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02EAD5" w14:textId="31569D35" w:rsidR="00312AFA" w:rsidRPr="00C453FE" w:rsidRDefault="00312AFA" w:rsidP="0095138B">
      <w:pPr>
        <w:ind w:right="140"/>
        <w:jc w:val="right"/>
        <w:rPr>
          <w:b/>
        </w:rPr>
      </w:pPr>
      <w:r w:rsidRPr="00C453FE">
        <w:rPr>
          <w:b/>
        </w:rPr>
        <w:t>P</w:t>
      </w:r>
      <w:r w:rsidR="00075607" w:rsidRPr="00C453FE">
        <w:rPr>
          <w:b/>
        </w:rPr>
        <w:t>rojektas</w:t>
      </w:r>
    </w:p>
    <w:p w14:paraId="18C7F8F4" w14:textId="5465A871" w:rsidR="00F27C29" w:rsidRPr="00C453FE" w:rsidRDefault="00F27C29" w:rsidP="00910B38">
      <w:pPr>
        <w:ind w:right="140"/>
        <w:jc w:val="center"/>
        <w:rPr>
          <w:bCs/>
        </w:rPr>
      </w:pPr>
      <w:r w:rsidRPr="00C453FE">
        <w:rPr>
          <w:lang w:eastAsia="lt-LT"/>
        </w:rPr>
        <w:drawing>
          <wp:inline distT="0" distB="0" distL="0" distR="0" wp14:anchorId="673D24DD" wp14:editId="3A72831A">
            <wp:extent cx="822960" cy="82296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inline>
        </w:drawing>
      </w:r>
    </w:p>
    <w:p w14:paraId="3AEAC764" w14:textId="5CC0A909" w:rsidR="00971F70" w:rsidRPr="00C453FE" w:rsidRDefault="00F27C29" w:rsidP="00910B38">
      <w:pPr>
        <w:jc w:val="center"/>
        <w:rPr>
          <w:b/>
        </w:rPr>
      </w:pPr>
      <w:r w:rsidRPr="00C453FE">
        <w:rPr>
          <w:b/>
        </w:rPr>
        <w:t>ANYKŠČIŲ RAJONO SAVIVALDYBĖS</w:t>
      </w:r>
    </w:p>
    <w:p w14:paraId="2E6D2E34" w14:textId="5D590391" w:rsidR="00F27C29" w:rsidRPr="00C453FE" w:rsidRDefault="00F27C29" w:rsidP="00910B38">
      <w:pPr>
        <w:jc w:val="center"/>
        <w:rPr>
          <w:b/>
        </w:rPr>
      </w:pPr>
      <w:r w:rsidRPr="00C453FE">
        <w:rPr>
          <w:b/>
        </w:rPr>
        <w:t>TARYBA</w:t>
      </w:r>
    </w:p>
    <w:p w14:paraId="7B47F5E5" w14:textId="77777777" w:rsidR="00910B38" w:rsidRPr="00C453FE" w:rsidRDefault="00910B38" w:rsidP="00C453FE">
      <w:pPr>
        <w:rPr>
          <w:b/>
        </w:rPr>
      </w:pPr>
    </w:p>
    <w:p w14:paraId="5F3A3170" w14:textId="38CE0537" w:rsidR="00F27C29" w:rsidRPr="00C453FE" w:rsidRDefault="00F27C29" w:rsidP="00910B38">
      <w:pPr>
        <w:jc w:val="center"/>
        <w:rPr>
          <w:b/>
        </w:rPr>
      </w:pPr>
      <w:r w:rsidRPr="00C453FE">
        <w:rPr>
          <w:b/>
        </w:rPr>
        <w:t>SPRENDIMAS</w:t>
      </w:r>
    </w:p>
    <w:p w14:paraId="253B9ACD" w14:textId="2A74A15E" w:rsidR="00F27C29" w:rsidRPr="00C453FE" w:rsidRDefault="00F27C29" w:rsidP="00910B38">
      <w:pPr>
        <w:jc w:val="center"/>
        <w:rPr>
          <w:b/>
        </w:rPr>
      </w:pPr>
      <w:r w:rsidRPr="00C453FE">
        <w:rPr>
          <w:b/>
        </w:rPr>
        <w:t>DĖL LEIDYB</w:t>
      </w:r>
      <w:r w:rsidR="008F170E" w:rsidRPr="00C453FE">
        <w:rPr>
          <w:b/>
        </w:rPr>
        <w:t>INIŲ</w:t>
      </w:r>
      <w:r w:rsidR="00DC4E67" w:rsidRPr="00C453FE">
        <w:rPr>
          <w:b/>
        </w:rPr>
        <w:t xml:space="preserve"> IR LITERATŪROS </w:t>
      </w:r>
      <w:r w:rsidRPr="00C453FE">
        <w:rPr>
          <w:b/>
        </w:rPr>
        <w:t>VEIKLŲ ĮGYVENDINIMO FINANSAVIMO</w:t>
      </w:r>
      <w:r w:rsidR="00B52D39" w:rsidRPr="00C453FE">
        <w:rPr>
          <w:b/>
        </w:rPr>
        <w:t xml:space="preserve"> </w:t>
      </w:r>
      <w:r w:rsidRPr="00C453FE">
        <w:rPr>
          <w:b/>
        </w:rPr>
        <w:t>TVARKOS APRAŠO TVIRTINIMO</w:t>
      </w:r>
    </w:p>
    <w:p w14:paraId="3B7B4E8F" w14:textId="77777777" w:rsidR="00F27C29" w:rsidRPr="00C453FE" w:rsidRDefault="00F27C29" w:rsidP="00910B38">
      <w:pPr>
        <w:jc w:val="center"/>
        <w:rPr>
          <w:b/>
        </w:rPr>
      </w:pPr>
    </w:p>
    <w:p w14:paraId="429B072C" w14:textId="6E9DA883" w:rsidR="00F27C29" w:rsidRPr="00C453FE" w:rsidRDefault="00F27C29" w:rsidP="00910B38">
      <w:pPr>
        <w:jc w:val="center"/>
        <w:rPr>
          <w:bCs/>
        </w:rPr>
      </w:pPr>
      <w:r w:rsidRPr="00C453FE">
        <w:rPr>
          <w:bCs/>
        </w:rPr>
        <w:t>202</w:t>
      </w:r>
      <w:r w:rsidR="00541400" w:rsidRPr="00C453FE">
        <w:rPr>
          <w:bCs/>
        </w:rPr>
        <w:t>4</w:t>
      </w:r>
      <w:r w:rsidRPr="00C453FE">
        <w:rPr>
          <w:bCs/>
        </w:rPr>
        <w:t xml:space="preserve"> m. </w:t>
      </w:r>
      <w:r w:rsidR="00541400" w:rsidRPr="00C453FE">
        <w:rPr>
          <w:bCs/>
        </w:rPr>
        <w:t>balandžio</w:t>
      </w:r>
      <w:r w:rsidR="00312AFA" w:rsidRPr="00C453FE">
        <w:rPr>
          <w:bCs/>
        </w:rPr>
        <w:t xml:space="preserve"> </w:t>
      </w:r>
      <w:r w:rsidR="0095138B" w:rsidRPr="00C453FE">
        <w:rPr>
          <w:bCs/>
        </w:rPr>
        <w:t>25</w:t>
      </w:r>
      <w:r w:rsidRPr="00C453FE">
        <w:rPr>
          <w:bCs/>
        </w:rPr>
        <w:t xml:space="preserve"> d. Nr. 1-T</w:t>
      </w:r>
      <w:r w:rsidR="00312AFA" w:rsidRPr="00C453FE">
        <w:rPr>
          <w:bCs/>
        </w:rPr>
        <w:t>-</w:t>
      </w:r>
      <w:r w:rsidR="0095138B" w:rsidRPr="00C453FE">
        <w:rPr>
          <w:bCs/>
        </w:rPr>
        <w:t>178</w:t>
      </w:r>
    </w:p>
    <w:p w14:paraId="506EF614" w14:textId="3224D207" w:rsidR="00F27C29" w:rsidRPr="00C453FE" w:rsidRDefault="00F27C29" w:rsidP="00910B38">
      <w:pPr>
        <w:jc w:val="center"/>
        <w:rPr>
          <w:bCs/>
        </w:rPr>
      </w:pPr>
      <w:r w:rsidRPr="00C453FE">
        <w:rPr>
          <w:bCs/>
        </w:rPr>
        <w:t>Anykščiai</w:t>
      </w:r>
    </w:p>
    <w:p w14:paraId="1CEC4EBA" w14:textId="77777777" w:rsidR="00F27C29" w:rsidRPr="00C453FE" w:rsidRDefault="00F27C29" w:rsidP="00910B38">
      <w:pPr>
        <w:ind w:right="-850"/>
        <w:jc w:val="center"/>
        <w:rPr>
          <w:szCs w:val="20"/>
        </w:rPr>
      </w:pPr>
    </w:p>
    <w:p w14:paraId="3094EDC5" w14:textId="0E9221AF" w:rsidR="00F27C29" w:rsidRPr="00C453FE" w:rsidRDefault="00F27C29" w:rsidP="00B52D39">
      <w:pPr>
        <w:spacing w:line="360" w:lineRule="auto"/>
        <w:ind w:firstLine="720"/>
        <w:jc w:val="both"/>
        <w:rPr>
          <w:szCs w:val="20"/>
        </w:rPr>
      </w:pPr>
      <w:r w:rsidRPr="00C453FE">
        <w:rPr>
          <w:szCs w:val="20"/>
        </w:rPr>
        <w:t>Vadovaudamasi Lietuvos Respublikos vietos savivaldos įstatymo 6 straipsnio 13  punktu, 15 straipsnio 2 dalies 13 punktu, 16 straipsnio 1 dalimi bei siekdama įgyvendinti Anykščių rajono savivaldybės 202</w:t>
      </w:r>
      <w:r w:rsidR="00E241FD" w:rsidRPr="00C453FE">
        <w:rPr>
          <w:szCs w:val="20"/>
        </w:rPr>
        <w:t>4</w:t>
      </w:r>
      <w:r w:rsidRPr="00C453FE">
        <w:rPr>
          <w:szCs w:val="20"/>
        </w:rPr>
        <w:t>–202</w:t>
      </w:r>
      <w:r w:rsidR="00E241FD" w:rsidRPr="00C453FE">
        <w:rPr>
          <w:szCs w:val="20"/>
        </w:rPr>
        <w:t>6</w:t>
      </w:r>
      <w:r w:rsidRPr="00C453FE">
        <w:rPr>
          <w:szCs w:val="20"/>
        </w:rPr>
        <w:t xml:space="preserve"> metų strateginio veiklos plano, patvirtinto Anykščių rajono savivaldybės tarybos 202</w:t>
      </w:r>
      <w:r w:rsidR="00E241FD" w:rsidRPr="00C453FE">
        <w:rPr>
          <w:szCs w:val="20"/>
        </w:rPr>
        <w:t>4</w:t>
      </w:r>
      <w:r w:rsidRPr="00C453FE">
        <w:rPr>
          <w:szCs w:val="20"/>
        </w:rPr>
        <w:t xml:space="preserve"> m. sausio 2</w:t>
      </w:r>
      <w:r w:rsidR="00E241FD" w:rsidRPr="00C453FE">
        <w:rPr>
          <w:szCs w:val="20"/>
        </w:rPr>
        <w:t>5</w:t>
      </w:r>
      <w:r w:rsidRPr="00C453FE">
        <w:rPr>
          <w:szCs w:val="20"/>
        </w:rPr>
        <w:t xml:space="preserve"> d. sprendimu </w:t>
      </w:r>
      <w:bookmarkStart w:id="0" w:name="n_0"/>
      <w:r w:rsidR="00910B38" w:rsidRPr="00C453FE">
        <w:rPr>
          <w:szCs w:val="20"/>
        </w:rPr>
        <w:t xml:space="preserve">Nr. 1-TS-1 </w:t>
      </w:r>
      <w:bookmarkEnd w:id="0"/>
      <w:r w:rsidRPr="00C453FE">
        <w:rPr>
          <w:szCs w:val="20"/>
        </w:rPr>
        <w:t>„Dėl Anykščių rajono savivaldybės 202</w:t>
      </w:r>
      <w:r w:rsidR="00E241FD" w:rsidRPr="00C453FE">
        <w:rPr>
          <w:szCs w:val="20"/>
        </w:rPr>
        <w:t>4</w:t>
      </w:r>
      <w:r w:rsidRPr="00C453FE">
        <w:rPr>
          <w:szCs w:val="20"/>
        </w:rPr>
        <w:t>–202</w:t>
      </w:r>
      <w:r w:rsidR="00E241FD" w:rsidRPr="00C453FE">
        <w:rPr>
          <w:szCs w:val="20"/>
        </w:rPr>
        <w:t>6</w:t>
      </w:r>
      <w:r w:rsidRPr="00C453FE">
        <w:rPr>
          <w:szCs w:val="20"/>
        </w:rPr>
        <w:t xml:space="preserve"> metų strateginio veiklos plano patvirtinimo“, 1 programos „Darnios kurortinės plėtros programa“ 1.2 tikslą „Krašto kultūrinių tradicijų saugojimas ir puoselėjimas“ bei uždavinius 1.1.2. „Stiprinti kultūrinio turizmo paslaugas, gerinant jų kokybę ir prieinamumą, didinant įvairovę“ ir 1.2.2. „Aktyvinti bei įvairinti rajono kultūrinę veiklą, tenkinti bendruomenės kultūrinius poreikius“, atsižvelgdama į 202</w:t>
      </w:r>
      <w:r w:rsidR="00E241FD" w:rsidRPr="00C453FE">
        <w:rPr>
          <w:szCs w:val="20"/>
        </w:rPr>
        <w:t>4</w:t>
      </w:r>
      <w:r w:rsidRPr="00C453FE">
        <w:rPr>
          <w:szCs w:val="20"/>
        </w:rPr>
        <w:t xml:space="preserve"> m. Anykščių rajono savivaldybės biudžeto, patvirtinto 202</w:t>
      </w:r>
      <w:r w:rsidR="00E241FD" w:rsidRPr="00C453FE">
        <w:rPr>
          <w:szCs w:val="20"/>
        </w:rPr>
        <w:t>4</w:t>
      </w:r>
      <w:r w:rsidRPr="00C453FE">
        <w:rPr>
          <w:szCs w:val="20"/>
        </w:rPr>
        <w:t xml:space="preserve"> m. vasario </w:t>
      </w:r>
      <w:r w:rsidR="00E241FD" w:rsidRPr="00C453FE">
        <w:rPr>
          <w:szCs w:val="20"/>
        </w:rPr>
        <w:t>8</w:t>
      </w:r>
      <w:r w:rsidRPr="00C453FE">
        <w:rPr>
          <w:szCs w:val="20"/>
        </w:rPr>
        <w:t xml:space="preserve"> d. Anykščių rajono savivaldybės tarybos sprendimu </w:t>
      </w:r>
      <w:bookmarkStart w:id="1" w:name="n_1"/>
      <w:r w:rsidR="00910B38" w:rsidRPr="00C453FE">
        <w:rPr>
          <w:szCs w:val="20"/>
        </w:rPr>
        <w:t>Nr. 1-TS-</w:t>
      </w:r>
      <w:r w:rsidR="00E241FD" w:rsidRPr="00C453FE">
        <w:rPr>
          <w:szCs w:val="20"/>
        </w:rPr>
        <w:t>24</w:t>
      </w:r>
      <w:r w:rsidR="00910B38" w:rsidRPr="00C453FE">
        <w:rPr>
          <w:szCs w:val="20"/>
        </w:rPr>
        <w:t xml:space="preserve"> </w:t>
      </w:r>
      <w:bookmarkEnd w:id="1"/>
      <w:r w:rsidRPr="00C453FE">
        <w:rPr>
          <w:szCs w:val="20"/>
        </w:rPr>
        <w:t>„Dėl Anykščių rajono savivaldybės 202</w:t>
      </w:r>
      <w:r w:rsidR="00E241FD" w:rsidRPr="00C453FE">
        <w:rPr>
          <w:szCs w:val="20"/>
        </w:rPr>
        <w:t xml:space="preserve">4 </w:t>
      </w:r>
      <w:r w:rsidRPr="00C453FE">
        <w:rPr>
          <w:szCs w:val="20"/>
        </w:rPr>
        <w:t>metų biudžeto patvirtinimo“, 1.1.2.07 priemonei „</w:t>
      </w:r>
      <w:r w:rsidR="0002724B" w:rsidRPr="00C453FE">
        <w:rPr>
          <w:szCs w:val="20"/>
        </w:rPr>
        <w:t>Leidy</w:t>
      </w:r>
      <w:r w:rsidR="008F170E" w:rsidRPr="00C453FE">
        <w:rPr>
          <w:szCs w:val="20"/>
        </w:rPr>
        <w:t>binių</w:t>
      </w:r>
      <w:r w:rsidR="0002724B" w:rsidRPr="00C453FE">
        <w:rPr>
          <w:szCs w:val="20"/>
        </w:rPr>
        <w:t xml:space="preserve"> ir literatūros</w:t>
      </w:r>
      <w:r w:rsidR="00E241FD" w:rsidRPr="00C453FE">
        <w:rPr>
          <w:szCs w:val="20"/>
        </w:rPr>
        <w:t xml:space="preserve"> veiklų </w:t>
      </w:r>
      <w:r w:rsidRPr="00C453FE">
        <w:rPr>
          <w:szCs w:val="20"/>
        </w:rPr>
        <w:t>įgyvendinimas“ numatytas lėšas, Anykščių rajono savivaldybės taryba n u s p r e n d ž i a:</w:t>
      </w:r>
    </w:p>
    <w:p w14:paraId="5C725AE2" w14:textId="648C8014" w:rsidR="00F27C29" w:rsidRPr="00C453FE" w:rsidRDefault="00F27C29" w:rsidP="00093E89">
      <w:pPr>
        <w:pStyle w:val="Sraopastraipa"/>
        <w:numPr>
          <w:ilvl w:val="0"/>
          <w:numId w:val="37"/>
        </w:numPr>
        <w:spacing w:line="360" w:lineRule="auto"/>
        <w:ind w:left="0" w:firstLine="993"/>
        <w:jc w:val="both"/>
        <w:rPr>
          <w:szCs w:val="20"/>
          <w:lang w:val="lt-LT"/>
        </w:rPr>
      </w:pPr>
      <w:r w:rsidRPr="00C453FE">
        <w:rPr>
          <w:szCs w:val="20"/>
          <w:lang w:val="lt-LT"/>
        </w:rPr>
        <w:t>Tvirtinti Leidybinių</w:t>
      </w:r>
      <w:r w:rsidR="00F829F3" w:rsidRPr="00C453FE">
        <w:rPr>
          <w:szCs w:val="20"/>
          <w:lang w:val="lt-LT"/>
        </w:rPr>
        <w:t xml:space="preserve"> ir literatūros</w:t>
      </w:r>
      <w:r w:rsidRPr="00C453FE">
        <w:rPr>
          <w:szCs w:val="20"/>
          <w:lang w:val="lt-LT"/>
        </w:rPr>
        <w:t xml:space="preserve"> veiklų įgyvendinimo finansavimo tvarkos aprašą (pridedama)</w:t>
      </w:r>
      <w:r w:rsidR="00A20791" w:rsidRPr="00C453FE">
        <w:rPr>
          <w:szCs w:val="20"/>
          <w:lang w:val="lt-LT"/>
        </w:rPr>
        <w:t>;</w:t>
      </w:r>
    </w:p>
    <w:p w14:paraId="77ED2610" w14:textId="3FE3C430" w:rsidR="00A20791" w:rsidRPr="00C453FE" w:rsidRDefault="00A20791" w:rsidP="00093E89">
      <w:pPr>
        <w:pStyle w:val="Sraopastraipa"/>
        <w:numPr>
          <w:ilvl w:val="0"/>
          <w:numId w:val="37"/>
        </w:numPr>
        <w:spacing w:line="360" w:lineRule="auto"/>
        <w:ind w:left="0" w:firstLine="993"/>
        <w:jc w:val="both"/>
        <w:rPr>
          <w:szCs w:val="20"/>
          <w:lang w:val="lt-LT"/>
        </w:rPr>
      </w:pPr>
      <w:r w:rsidRPr="00C453FE">
        <w:rPr>
          <w:color w:val="auto"/>
          <w:lang w:val="lt-LT"/>
        </w:rPr>
        <w:t>P r i p a ž i n t i netekusiu galios Anykščių rajono savivaldybės tarybos 2023 m. spalio 26 d. sprendimą Nr. 1-TS-29</w:t>
      </w:r>
      <w:r w:rsidR="004A6A06" w:rsidRPr="00C453FE">
        <w:rPr>
          <w:color w:val="auto"/>
          <w:lang w:val="lt-LT"/>
        </w:rPr>
        <w:t>6</w:t>
      </w:r>
      <w:r w:rsidRPr="00C453FE">
        <w:rPr>
          <w:color w:val="auto"/>
          <w:lang w:val="lt-LT"/>
        </w:rPr>
        <w:t xml:space="preserve"> „Dėl Leidybinių veiklų įgyvendinimo finansavimo tvarkos aprašo tvirtinimo“ su visais pakeitimais ir papildymais.</w:t>
      </w:r>
    </w:p>
    <w:p w14:paraId="2A157269" w14:textId="77777777" w:rsidR="00F27C29" w:rsidRPr="00C453FE" w:rsidRDefault="00F27C29" w:rsidP="00B52D39">
      <w:pPr>
        <w:spacing w:line="360" w:lineRule="auto"/>
        <w:ind w:firstLine="720"/>
        <w:jc w:val="both"/>
        <w:rPr>
          <w:szCs w:val="20"/>
        </w:rPr>
      </w:pPr>
      <w:r w:rsidRPr="00C453FE">
        <w:rPr>
          <w:szCs w:val="20"/>
        </w:rPr>
        <w:t xml:space="preserve">Šis sprendimas skelbiamas Teisės aktų registre ir Anykščių rajono savivaldybės interneto svetainėje </w:t>
      </w:r>
      <w:hyperlink r:id="rId9" w:history="1">
        <w:r w:rsidRPr="00C453FE">
          <w:rPr>
            <w:szCs w:val="20"/>
            <w:u w:val="single"/>
          </w:rPr>
          <w:t>www.anyksciai.lt</w:t>
        </w:r>
      </w:hyperlink>
      <w:r w:rsidRPr="00C453FE">
        <w:rPr>
          <w:szCs w:val="20"/>
        </w:rPr>
        <w:t>.</w:t>
      </w:r>
    </w:p>
    <w:p w14:paraId="13D2E59D" w14:textId="464E7CAE" w:rsidR="00F27C29" w:rsidRPr="00C453FE" w:rsidRDefault="00F27C29" w:rsidP="00F27C29">
      <w:pPr>
        <w:spacing w:line="360" w:lineRule="auto"/>
        <w:jc w:val="both"/>
        <w:rPr>
          <w:bCs/>
          <w:szCs w:val="20"/>
        </w:rPr>
      </w:pPr>
    </w:p>
    <w:p w14:paraId="34D3F6E0" w14:textId="1CB74857" w:rsidR="00F27C29" w:rsidRPr="00C453FE" w:rsidRDefault="00F27C29" w:rsidP="00FA5D36">
      <w:pPr>
        <w:tabs>
          <w:tab w:val="left" w:pos="8080"/>
        </w:tabs>
        <w:spacing w:line="360" w:lineRule="auto"/>
        <w:ind w:right="-1"/>
        <w:jc w:val="both"/>
        <w:rPr>
          <w:bCs/>
          <w:szCs w:val="20"/>
        </w:rPr>
      </w:pPr>
      <w:r w:rsidRPr="00C453FE">
        <w:rPr>
          <w:bCs/>
          <w:szCs w:val="20"/>
        </w:rPr>
        <w:t>Meras</w:t>
      </w:r>
      <w:r w:rsidR="00B52D39" w:rsidRPr="00C453FE">
        <w:rPr>
          <w:bCs/>
          <w:szCs w:val="20"/>
        </w:rPr>
        <w:tab/>
      </w:r>
      <w:r w:rsidRPr="00C453FE">
        <w:rPr>
          <w:bCs/>
          <w:szCs w:val="20"/>
        </w:rPr>
        <w:t>Kęstutis Tubis</w:t>
      </w:r>
    </w:p>
    <w:p w14:paraId="50ED8A71" w14:textId="77777777" w:rsidR="00910B38" w:rsidRPr="00C453FE" w:rsidRDefault="00910B38" w:rsidP="00910B38">
      <w:pPr>
        <w:spacing w:line="360" w:lineRule="auto"/>
        <w:ind w:right="140"/>
        <w:jc w:val="center"/>
        <w:rPr>
          <w:bCs/>
        </w:rPr>
      </w:pPr>
    </w:p>
    <w:p w14:paraId="588CD509" w14:textId="41BD4802" w:rsidR="0038593D" w:rsidRPr="00C453FE" w:rsidRDefault="00B52D39" w:rsidP="00C453FE">
      <w:pPr>
        <w:rPr>
          <w:bCs/>
        </w:rPr>
      </w:pPr>
      <w:r w:rsidRPr="00C453FE">
        <w:rPr>
          <w:bCs/>
        </w:rPr>
        <w:br w:type="page"/>
      </w:r>
    </w:p>
    <w:p w14:paraId="65ECDE47" w14:textId="77777777" w:rsidR="0023457A" w:rsidRPr="00C453FE" w:rsidRDefault="0023457A" w:rsidP="0023457A">
      <w:pPr>
        <w:ind w:left="6096"/>
        <w:rPr>
          <w:szCs w:val="20"/>
        </w:rPr>
      </w:pPr>
      <w:r w:rsidRPr="00C453FE">
        <w:rPr>
          <w:szCs w:val="20"/>
        </w:rPr>
        <w:lastRenderedPageBreak/>
        <w:t>PATVIRTINTA</w:t>
      </w:r>
    </w:p>
    <w:p w14:paraId="7AF02EEE" w14:textId="72C7AE0D" w:rsidR="0023457A" w:rsidRPr="00C453FE" w:rsidRDefault="0023457A" w:rsidP="0023457A">
      <w:pPr>
        <w:ind w:left="6096"/>
        <w:rPr>
          <w:lang w:eastAsia="lt-LT"/>
        </w:rPr>
      </w:pPr>
      <w:r w:rsidRPr="00C453FE">
        <w:rPr>
          <w:lang w:eastAsia="lt-LT"/>
        </w:rPr>
        <w:t>Anykščių rajono savivaldybės tarybos 202</w:t>
      </w:r>
      <w:r w:rsidR="00187A1E" w:rsidRPr="00C453FE">
        <w:rPr>
          <w:lang w:eastAsia="lt-LT"/>
        </w:rPr>
        <w:t>4</w:t>
      </w:r>
      <w:r w:rsidRPr="00C453FE">
        <w:rPr>
          <w:lang w:eastAsia="lt-LT"/>
        </w:rPr>
        <w:t xml:space="preserve"> m. </w:t>
      </w:r>
      <w:r w:rsidR="008D7909" w:rsidRPr="00C453FE">
        <w:rPr>
          <w:lang w:eastAsia="lt-LT"/>
        </w:rPr>
        <w:t xml:space="preserve">balandžio </w:t>
      </w:r>
      <w:r w:rsidR="00C453FE">
        <w:rPr>
          <w:lang w:eastAsia="lt-LT"/>
        </w:rPr>
        <w:t>25</w:t>
      </w:r>
      <w:r w:rsidR="008D7909" w:rsidRPr="00C453FE">
        <w:rPr>
          <w:lang w:eastAsia="lt-LT"/>
        </w:rPr>
        <w:t xml:space="preserve"> </w:t>
      </w:r>
      <w:r w:rsidRPr="00C453FE">
        <w:rPr>
          <w:lang w:eastAsia="lt-LT"/>
        </w:rPr>
        <w:t xml:space="preserve">d. </w:t>
      </w:r>
    </w:p>
    <w:p w14:paraId="6B455D84" w14:textId="716D2ACC" w:rsidR="0023457A" w:rsidRPr="00C453FE" w:rsidRDefault="0023457A" w:rsidP="0023457A">
      <w:pPr>
        <w:ind w:left="6096"/>
        <w:rPr>
          <w:lang w:eastAsia="lt-LT"/>
        </w:rPr>
      </w:pPr>
      <w:r w:rsidRPr="00C453FE">
        <w:rPr>
          <w:lang w:eastAsia="lt-LT"/>
        </w:rPr>
        <w:t>sprendimu Nr. 1-T</w:t>
      </w:r>
      <w:r w:rsidR="00C453FE">
        <w:rPr>
          <w:lang w:eastAsia="lt-LT"/>
        </w:rPr>
        <w:t>S</w:t>
      </w:r>
      <w:r w:rsidRPr="00C453FE">
        <w:rPr>
          <w:lang w:eastAsia="lt-LT"/>
        </w:rPr>
        <w:t>-</w:t>
      </w:r>
    </w:p>
    <w:p w14:paraId="4A8CB264" w14:textId="77777777" w:rsidR="008C01A3" w:rsidRPr="00C453FE" w:rsidRDefault="008C01A3" w:rsidP="008C01A3">
      <w:pPr>
        <w:ind w:right="140"/>
        <w:jc w:val="both"/>
      </w:pPr>
    </w:p>
    <w:p w14:paraId="60155C58" w14:textId="020AB922" w:rsidR="004A43A2" w:rsidRPr="00C453FE" w:rsidRDefault="004A43A2" w:rsidP="009B3A44">
      <w:pPr>
        <w:jc w:val="center"/>
        <w:rPr>
          <w:b/>
          <w:bCs/>
        </w:rPr>
      </w:pPr>
      <w:r w:rsidRPr="00C453FE">
        <w:rPr>
          <w:b/>
          <w:bCs/>
        </w:rPr>
        <w:t xml:space="preserve">LEIDYBINIŲ </w:t>
      </w:r>
      <w:r w:rsidR="00673B72" w:rsidRPr="00C453FE">
        <w:rPr>
          <w:b/>
          <w:bCs/>
        </w:rPr>
        <w:t xml:space="preserve">IR LITERATŪROS </w:t>
      </w:r>
      <w:r w:rsidRPr="00C453FE">
        <w:rPr>
          <w:b/>
          <w:bCs/>
        </w:rPr>
        <w:t>VEIKLŲ</w:t>
      </w:r>
      <w:r w:rsidR="00A22E02" w:rsidRPr="00C453FE">
        <w:rPr>
          <w:b/>
          <w:bCs/>
        </w:rPr>
        <w:t xml:space="preserve"> </w:t>
      </w:r>
      <w:r w:rsidR="00B56947" w:rsidRPr="00C453FE">
        <w:rPr>
          <w:b/>
          <w:bCs/>
        </w:rPr>
        <w:t xml:space="preserve">ĮGYVENDINIMO </w:t>
      </w:r>
      <w:r w:rsidRPr="00C453FE">
        <w:rPr>
          <w:b/>
          <w:bCs/>
        </w:rPr>
        <w:t xml:space="preserve">FINANSAVIMO </w:t>
      </w:r>
    </w:p>
    <w:p w14:paraId="09D66714" w14:textId="2E848AFA" w:rsidR="008C01A3" w:rsidRPr="00C453FE" w:rsidRDefault="004A43A2" w:rsidP="009B3A44">
      <w:pPr>
        <w:jc w:val="center"/>
        <w:rPr>
          <w:b/>
          <w:bCs/>
        </w:rPr>
      </w:pPr>
      <w:r w:rsidRPr="00C453FE">
        <w:rPr>
          <w:b/>
          <w:bCs/>
        </w:rPr>
        <w:t xml:space="preserve">TVARKOS </w:t>
      </w:r>
      <w:r w:rsidR="008A25C9" w:rsidRPr="00C453FE">
        <w:rPr>
          <w:b/>
          <w:bCs/>
        </w:rPr>
        <w:t>APRAŠAS</w:t>
      </w:r>
    </w:p>
    <w:p w14:paraId="013D2EAE" w14:textId="77777777" w:rsidR="008C01A3" w:rsidRPr="00C453FE" w:rsidRDefault="008C01A3" w:rsidP="009B3A44">
      <w:pPr>
        <w:spacing w:line="360" w:lineRule="auto"/>
        <w:jc w:val="center"/>
      </w:pPr>
    </w:p>
    <w:p w14:paraId="23347678" w14:textId="543A41F0" w:rsidR="00AB6C73" w:rsidRPr="00C453FE" w:rsidRDefault="008C01A3" w:rsidP="009B3A44">
      <w:pPr>
        <w:keepNext/>
        <w:tabs>
          <w:tab w:val="left" w:pos="851"/>
        </w:tabs>
        <w:spacing w:line="360" w:lineRule="auto"/>
        <w:jc w:val="center"/>
        <w:outlineLvl w:val="0"/>
        <w:rPr>
          <w:b/>
          <w:bCs/>
        </w:rPr>
      </w:pPr>
      <w:r w:rsidRPr="00C453FE">
        <w:rPr>
          <w:b/>
          <w:bCs/>
        </w:rPr>
        <w:t>I SKYRIUS</w:t>
      </w:r>
    </w:p>
    <w:p w14:paraId="2EB1A859" w14:textId="77777777" w:rsidR="008C01A3" w:rsidRPr="00C453FE" w:rsidRDefault="008C01A3" w:rsidP="009B3A44">
      <w:pPr>
        <w:keepNext/>
        <w:tabs>
          <w:tab w:val="left" w:pos="851"/>
        </w:tabs>
        <w:spacing w:line="360" w:lineRule="auto"/>
        <w:jc w:val="center"/>
        <w:outlineLvl w:val="0"/>
        <w:rPr>
          <w:b/>
          <w:bCs/>
        </w:rPr>
      </w:pPr>
      <w:r w:rsidRPr="00C453FE">
        <w:rPr>
          <w:b/>
          <w:bCs/>
        </w:rPr>
        <w:t xml:space="preserve">BENDROSIOS NUOSTATOS </w:t>
      </w:r>
    </w:p>
    <w:p w14:paraId="709419A3" w14:textId="77777777" w:rsidR="008C01A3" w:rsidRPr="00C453FE" w:rsidRDefault="008C01A3" w:rsidP="00992052"/>
    <w:p w14:paraId="7CA8665A" w14:textId="23F42B9C" w:rsidR="008C01A3" w:rsidRPr="00C453FE" w:rsidRDefault="00593287" w:rsidP="008015CF">
      <w:pPr>
        <w:pStyle w:val="Sraopastraipa"/>
        <w:numPr>
          <w:ilvl w:val="0"/>
          <w:numId w:val="39"/>
        </w:numPr>
        <w:tabs>
          <w:tab w:val="left" w:pos="1418"/>
        </w:tabs>
        <w:spacing w:line="360" w:lineRule="auto"/>
        <w:ind w:left="0" w:firstLine="851"/>
        <w:jc w:val="both"/>
        <w:rPr>
          <w:color w:val="auto"/>
          <w:lang w:val="lt-LT"/>
        </w:rPr>
      </w:pPr>
      <w:r w:rsidRPr="00C453FE">
        <w:rPr>
          <w:lang w:val="lt-LT"/>
        </w:rPr>
        <w:t xml:space="preserve">Leidybinių </w:t>
      </w:r>
      <w:r w:rsidR="00AF38C7" w:rsidRPr="00C453FE">
        <w:rPr>
          <w:lang w:val="lt-LT"/>
        </w:rPr>
        <w:t xml:space="preserve">ir literatūros </w:t>
      </w:r>
      <w:r w:rsidRPr="00C453FE">
        <w:rPr>
          <w:lang w:val="lt-LT"/>
        </w:rPr>
        <w:t>veiklų</w:t>
      </w:r>
      <w:r w:rsidR="00682E89" w:rsidRPr="00C453FE">
        <w:rPr>
          <w:lang w:val="lt-LT"/>
        </w:rPr>
        <w:t xml:space="preserve"> </w:t>
      </w:r>
      <w:r w:rsidR="002C6B90" w:rsidRPr="00C453FE">
        <w:rPr>
          <w:lang w:val="lt-LT"/>
        </w:rPr>
        <w:t>įgyvendinimo</w:t>
      </w:r>
      <w:r w:rsidR="00A22E02" w:rsidRPr="00C453FE">
        <w:rPr>
          <w:lang w:val="lt-LT"/>
        </w:rPr>
        <w:t xml:space="preserve"> </w:t>
      </w:r>
      <w:r w:rsidR="0038593D" w:rsidRPr="00C453FE">
        <w:rPr>
          <w:lang w:val="lt-LT"/>
        </w:rPr>
        <w:t>finansavimo tvarkos aprašas</w:t>
      </w:r>
      <w:r w:rsidR="00682E89" w:rsidRPr="00C453FE">
        <w:rPr>
          <w:bCs/>
          <w:lang w:val="lt-LT"/>
        </w:rPr>
        <w:t xml:space="preserve"> </w:t>
      </w:r>
      <w:r w:rsidR="008C01A3" w:rsidRPr="00C453FE">
        <w:rPr>
          <w:bCs/>
          <w:lang w:val="lt-LT"/>
        </w:rPr>
        <w:t xml:space="preserve">(toliau – </w:t>
      </w:r>
      <w:r w:rsidR="0038593D" w:rsidRPr="00C453FE">
        <w:rPr>
          <w:bCs/>
          <w:lang w:val="lt-LT"/>
        </w:rPr>
        <w:t>Aprašas</w:t>
      </w:r>
      <w:r w:rsidR="00F37A38" w:rsidRPr="00C453FE">
        <w:rPr>
          <w:bCs/>
          <w:lang w:val="lt-LT"/>
        </w:rPr>
        <w:t>)</w:t>
      </w:r>
      <w:r w:rsidR="008C01A3" w:rsidRPr="00C453FE">
        <w:rPr>
          <w:lang w:val="lt-LT"/>
        </w:rPr>
        <w:t xml:space="preserve"> reglamentuoja </w:t>
      </w:r>
      <w:r w:rsidR="00FD7482" w:rsidRPr="00C453FE">
        <w:rPr>
          <w:lang w:val="lt-LT"/>
        </w:rPr>
        <w:t>L</w:t>
      </w:r>
      <w:r w:rsidR="006F5090" w:rsidRPr="00C453FE">
        <w:rPr>
          <w:lang w:val="lt-LT"/>
        </w:rPr>
        <w:t xml:space="preserve">eidybinių </w:t>
      </w:r>
      <w:r w:rsidR="00673B72" w:rsidRPr="00C453FE">
        <w:rPr>
          <w:lang w:val="lt-LT"/>
        </w:rPr>
        <w:t xml:space="preserve">ir literatūros </w:t>
      </w:r>
      <w:r w:rsidR="006F5090" w:rsidRPr="00C453FE">
        <w:rPr>
          <w:lang w:val="lt-LT"/>
        </w:rPr>
        <w:t>veiklų</w:t>
      </w:r>
      <w:r w:rsidR="009A12F2" w:rsidRPr="00C453FE">
        <w:rPr>
          <w:lang w:val="lt-LT"/>
        </w:rPr>
        <w:t xml:space="preserve"> įgyvendinimo</w:t>
      </w:r>
      <w:r w:rsidR="006F5090" w:rsidRPr="00C453FE">
        <w:rPr>
          <w:lang w:val="lt-LT"/>
        </w:rPr>
        <w:t xml:space="preserve"> </w:t>
      </w:r>
      <w:r w:rsidR="008C01A3" w:rsidRPr="00C453FE">
        <w:rPr>
          <w:lang w:val="lt-LT"/>
        </w:rPr>
        <w:t>projektų finansavimo tvarką</w:t>
      </w:r>
      <w:r w:rsidR="0050114C" w:rsidRPr="00C453FE">
        <w:rPr>
          <w:lang w:val="lt-LT"/>
        </w:rPr>
        <w:t>:</w:t>
      </w:r>
      <w:r w:rsidR="008C01A3" w:rsidRPr="00C453FE">
        <w:rPr>
          <w:lang w:val="lt-LT"/>
        </w:rPr>
        <w:t xml:space="preserve"> </w:t>
      </w:r>
      <w:r w:rsidR="00187A1E" w:rsidRPr="00C453FE">
        <w:rPr>
          <w:lang w:val="lt-LT"/>
        </w:rPr>
        <w:t xml:space="preserve">nustato konkurso </w:t>
      </w:r>
      <w:r w:rsidR="00187A1E" w:rsidRPr="00C453FE">
        <w:rPr>
          <w:color w:val="auto"/>
          <w:lang w:val="lt-LT"/>
        </w:rPr>
        <w:t xml:space="preserve">organizavimo tvarką, </w:t>
      </w:r>
      <w:r w:rsidR="008C01A3" w:rsidRPr="00C453FE">
        <w:rPr>
          <w:color w:val="auto"/>
          <w:lang w:val="lt-LT"/>
        </w:rPr>
        <w:t xml:space="preserve">reikalavimus pareiškėjams, siekiantiems gauti finansavimą iš Anykščių rajono savivaldybės biudžeto lėšų, skirtų </w:t>
      </w:r>
      <w:r w:rsidR="00EC1FA8" w:rsidRPr="00C453FE">
        <w:rPr>
          <w:color w:val="auto"/>
          <w:lang w:val="lt-LT"/>
        </w:rPr>
        <w:t>p</w:t>
      </w:r>
      <w:r w:rsidR="00257C4C" w:rsidRPr="00C453FE">
        <w:rPr>
          <w:color w:val="auto"/>
          <w:lang w:val="lt-LT"/>
        </w:rPr>
        <w:t>rojektų įgyvendinimui</w:t>
      </w:r>
      <w:r w:rsidR="008C01A3" w:rsidRPr="00C453FE">
        <w:rPr>
          <w:color w:val="auto"/>
          <w:lang w:val="lt-LT"/>
        </w:rPr>
        <w:t xml:space="preserve">, remiamą veiklą, tinkamas finansuoti išlaidas, reikalavimus </w:t>
      </w:r>
      <w:r w:rsidR="00EC1FA8" w:rsidRPr="00C453FE">
        <w:rPr>
          <w:color w:val="auto"/>
          <w:lang w:val="lt-LT"/>
        </w:rPr>
        <w:t>p</w:t>
      </w:r>
      <w:r w:rsidR="008C01A3" w:rsidRPr="00C453FE">
        <w:rPr>
          <w:color w:val="auto"/>
          <w:lang w:val="lt-LT"/>
        </w:rPr>
        <w:t xml:space="preserve">rojektų paraiškoms, </w:t>
      </w:r>
      <w:r w:rsidR="00EC1FA8" w:rsidRPr="00C453FE">
        <w:rPr>
          <w:color w:val="auto"/>
          <w:lang w:val="lt-LT"/>
        </w:rPr>
        <w:t>p</w:t>
      </w:r>
      <w:r w:rsidR="008C01A3" w:rsidRPr="00C453FE">
        <w:rPr>
          <w:color w:val="auto"/>
          <w:lang w:val="lt-LT"/>
        </w:rPr>
        <w:t>rojektų</w:t>
      </w:r>
      <w:r w:rsidR="00F360FF" w:rsidRPr="00C453FE">
        <w:rPr>
          <w:color w:val="auto"/>
          <w:lang w:val="lt-LT"/>
        </w:rPr>
        <w:t xml:space="preserve"> paraiškų</w:t>
      </w:r>
      <w:r w:rsidR="008C01A3" w:rsidRPr="00C453FE">
        <w:rPr>
          <w:color w:val="auto"/>
          <w:lang w:val="lt-LT"/>
        </w:rPr>
        <w:t xml:space="preserve"> pateikimą, vertinimą ir atrankos organizavimą, </w:t>
      </w:r>
      <w:r w:rsidR="00DF2084" w:rsidRPr="00C453FE">
        <w:rPr>
          <w:color w:val="auto"/>
          <w:lang w:val="lt-LT"/>
        </w:rPr>
        <w:t xml:space="preserve">finansavimo </w:t>
      </w:r>
      <w:r w:rsidR="008C01A3" w:rsidRPr="00C453FE">
        <w:rPr>
          <w:color w:val="auto"/>
          <w:lang w:val="lt-LT"/>
        </w:rPr>
        <w:t>skyrimą, sutarties sudarymo ir atsiskaitymo už panaudotas lėšas tvarką.</w:t>
      </w:r>
    </w:p>
    <w:p w14:paraId="314359B7" w14:textId="6BE917BA" w:rsidR="00D163F6" w:rsidRPr="00C453FE" w:rsidRDefault="00D163F6" w:rsidP="008015CF">
      <w:pPr>
        <w:pStyle w:val="Sraopastraipa"/>
        <w:numPr>
          <w:ilvl w:val="0"/>
          <w:numId w:val="39"/>
        </w:numPr>
        <w:tabs>
          <w:tab w:val="left" w:pos="1418"/>
        </w:tabs>
        <w:spacing w:line="360" w:lineRule="auto"/>
        <w:ind w:left="0" w:firstLine="851"/>
        <w:jc w:val="both"/>
        <w:rPr>
          <w:color w:val="auto"/>
          <w:lang w:val="lt-LT"/>
        </w:rPr>
      </w:pPr>
      <w:r w:rsidRPr="00C453FE">
        <w:rPr>
          <w:color w:val="auto"/>
          <w:lang w:val="lt-LT"/>
        </w:rPr>
        <w:t xml:space="preserve">Lėšos </w:t>
      </w:r>
      <w:r w:rsidR="00EC1FA8" w:rsidRPr="00C453FE">
        <w:rPr>
          <w:color w:val="auto"/>
          <w:lang w:val="lt-LT"/>
        </w:rPr>
        <w:t>p</w:t>
      </w:r>
      <w:r w:rsidRPr="00C453FE">
        <w:rPr>
          <w:color w:val="auto"/>
          <w:lang w:val="lt-LT"/>
        </w:rPr>
        <w:t>rojektų finansavimui yra numatomos Anykščių rajono savivaldybės biudžete.</w:t>
      </w:r>
    </w:p>
    <w:p w14:paraId="60D1BFCA" w14:textId="676C3586" w:rsidR="00187A1E" w:rsidRPr="00C453FE" w:rsidRDefault="00187A1E" w:rsidP="008015CF">
      <w:pPr>
        <w:pStyle w:val="Sraopastraipa"/>
        <w:numPr>
          <w:ilvl w:val="0"/>
          <w:numId w:val="39"/>
        </w:numPr>
        <w:tabs>
          <w:tab w:val="left" w:pos="1418"/>
        </w:tabs>
        <w:spacing w:line="360" w:lineRule="auto"/>
        <w:ind w:left="0" w:firstLine="851"/>
        <w:jc w:val="both"/>
        <w:rPr>
          <w:color w:val="auto"/>
          <w:lang w:val="lt-LT"/>
        </w:rPr>
      </w:pPr>
      <w:r w:rsidRPr="00C453FE">
        <w:rPr>
          <w:color w:val="auto"/>
          <w:lang w:val="lt-LT"/>
        </w:rPr>
        <w:t xml:space="preserve">Konkursas skelbiamas 2 </w:t>
      </w:r>
      <w:r w:rsidR="001423C5" w:rsidRPr="00C453FE">
        <w:rPr>
          <w:color w:val="auto"/>
          <w:lang w:val="lt-LT"/>
        </w:rPr>
        <w:t xml:space="preserve">kartus </w:t>
      </w:r>
      <w:r w:rsidRPr="00C453FE">
        <w:rPr>
          <w:color w:val="auto"/>
          <w:lang w:val="lt-LT"/>
        </w:rPr>
        <w:t>per metus (arba 1 kartą, jei paskirstomos visos projektams įgyvendinti numatytos lėšos), bet ne vėliau nei iki III ketv. pabaigos. Teikiamų paraiškų kiekis paraiškų teikėjams neribojamas.</w:t>
      </w:r>
    </w:p>
    <w:p w14:paraId="6CDAC323" w14:textId="4C7F1F06" w:rsidR="008015CF" w:rsidRPr="00C453FE" w:rsidRDefault="008015CF" w:rsidP="008015CF">
      <w:pPr>
        <w:pStyle w:val="Sraopastraipa"/>
        <w:numPr>
          <w:ilvl w:val="0"/>
          <w:numId w:val="39"/>
        </w:numPr>
        <w:tabs>
          <w:tab w:val="left" w:pos="1418"/>
        </w:tabs>
        <w:spacing w:line="360" w:lineRule="auto"/>
        <w:ind w:left="0" w:firstLine="851"/>
        <w:jc w:val="both"/>
        <w:rPr>
          <w:color w:val="auto"/>
          <w:lang w:val="lt-LT"/>
        </w:rPr>
      </w:pPr>
      <w:bookmarkStart w:id="2" w:name="_Hlk164330528"/>
      <w:r w:rsidRPr="00C453FE">
        <w:rPr>
          <w:color w:val="auto"/>
          <w:lang w:val="lt-LT"/>
        </w:rPr>
        <w:t>Apraše vartojamos sąvokos:</w:t>
      </w:r>
    </w:p>
    <w:p w14:paraId="3C2DD0BA" w14:textId="51495C5F"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I</w:t>
      </w:r>
      <w:r w:rsidR="00F727B4" w:rsidRPr="00C453FE">
        <w:rPr>
          <w:b/>
          <w:bCs/>
          <w:color w:val="auto"/>
          <w:lang w:val="lt-LT"/>
        </w:rPr>
        <w:t xml:space="preserve">nformacinis pranešimas </w:t>
      </w:r>
      <w:r w:rsidR="00F727B4" w:rsidRPr="00C453FE">
        <w:rPr>
          <w:color w:val="auto"/>
          <w:lang w:val="lt-LT"/>
        </w:rPr>
        <w:t xml:space="preserve">– </w:t>
      </w:r>
      <w:r w:rsidR="00216B03" w:rsidRPr="00C453FE">
        <w:rPr>
          <w:color w:val="auto"/>
          <w:lang w:val="lt-LT"/>
        </w:rPr>
        <w:t>Anykščių rajono savivaldybės a</w:t>
      </w:r>
      <w:r w:rsidR="00F727B4" w:rsidRPr="00C453FE">
        <w:rPr>
          <w:color w:val="auto"/>
          <w:lang w:val="lt-LT"/>
        </w:rPr>
        <w:t xml:space="preserve">dministracijos skyriaus, atsakingo už kultūrą ir turizmą, el. paštu siunčiamas pranešimas, kuriame pateikiama informacija apie projekto vykdytojo netinkamai vykdytas </w:t>
      </w:r>
      <w:r w:rsidR="0084504D" w:rsidRPr="00C453FE">
        <w:rPr>
          <w:color w:val="auto"/>
          <w:lang w:val="lt-LT"/>
        </w:rPr>
        <w:t>Leidybinių ir literatūros veiklų įgyvendinimo finansavimo tvarkos aprašo</w:t>
      </w:r>
      <w:r w:rsidR="00F727B4" w:rsidRPr="00C453FE">
        <w:rPr>
          <w:color w:val="auto"/>
          <w:lang w:val="lt-LT"/>
        </w:rPr>
        <w:t xml:space="preserve"> sąlygas;</w:t>
      </w:r>
    </w:p>
    <w:p w14:paraId="44AD3720" w14:textId="183C0E0F"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bookmarkStart w:id="3" w:name="_Hlk161738650"/>
      <w:r w:rsidRPr="00C453FE">
        <w:rPr>
          <w:b/>
          <w:bCs/>
          <w:color w:val="auto"/>
          <w:lang w:val="lt-LT"/>
        </w:rPr>
        <w:t>K</w:t>
      </w:r>
      <w:r w:rsidR="00F727B4" w:rsidRPr="00C453FE">
        <w:rPr>
          <w:b/>
          <w:bCs/>
          <w:color w:val="auto"/>
          <w:lang w:val="lt-LT"/>
        </w:rPr>
        <w:t>onkursas</w:t>
      </w:r>
      <w:r w:rsidR="00F727B4" w:rsidRPr="00C453FE">
        <w:rPr>
          <w:color w:val="auto"/>
          <w:lang w:val="lt-LT"/>
        </w:rPr>
        <w:t xml:space="preserve"> – Anykščių rajono savivaldybės administracijos organizuojamas ir </w:t>
      </w:r>
      <w:r w:rsidR="00216B03" w:rsidRPr="00C453FE">
        <w:rPr>
          <w:color w:val="auto"/>
          <w:lang w:val="lt-LT"/>
        </w:rPr>
        <w:t>Anykščių rajono savivaldybės administracijos</w:t>
      </w:r>
      <w:r w:rsidR="00F727B4" w:rsidRPr="00C453FE">
        <w:rPr>
          <w:color w:val="auto"/>
          <w:lang w:val="lt-LT"/>
        </w:rPr>
        <w:t xml:space="preserve"> tinklapyje www.anyksciai.lt viešai skelbiamas kvietimas teikti paraiškas finansavimui, iš Anykščių rajono savivaldybės biudžeto, gauti. Sprendimas dėl finansavimo priimamas vadovaujantis </w:t>
      </w:r>
      <w:r w:rsidR="0084504D" w:rsidRPr="00C453FE">
        <w:rPr>
          <w:color w:val="auto"/>
          <w:lang w:val="lt-LT"/>
        </w:rPr>
        <w:t>Leidybinių ir literatūros veiklų įgyvendinimo finansavimo tvarkos aprašo</w:t>
      </w:r>
      <w:r w:rsidR="00F727B4" w:rsidRPr="00C453FE">
        <w:rPr>
          <w:color w:val="auto"/>
          <w:lang w:val="lt-LT"/>
        </w:rPr>
        <w:t xml:space="preserve"> 32 punktu bei atlikus V skyriuje numatytus paraiškų vertinimo etapus.</w:t>
      </w:r>
      <w:bookmarkEnd w:id="3"/>
    </w:p>
    <w:p w14:paraId="4428B25F" w14:textId="7B234E6F"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K</w:t>
      </w:r>
      <w:r w:rsidR="00F727B4" w:rsidRPr="00C453FE">
        <w:rPr>
          <w:b/>
          <w:bCs/>
          <w:color w:val="auto"/>
          <w:lang w:val="lt-LT"/>
        </w:rPr>
        <w:t xml:space="preserve">vietimas – </w:t>
      </w:r>
      <w:r w:rsidR="00F727B4" w:rsidRPr="00C453FE">
        <w:rPr>
          <w:color w:val="auto"/>
          <w:lang w:val="lt-LT"/>
        </w:rPr>
        <w:t xml:space="preserve">laikotarpis, per kurį pareiškėjai gali teikti </w:t>
      </w:r>
      <w:r w:rsidR="0084504D" w:rsidRPr="00C453FE">
        <w:rPr>
          <w:color w:val="auto"/>
          <w:lang w:val="lt-LT"/>
        </w:rPr>
        <w:t>projekto p</w:t>
      </w:r>
      <w:r w:rsidR="00F727B4" w:rsidRPr="00C453FE">
        <w:rPr>
          <w:color w:val="auto"/>
          <w:lang w:val="lt-LT"/>
        </w:rPr>
        <w:t>araiškas pagal kvietimo skelbime nurodytą programą;</w:t>
      </w:r>
    </w:p>
    <w:p w14:paraId="684FC7FE" w14:textId="4A5C3A84"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 xml:space="preserve">areiškėjas </w:t>
      </w:r>
      <w:r w:rsidR="00F727B4" w:rsidRPr="00C453FE">
        <w:rPr>
          <w:color w:val="auto"/>
          <w:lang w:val="lt-LT"/>
        </w:rPr>
        <w:t xml:space="preserve">– </w:t>
      </w:r>
      <w:r w:rsidR="0084504D" w:rsidRPr="00C453FE">
        <w:rPr>
          <w:color w:val="auto"/>
          <w:lang w:val="lt-LT"/>
        </w:rPr>
        <w:t>Leidybinių ir literatūros veiklų įgyvendinimo finansavimo tvarkos aprašo</w:t>
      </w:r>
      <w:r w:rsidR="00F727B4" w:rsidRPr="00C453FE">
        <w:rPr>
          <w:color w:val="auto"/>
          <w:lang w:val="lt-LT"/>
        </w:rPr>
        <w:t xml:space="preserve"> 6 punktą atitinkantys </w:t>
      </w:r>
      <w:r w:rsidR="00F727B4" w:rsidRPr="00C453FE">
        <w:rPr>
          <w:bCs/>
          <w:color w:val="auto"/>
          <w:lang w:val="lt-LT" w:eastAsia="ar-SA"/>
        </w:rPr>
        <w:t>juridiniai ir fiziniai asmenys</w:t>
      </w:r>
      <w:r w:rsidR="00F727B4" w:rsidRPr="00C453FE">
        <w:rPr>
          <w:color w:val="auto"/>
          <w:lang w:val="lt-LT"/>
        </w:rPr>
        <w:t xml:space="preserve">, pateikę </w:t>
      </w:r>
      <w:r w:rsidR="0084504D" w:rsidRPr="00C453FE">
        <w:rPr>
          <w:color w:val="auto"/>
          <w:lang w:val="lt-LT"/>
        </w:rPr>
        <w:t>Anykščių rajono savivaldybės administracijai projekto</w:t>
      </w:r>
      <w:r w:rsidR="00F727B4" w:rsidRPr="00C453FE">
        <w:rPr>
          <w:color w:val="auto"/>
          <w:lang w:val="lt-LT"/>
        </w:rPr>
        <w:t xml:space="preserve"> paraišką lėšoms projektų finansavimui gauti;</w:t>
      </w:r>
    </w:p>
    <w:p w14:paraId="57B8412D" w14:textId="0E665611"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 xml:space="preserve">artneris </w:t>
      </w:r>
      <w:r w:rsidR="00F727B4" w:rsidRPr="00C453FE">
        <w:rPr>
          <w:color w:val="auto"/>
          <w:lang w:val="lt-LT"/>
        </w:rPr>
        <w:t>– prie projekto įgyvendinimo prisidedantis juridinis ar fizinis asmuo;</w:t>
      </w:r>
    </w:p>
    <w:p w14:paraId="52A93662" w14:textId="39401D13"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lastRenderedPageBreak/>
        <w:t>P</w:t>
      </w:r>
      <w:r w:rsidR="00F727B4" w:rsidRPr="00C453FE">
        <w:rPr>
          <w:b/>
          <w:bCs/>
          <w:color w:val="auto"/>
          <w:lang w:val="lt-LT"/>
        </w:rPr>
        <w:t>riemonės koordinatorius</w:t>
      </w:r>
      <w:r w:rsidR="0084504D" w:rsidRPr="00C453FE">
        <w:rPr>
          <w:b/>
          <w:bCs/>
          <w:color w:val="auto"/>
          <w:lang w:val="lt-LT"/>
        </w:rPr>
        <w:t xml:space="preserve"> </w:t>
      </w:r>
      <w:r w:rsidR="00F727B4" w:rsidRPr="00C453FE">
        <w:rPr>
          <w:color w:val="auto"/>
          <w:lang w:val="lt-LT"/>
        </w:rPr>
        <w:t xml:space="preserve">– </w:t>
      </w:r>
      <w:r w:rsidR="00216B03" w:rsidRPr="00C453FE">
        <w:rPr>
          <w:color w:val="auto"/>
          <w:lang w:val="lt-LT"/>
        </w:rPr>
        <w:t>Anykščių rajono savivaldybės administracijos</w:t>
      </w:r>
      <w:r w:rsidR="00F727B4" w:rsidRPr="00C453FE">
        <w:rPr>
          <w:color w:val="auto"/>
          <w:lang w:val="lt-LT"/>
        </w:rPr>
        <w:t xml:space="preserve"> skyriaus, atsakingo už kultūrą ir turizmą, vyr. specialistas;</w:t>
      </w:r>
    </w:p>
    <w:p w14:paraId="4098420A" w14:textId="2CD57E8E"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 xml:space="preserve">rioritetas </w:t>
      </w:r>
      <w:r w:rsidR="00F727B4" w:rsidRPr="00C453FE">
        <w:rPr>
          <w:color w:val="auto"/>
          <w:lang w:val="lt-LT"/>
        </w:rPr>
        <w:t>– pirmumas, pirmenybė pagal nustatytą veiklos kryptį ar turinį;</w:t>
      </w:r>
    </w:p>
    <w:p w14:paraId="2C2A5DD0" w14:textId="58CA6C64"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rojektas</w:t>
      </w:r>
      <w:r w:rsidR="00F727B4" w:rsidRPr="00C453FE">
        <w:rPr>
          <w:color w:val="auto"/>
          <w:lang w:val="lt-LT"/>
        </w:rPr>
        <w:t xml:space="preserve"> – kryptingos veiklos neskaidoma priemonių visuma, turinti nustatytus pasirengimo ir įgyvendinimo terminus, tikslus, finansavimo šaltinius, vykdytojus ir dalyvius. Veiklos tikslas yra sutelkti kultūros paslaugą arba sukurti kultūros produktą, skirtą visuomenės laisvalaikio, rekreaciniams, kultūros, švietėjiškiems poreikiams įgyvendinti;</w:t>
      </w:r>
    </w:p>
    <w:p w14:paraId="705DC8C7" w14:textId="56929FC5"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rojekto dalyvis –</w:t>
      </w:r>
      <w:r w:rsidR="00F727B4" w:rsidRPr="00C453FE">
        <w:rPr>
          <w:color w:val="auto"/>
          <w:lang w:val="lt-LT"/>
        </w:rPr>
        <w:t xml:space="preserve"> fizinis ar juridinis asmuo, dalyvaujantis įgyvendinant projektą (žiūrovai, klausytojai, skaitytojai, paslaugų vartotojai ir pan. nėra laikomi projekto dalyviais);</w:t>
      </w:r>
    </w:p>
    <w:p w14:paraId="58EC80CA" w14:textId="1E1F75D1"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rojekto įgyvendinimo pradžia ir pabaiga</w:t>
      </w:r>
      <w:r w:rsidR="00F727B4" w:rsidRPr="00C453FE">
        <w:rPr>
          <w:color w:val="auto"/>
          <w:lang w:val="lt-LT"/>
        </w:rPr>
        <w:t xml:space="preserve"> – laikotarpis, kurio pradžioje turi būti pradėtos, o pabaigoje turi būti baigtos visos projekto veiklos bei patirtos visos su projekto įgyvendinimu susijusios tinkamos finansuoti išlaidos;</w:t>
      </w:r>
    </w:p>
    <w:p w14:paraId="0415A106" w14:textId="2FC359E2"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 xml:space="preserve">rojekto paraiška </w:t>
      </w:r>
      <w:r w:rsidR="00F727B4" w:rsidRPr="00C453FE">
        <w:rPr>
          <w:color w:val="auto"/>
          <w:lang w:val="lt-LT"/>
        </w:rPr>
        <w:t xml:space="preserve">– pareiškėjo ar jo įgalioto asmens, turinčio teisę veikti pareiškėjo vardu, užpildyta ir pateikta patvirtinta </w:t>
      </w:r>
      <w:r w:rsidR="0084504D" w:rsidRPr="00C453FE">
        <w:rPr>
          <w:color w:val="auto"/>
          <w:lang w:val="lt-LT"/>
        </w:rPr>
        <w:t>projekto p</w:t>
      </w:r>
      <w:r w:rsidR="00F727B4" w:rsidRPr="00C453FE">
        <w:rPr>
          <w:color w:val="auto"/>
          <w:lang w:val="lt-LT"/>
        </w:rPr>
        <w:t xml:space="preserve">araiškos forma (1 priedas) ir </w:t>
      </w:r>
      <w:r w:rsidR="0084504D" w:rsidRPr="00C453FE">
        <w:rPr>
          <w:color w:val="auto"/>
          <w:lang w:val="lt-LT"/>
        </w:rPr>
        <w:t>Leidybinių ir literatūros veiklų įgyvendinimo finansavimo tvarkos aprašo</w:t>
      </w:r>
      <w:r w:rsidR="00F727B4" w:rsidRPr="00C453FE">
        <w:rPr>
          <w:color w:val="auto"/>
          <w:lang w:val="lt-LT"/>
        </w:rPr>
        <w:t xml:space="preserve"> 10 punkte nurodyti priedai. </w:t>
      </w:r>
    </w:p>
    <w:p w14:paraId="4CCF1C46" w14:textId="06CBB4DF"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 xml:space="preserve">rojekto sąmata </w:t>
      </w:r>
      <w:r w:rsidR="00F727B4" w:rsidRPr="00C453FE">
        <w:rPr>
          <w:color w:val="auto"/>
          <w:lang w:val="lt-LT"/>
        </w:rPr>
        <w:t>– skaičiavimais pagrįsta lėšų suma, reikalinga projekto tikslui pasiekti;</w:t>
      </w:r>
    </w:p>
    <w:p w14:paraId="407C9301" w14:textId="56BBE304"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rojekto vadovas –</w:t>
      </w:r>
      <w:r w:rsidR="00F727B4" w:rsidRPr="00C453FE">
        <w:rPr>
          <w:color w:val="auto"/>
          <w:lang w:val="lt-LT"/>
        </w:rPr>
        <w:t xml:space="preserve"> projekto vykdytojo įgaliotas fizinis asmuo, organizuojantis projekto įgyvendinimą;</w:t>
      </w:r>
    </w:p>
    <w:p w14:paraId="06206495" w14:textId="1C42C43F"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rojekto vykdytojas</w:t>
      </w:r>
      <w:r w:rsidR="00F727B4" w:rsidRPr="00C453FE">
        <w:rPr>
          <w:color w:val="auto"/>
          <w:lang w:val="lt-LT"/>
        </w:rPr>
        <w:t xml:space="preserve"> – asmuo, pasirašęs sutartį su </w:t>
      </w:r>
      <w:r w:rsidR="0074297F" w:rsidRPr="00C453FE">
        <w:rPr>
          <w:color w:val="auto"/>
          <w:lang w:val="lt-LT"/>
        </w:rPr>
        <w:t>Anykščių rajono savivaldybės administracija</w:t>
      </w:r>
      <w:r w:rsidR="00F727B4" w:rsidRPr="00C453FE">
        <w:rPr>
          <w:color w:val="auto"/>
          <w:lang w:val="lt-LT"/>
        </w:rPr>
        <w:t xml:space="preserve"> dėl projekto finansavimo ir atsakingas už </w:t>
      </w:r>
      <w:r w:rsidR="0074297F" w:rsidRPr="00C453FE">
        <w:rPr>
          <w:color w:val="auto"/>
          <w:lang w:val="lt-LT"/>
        </w:rPr>
        <w:t>Anykščių rajono savivaldybės</w:t>
      </w:r>
      <w:r w:rsidR="00F727B4" w:rsidRPr="00C453FE">
        <w:rPr>
          <w:color w:val="auto"/>
          <w:lang w:val="lt-LT"/>
        </w:rPr>
        <w:t xml:space="preserve"> administruojamomis lėšomis finansuoto projekto įgyvendinimą;</w:t>
      </w:r>
    </w:p>
    <w:p w14:paraId="23BF6C17" w14:textId="7831E0B5"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P</w:t>
      </w:r>
      <w:r w:rsidR="00F727B4" w:rsidRPr="00C453FE">
        <w:rPr>
          <w:b/>
          <w:bCs/>
          <w:color w:val="auto"/>
          <w:lang w:val="lt-LT"/>
        </w:rPr>
        <w:t>rojekto vykdytojo, partneri</w:t>
      </w:r>
      <w:r w:rsidR="005B7F00" w:rsidRPr="00C453FE">
        <w:rPr>
          <w:b/>
          <w:bCs/>
          <w:color w:val="auto"/>
          <w:lang w:val="lt-LT"/>
        </w:rPr>
        <w:t>o</w:t>
      </w:r>
      <w:r w:rsidR="00F727B4" w:rsidRPr="00C453FE">
        <w:rPr>
          <w:b/>
          <w:bCs/>
          <w:color w:val="auto"/>
          <w:lang w:val="lt-LT"/>
        </w:rPr>
        <w:t>, rėmėj</w:t>
      </w:r>
      <w:r w:rsidR="005B7F00" w:rsidRPr="00C453FE">
        <w:rPr>
          <w:b/>
          <w:bCs/>
          <w:color w:val="auto"/>
          <w:lang w:val="lt-LT"/>
        </w:rPr>
        <w:t>o</w:t>
      </w:r>
      <w:r w:rsidR="00F727B4" w:rsidRPr="00C453FE">
        <w:rPr>
          <w:b/>
          <w:bCs/>
          <w:color w:val="auto"/>
          <w:lang w:val="lt-LT"/>
        </w:rPr>
        <w:t xml:space="preserve"> indėlis –</w:t>
      </w:r>
      <w:r w:rsidR="00F727B4" w:rsidRPr="00C453FE">
        <w:rPr>
          <w:color w:val="auto"/>
          <w:lang w:val="lt-LT"/>
        </w:rPr>
        <w:t xml:space="preserve"> lėšų suma ar lėšų suma įvertintas nepiniginis įnašas (savanoriškas darbas, kilnojamas ar nekilnojamas turtas, suteiktos patalpos ir kt. suteiktos prekės ar paslaugos), kuriuo projekto vykdytojai, partneriai, rėmėjai prisideda prie projekto įgyvendinimo;</w:t>
      </w:r>
    </w:p>
    <w:p w14:paraId="01A27E88" w14:textId="179A9B8E"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V</w:t>
      </w:r>
      <w:r w:rsidR="00F727B4" w:rsidRPr="00C453FE">
        <w:rPr>
          <w:b/>
          <w:bCs/>
          <w:color w:val="auto"/>
          <w:lang w:val="lt-LT"/>
        </w:rPr>
        <w:t>ertinimo komisija –</w:t>
      </w:r>
      <w:r w:rsidR="00F727B4" w:rsidRPr="00C453FE">
        <w:rPr>
          <w:color w:val="auto"/>
          <w:lang w:val="lt-LT"/>
        </w:rPr>
        <w:t xml:space="preserve"> Anykščių rajono savivaldybės mero potvarkiu sudaryta komisija, veikianti ir </w:t>
      </w:r>
      <w:r w:rsidR="00982410" w:rsidRPr="00C453FE">
        <w:rPr>
          <w:color w:val="auto"/>
          <w:lang w:val="lt-LT"/>
        </w:rPr>
        <w:t>projekto p</w:t>
      </w:r>
      <w:r w:rsidR="00F727B4" w:rsidRPr="00C453FE">
        <w:rPr>
          <w:color w:val="auto"/>
          <w:lang w:val="lt-LT"/>
        </w:rPr>
        <w:t>araiškas vertinanti pagal vertinimo komisijos darbo reglamentą;</w:t>
      </w:r>
    </w:p>
    <w:p w14:paraId="51DCE885" w14:textId="539BB810" w:rsidR="00F727B4" w:rsidRPr="00C453FE" w:rsidRDefault="0069688E" w:rsidP="008015CF">
      <w:pPr>
        <w:pStyle w:val="Sraopastraipa"/>
        <w:numPr>
          <w:ilvl w:val="1"/>
          <w:numId w:val="39"/>
        </w:numPr>
        <w:tabs>
          <w:tab w:val="left" w:pos="1418"/>
        </w:tabs>
        <w:spacing w:line="360" w:lineRule="auto"/>
        <w:ind w:left="0" w:firstLine="851"/>
        <w:jc w:val="both"/>
        <w:rPr>
          <w:color w:val="auto"/>
          <w:lang w:val="lt-LT"/>
        </w:rPr>
      </w:pPr>
      <w:r w:rsidRPr="00C453FE">
        <w:rPr>
          <w:b/>
          <w:bCs/>
          <w:color w:val="auto"/>
          <w:lang w:val="lt-LT"/>
        </w:rPr>
        <w:t>V</w:t>
      </w:r>
      <w:r w:rsidR="00F727B4" w:rsidRPr="00C453FE">
        <w:rPr>
          <w:b/>
          <w:bCs/>
          <w:color w:val="auto"/>
          <w:lang w:val="lt-LT"/>
        </w:rPr>
        <w:t>iešinimas –</w:t>
      </w:r>
      <w:r w:rsidR="00F727B4" w:rsidRPr="00C453FE">
        <w:rPr>
          <w:color w:val="auto"/>
          <w:lang w:val="lt-LT"/>
        </w:rPr>
        <w:t xml:space="preserve"> visuomenės ar jos dalies informavimas apie projektą, jo tikslus, naudą, planuojamus ir (ar) pasiektu rezultatus, planuojamus sukurti ir (ar) sukurtus produktus, paslaugas.</w:t>
      </w:r>
    </w:p>
    <w:bookmarkEnd w:id="2"/>
    <w:p w14:paraId="5CB6E237" w14:textId="4DA434EC" w:rsidR="008015CF" w:rsidRPr="00C453FE" w:rsidRDefault="008015CF" w:rsidP="008015CF">
      <w:pPr>
        <w:pStyle w:val="Sraopastraipa"/>
        <w:numPr>
          <w:ilvl w:val="0"/>
          <w:numId w:val="39"/>
        </w:numPr>
        <w:tabs>
          <w:tab w:val="left" w:pos="1418"/>
        </w:tabs>
        <w:spacing w:line="360" w:lineRule="auto"/>
        <w:ind w:left="0" w:firstLine="851"/>
        <w:jc w:val="both"/>
        <w:rPr>
          <w:color w:val="auto"/>
          <w:lang w:val="lt-LT"/>
        </w:rPr>
      </w:pPr>
      <w:r w:rsidRPr="00C453FE">
        <w:rPr>
          <w:color w:val="auto"/>
          <w:lang w:val="lt-LT"/>
        </w:rPr>
        <w:t>Kitos Apraše vartojamos sąvokos ir terminai atitinka Lietuvos Respublikos nevyriausybinių organizacijų plėtros įstatyme, Lietuvos Respublikos bendruomenių organizacijų plėtros įstatyme, Lietuvos Respublikos biudžetinių įstaigų įstatyme ir Lietuvos Respublikos viešųjų įstaigų įstatyme apibrėžtas sąvokas.</w:t>
      </w:r>
    </w:p>
    <w:p w14:paraId="3C6F408B" w14:textId="77777777" w:rsidR="00F3591B" w:rsidRPr="00C453FE" w:rsidRDefault="00F3591B" w:rsidP="00444D69">
      <w:pPr>
        <w:tabs>
          <w:tab w:val="left" w:pos="851"/>
        </w:tabs>
        <w:jc w:val="center"/>
        <w:rPr>
          <w:b/>
        </w:rPr>
      </w:pPr>
    </w:p>
    <w:p w14:paraId="3E2DA78F" w14:textId="77777777" w:rsidR="008C01A3" w:rsidRPr="00C453FE" w:rsidRDefault="008C01A3" w:rsidP="009B3A44">
      <w:pPr>
        <w:tabs>
          <w:tab w:val="left" w:pos="851"/>
        </w:tabs>
        <w:spacing w:line="360" w:lineRule="auto"/>
        <w:jc w:val="center"/>
        <w:rPr>
          <w:b/>
        </w:rPr>
      </w:pPr>
      <w:r w:rsidRPr="00C453FE">
        <w:rPr>
          <w:b/>
        </w:rPr>
        <w:lastRenderedPageBreak/>
        <w:t>II SKYRIUS</w:t>
      </w:r>
    </w:p>
    <w:p w14:paraId="7881F8EE" w14:textId="7D077C6B" w:rsidR="008C01A3" w:rsidRPr="00C453FE" w:rsidRDefault="008C01A3" w:rsidP="009B3A44">
      <w:pPr>
        <w:tabs>
          <w:tab w:val="left" w:pos="851"/>
        </w:tabs>
        <w:autoSpaceDE w:val="0"/>
        <w:autoSpaceDN w:val="0"/>
        <w:adjustRightInd w:val="0"/>
        <w:spacing w:line="360" w:lineRule="auto"/>
        <w:jc w:val="center"/>
        <w:rPr>
          <w:b/>
        </w:rPr>
      </w:pPr>
      <w:r w:rsidRPr="00C453FE">
        <w:rPr>
          <w:b/>
        </w:rPr>
        <w:t>REIKALAVIMAI PROJEKTŲ</w:t>
      </w:r>
      <w:r w:rsidR="00D86DAE" w:rsidRPr="00C453FE">
        <w:rPr>
          <w:b/>
        </w:rPr>
        <w:t xml:space="preserve"> PARAIŠKŲ</w:t>
      </w:r>
      <w:r w:rsidRPr="00C453FE">
        <w:rPr>
          <w:b/>
        </w:rPr>
        <w:t xml:space="preserve"> TEIKĖJAMS</w:t>
      </w:r>
    </w:p>
    <w:p w14:paraId="2D37B674" w14:textId="77777777" w:rsidR="008C01A3" w:rsidRPr="00C453FE" w:rsidRDefault="008C01A3" w:rsidP="00444D69">
      <w:pPr>
        <w:tabs>
          <w:tab w:val="left" w:pos="851"/>
        </w:tabs>
        <w:autoSpaceDE w:val="0"/>
        <w:autoSpaceDN w:val="0"/>
        <w:adjustRightInd w:val="0"/>
        <w:jc w:val="center"/>
        <w:rPr>
          <w:b/>
        </w:rPr>
      </w:pPr>
    </w:p>
    <w:p w14:paraId="4D5F3A82" w14:textId="2F7A8C48" w:rsidR="00D163F6" w:rsidRPr="00C453FE" w:rsidRDefault="00D163F6" w:rsidP="00187A1E">
      <w:pPr>
        <w:pStyle w:val="Sraopastraipa"/>
        <w:numPr>
          <w:ilvl w:val="0"/>
          <w:numId w:val="39"/>
        </w:numPr>
        <w:autoSpaceDE w:val="0"/>
        <w:autoSpaceDN w:val="0"/>
        <w:adjustRightInd w:val="0"/>
        <w:spacing w:line="360" w:lineRule="auto"/>
        <w:ind w:left="0" w:firstLine="851"/>
        <w:jc w:val="both"/>
        <w:rPr>
          <w:color w:val="auto"/>
          <w:lang w:val="lt-LT"/>
        </w:rPr>
      </w:pPr>
      <w:r w:rsidRPr="00C453FE">
        <w:rPr>
          <w:color w:val="auto"/>
          <w:lang w:val="lt-LT"/>
        </w:rPr>
        <w:t xml:space="preserve">Projektų </w:t>
      </w:r>
      <w:r w:rsidR="00152367" w:rsidRPr="00C453FE">
        <w:rPr>
          <w:color w:val="auto"/>
          <w:lang w:val="lt-LT"/>
        </w:rPr>
        <w:t>p</w:t>
      </w:r>
      <w:r w:rsidRPr="00C453FE">
        <w:rPr>
          <w:color w:val="auto"/>
          <w:lang w:val="lt-LT"/>
        </w:rPr>
        <w:t>araiškas</w:t>
      </w:r>
      <w:r w:rsidR="00152367" w:rsidRPr="00C453FE">
        <w:rPr>
          <w:color w:val="auto"/>
          <w:lang w:val="lt-LT"/>
        </w:rPr>
        <w:t xml:space="preserve"> (toliau </w:t>
      </w:r>
      <w:r w:rsidR="0014784F" w:rsidRPr="00C453FE">
        <w:rPr>
          <w:color w:val="auto"/>
          <w:lang w:val="lt-LT"/>
        </w:rPr>
        <w:t>–</w:t>
      </w:r>
      <w:r w:rsidR="00152367" w:rsidRPr="00C453FE">
        <w:rPr>
          <w:color w:val="auto"/>
          <w:lang w:val="lt-LT"/>
        </w:rPr>
        <w:t xml:space="preserve"> Paraiška)</w:t>
      </w:r>
      <w:r w:rsidR="0007560A" w:rsidRPr="00C453FE">
        <w:rPr>
          <w:color w:val="auto"/>
          <w:lang w:val="lt-LT"/>
        </w:rPr>
        <w:t xml:space="preserve"> </w:t>
      </w:r>
      <w:r w:rsidRPr="00C453FE">
        <w:rPr>
          <w:color w:val="auto"/>
          <w:lang w:val="lt-LT"/>
        </w:rPr>
        <w:t xml:space="preserve">gali teikti </w:t>
      </w:r>
      <w:r w:rsidRPr="00C453FE">
        <w:rPr>
          <w:bCs/>
          <w:color w:val="auto"/>
          <w:lang w:val="lt-LT" w:eastAsia="ar-SA"/>
        </w:rPr>
        <w:t>juridiniai</w:t>
      </w:r>
      <w:r w:rsidR="00C2682F" w:rsidRPr="00C453FE">
        <w:rPr>
          <w:bCs/>
          <w:color w:val="auto"/>
          <w:lang w:val="lt-LT" w:eastAsia="ar-SA"/>
        </w:rPr>
        <w:t xml:space="preserve"> ir fiziniai</w:t>
      </w:r>
      <w:r w:rsidRPr="00C453FE">
        <w:rPr>
          <w:bCs/>
          <w:color w:val="auto"/>
          <w:lang w:val="lt-LT" w:eastAsia="ar-SA"/>
        </w:rPr>
        <w:t xml:space="preserve"> asmenys</w:t>
      </w:r>
      <w:r w:rsidR="00456134" w:rsidRPr="00C453FE">
        <w:rPr>
          <w:bCs/>
          <w:color w:val="auto"/>
          <w:lang w:val="lt-LT" w:eastAsia="ar-SA"/>
        </w:rPr>
        <w:t xml:space="preserve">, </w:t>
      </w:r>
      <w:r w:rsidR="008015CF" w:rsidRPr="00C453FE">
        <w:rPr>
          <w:color w:val="auto"/>
          <w:lang w:val="lt-LT"/>
        </w:rPr>
        <w:t>turintys veiklos pažymėjimą: individualios veiklos pažymėjimą ar kt. dokumentą</w:t>
      </w:r>
      <w:r w:rsidR="00456134" w:rsidRPr="00C453FE">
        <w:rPr>
          <w:color w:val="auto"/>
          <w:lang w:val="lt-LT"/>
        </w:rPr>
        <w:t xml:space="preserve">, ir </w:t>
      </w:r>
      <w:r w:rsidR="00CB023B" w:rsidRPr="00C453FE">
        <w:rPr>
          <w:bCs/>
          <w:color w:val="auto"/>
          <w:lang w:val="lt-LT"/>
        </w:rPr>
        <w:t>atitinkantys ši</w:t>
      </w:r>
      <w:r w:rsidR="00456134" w:rsidRPr="00C453FE">
        <w:rPr>
          <w:bCs/>
          <w:color w:val="auto"/>
          <w:lang w:val="lt-LT"/>
        </w:rPr>
        <w:t>as</w:t>
      </w:r>
      <w:r w:rsidR="00CB023B" w:rsidRPr="00C453FE">
        <w:rPr>
          <w:bCs/>
          <w:color w:val="auto"/>
          <w:lang w:val="lt-LT"/>
        </w:rPr>
        <w:t xml:space="preserve"> </w:t>
      </w:r>
      <w:r w:rsidR="00331556" w:rsidRPr="00C453FE">
        <w:rPr>
          <w:bCs/>
          <w:color w:val="auto"/>
          <w:lang w:val="lt-LT"/>
        </w:rPr>
        <w:t>sąlygas</w:t>
      </w:r>
      <w:r w:rsidR="00CB023B" w:rsidRPr="00C453FE">
        <w:rPr>
          <w:bCs/>
          <w:color w:val="auto"/>
          <w:lang w:val="lt-LT"/>
        </w:rPr>
        <w:t>:</w:t>
      </w:r>
    </w:p>
    <w:p w14:paraId="6F075F3F" w14:textId="71D3744F" w:rsidR="00CB023B" w:rsidRPr="00C453FE" w:rsidRDefault="00CB023B" w:rsidP="00F428F4">
      <w:pPr>
        <w:pStyle w:val="Sraopastraipa"/>
        <w:numPr>
          <w:ilvl w:val="1"/>
          <w:numId w:val="39"/>
        </w:numPr>
        <w:autoSpaceDE w:val="0"/>
        <w:autoSpaceDN w:val="0"/>
        <w:adjustRightInd w:val="0"/>
        <w:spacing w:line="360" w:lineRule="auto"/>
        <w:ind w:left="0" w:firstLine="851"/>
        <w:jc w:val="both"/>
        <w:rPr>
          <w:color w:val="auto"/>
          <w:lang w:val="lt-LT"/>
        </w:rPr>
      </w:pPr>
      <w:r w:rsidRPr="00C453FE">
        <w:rPr>
          <w:color w:val="auto"/>
          <w:lang w:val="lt-LT"/>
        </w:rPr>
        <w:t xml:space="preserve">pareiškėjų </w:t>
      </w:r>
      <w:r w:rsidRPr="00C453FE">
        <w:rPr>
          <w:snapToGrid w:val="0"/>
          <w:color w:val="auto"/>
          <w:lang w:val="lt-LT"/>
        </w:rPr>
        <w:t xml:space="preserve">įstatuose (nuostatose) ar veiklos dokumentuose įteisinta įvairių krypčių </w:t>
      </w:r>
      <w:r w:rsidR="00331556" w:rsidRPr="00C453FE">
        <w:rPr>
          <w:snapToGrid w:val="0"/>
          <w:color w:val="auto"/>
          <w:lang w:val="lt-LT"/>
        </w:rPr>
        <w:t>leidybinė ir (ar) literatūrinė</w:t>
      </w:r>
      <w:r w:rsidRPr="00C453FE">
        <w:rPr>
          <w:snapToGrid w:val="0"/>
          <w:color w:val="auto"/>
          <w:lang w:val="lt-LT"/>
        </w:rPr>
        <w:t xml:space="preserve"> veikla;</w:t>
      </w:r>
    </w:p>
    <w:p w14:paraId="2702CB5D" w14:textId="5E964670" w:rsidR="00331556" w:rsidRPr="00C453FE" w:rsidRDefault="00331556" w:rsidP="00F428F4">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 xml:space="preserve">pareiškėjai </w:t>
      </w:r>
      <w:r w:rsidRPr="00C453FE">
        <w:rPr>
          <w:bCs/>
          <w:lang w:val="lt-LT" w:eastAsia="ar-SA"/>
        </w:rPr>
        <w:t xml:space="preserve">vykdo Anykščių kraštą </w:t>
      </w:r>
      <w:r w:rsidRPr="00C453FE">
        <w:rPr>
          <w:bCs/>
          <w:color w:val="auto"/>
          <w:lang w:val="lt-LT" w:eastAsia="ar-SA"/>
        </w:rPr>
        <w:t xml:space="preserve">reprezentuojančias ir (ar) </w:t>
      </w:r>
      <w:r w:rsidRPr="00C453FE">
        <w:rPr>
          <w:bCs/>
          <w:lang w:val="lt-LT" w:eastAsia="ar-SA"/>
        </w:rPr>
        <w:t xml:space="preserve">su Anykščių krašto istorija, literatūra, mokslu, menu ir kultūra susijusias leidybos (spaudos, </w:t>
      </w:r>
      <w:r w:rsidRPr="00C453FE">
        <w:rPr>
          <w:bCs/>
          <w:color w:val="auto"/>
          <w:lang w:val="lt-LT" w:eastAsia="ar-SA"/>
        </w:rPr>
        <w:t>muzikos, vaizdo įrašų ar kt</w:t>
      </w:r>
      <w:r w:rsidRPr="00C453FE">
        <w:rPr>
          <w:bCs/>
          <w:lang w:val="lt-LT" w:eastAsia="ar-SA"/>
        </w:rPr>
        <w:t>. priemonių), vertimo</w:t>
      </w:r>
      <w:r w:rsidR="005D2D4C" w:rsidRPr="00C453FE">
        <w:rPr>
          <w:bCs/>
          <w:lang w:val="lt-LT" w:eastAsia="ar-SA"/>
        </w:rPr>
        <w:t>, literatūrinės kūrybos</w:t>
      </w:r>
      <w:r w:rsidR="00F5005A" w:rsidRPr="00C453FE">
        <w:rPr>
          <w:bCs/>
          <w:lang w:val="lt-LT" w:eastAsia="ar-SA"/>
        </w:rPr>
        <w:t xml:space="preserve"> </w:t>
      </w:r>
      <w:r w:rsidRPr="00C453FE">
        <w:rPr>
          <w:bCs/>
          <w:lang w:val="lt-LT" w:eastAsia="ar-SA"/>
        </w:rPr>
        <w:t xml:space="preserve">ar literatūrinės </w:t>
      </w:r>
      <w:r w:rsidR="005D2D4C" w:rsidRPr="00C453FE">
        <w:rPr>
          <w:bCs/>
          <w:lang w:val="lt-LT" w:eastAsia="ar-SA"/>
        </w:rPr>
        <w:t>edukacijos</w:t>
      </w:r>
      <w:r w:rsidRPr="00C453FE">
        <w:rPr>
          <w:bCs/>
          <w:lang w:val="lt-LT" w:eastAsia="ar-SA"/>
        </w:rPr>
        <w:t xml:space="preserve"> veiklas</w:t>
      </w:r>
      <w:r w:rsidR="00DF69D6" w:rsidRPr="00C453FE">
        <w:rPr>
          <w:bCs/>
          <w:lang w:val="lt-LT" w:eastAsia="ar-SA"/>
        </w:rPr>
        <w:t xml:space="preserve">, kurios yra leidžiamos rašto, grafine </w:t>
      </w:r>
      <w:r w:rsidR="00DF69D6" w:rsidRPr="00C453FE">
        <w:rPr>
          <w:bCs/>
          <w:color w:val="auto"/>
          <w:lang w:val="lt-LT" w:eastAsia="ar-SA"/>
        </w:rPr>
        <w:t>ar v</w:t>
      </w:r>
      <w:r w:rsidR="00456134" w:rsidRPr="00C453FE">
        <w:rPr>
          <w:bCs/>
          <w:color w:val="auto"/>
          <w:lang w:val="lt-LT" w:eastAsia="ar-SA"/>
        </w:rPr>
        <w:t>aizdo</w:t>
      </w:r>
      <w:r w:rsidR="00DF69D6" w:rsidRPr="00C453FE">
        <w:rPr>
          <w:bCs/>
          <w:color w:val="auto"/>
          <w:lang w:val="lt-LT" w:eastAsia="ar-SA"/>
        </w:rPr>
        <w:t xml:space="preserve"> forma, spausdintos popieriuje ar yra </w:t>
      </w:r>
      <w:r w:rsidR="007D6425" w:rsidRPr="00C453FE">
        <w:rPr>
          <w:bCs/>
          <w:color w:val="auto"/>
          <w:lang w:val="lt-LT" w:eastAsia="ar-SA"/>
        </w:rPr>
        <w:t>elektroninio formato</w:t>
      </w:r>
      <w:r w:rsidR="00C73191" w:rsidRPr="00C453FE">
        <w:rPr>
          <w:bCs/>
          <w:color w:val="auto"/>
          <w:lang w:val="lt-LT" w:eastAsia="ar-SA"/>
        </w:rPr>
        <w:t>;</w:t>
      </w:r>
    </w:p>
    <w:p w14:paraId="6A23401C" w14:textId="5D89D0F4" w:rsidR="00331556" w:rsidRPr="00C453FE" w:rsidRDefault="00331556" w:rsidP="00F428F4">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 xml:space="preserve">pareiškėjas yra atsiskaitęs už ankstesniais kalendoriniais metais iš </w:t>
      </w:r>
      <w:r w:rsidR="00094AC6" w:rsidRPr="00C453FE">
        <w:rPr>
          <w:bCs/>
          <w:color w:val="auto"/>
          <w:lang w:val="lt-LT"/>
        </w:rPr>
        <w:t>Anykščių rajono s</w:t>
      </w:r>
      <w:r w:rsidRPr="00C453FE">
        <w:rPr>
          <w:bCs/>
          <w:color w:val="auto"/>
          <w:lang w:val="lt-LT"/>
        </w:rPr>
        <w:t xml:space="preserve">avivaldybės </w:t>
      </w:r>
      <w:r w:rsidR="00094AC6" w:rsidRPr="00C453FE">
        <w:rPr>
          <w:bCs/>
          <w:color w:val="auto"/>
          <w:lang w:val="lt-LT"/>
        </w:rPr>
        <w:t xml:space="preserve">(toliau – Savivaldybės) </w:t>
      </w:r>
      <w:r w:rsidRPr="00C453FE">
        <w:rPr>
          <w:bCs/>
          <w:color w:val="auto"/>
          <w:lang w:val="lt-LT"/>
        </w:rPr>
        <w:t>biudžeto konkurso tvarka gautas lėšas ir gautas lėšas panaudojo tikslingai;</w:t>
      </w:r>
    </w:p>
    <w:p w14:paraId="18037700" w14:textId="0D49AAA6" w:rsidR="00331556" w:rsidRPr="00C453FE" w:rsidRDefault="00331556" w:rsidP="00F428F4">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pareiškėjas teisės aktų nustatyta tvarka yra pateikęs finansinių ataskaitų rinkinį ir veiklos ataskaitą juridinių asmenų registro tvarkytojui. Jeigu pareiškėjas finansinių ataskaitų rinkinio ir veiklos ataskaitos juridinių asmenų registro tvarkytojui nėra pateikęs ilgiau nei 12 mėn., jis laikomas netinkamu pareiškėju;</w:t>
      </w:r>
    </w:p>
    <w:p w14:paraId="208DEE07" w14:textId="7066EFD8" w:rsidR="00331556" w:rsidRPr="00C453FE" w:rsidRDefault="00331556" w:rsidP="00F428F4">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jeigu pareiškėjas yra Nevyriausybinė organizacija, jis Registrų centre turi turėti nevyriausybinės organizacijos (toliau – NVO) žymą;</w:t>
      </w:r>
    </w:p>
    <w:p w14:paraId="4CD13607" w14:textId="3761C77C" w:rsidR="00331556" w:rsidRPr="00C453FE" w:rsidRDefault="00331556" w:rsidP="00F428F4">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pareiškėjas nėra bankrutuojantis ir likviduojamas.</w:t>
      </w:r>
    </w:p>
    <w:p w14:paraId="3F4E846D" w14:textId="526A06E6" w:rsidR="00187A1E" w:rsidRPr="00C453FE" w:rsidRDefault="00F25F1C" w:rsidP="00187A1E">
      <w:pPr>
        <w:pStyle w:val="Sraopastraipa"/>
        <w:numPr>
          <w:ilvl w:val="0"/>
          <w:numId w:val="39"/>
        </w:numPr>
        <w:autoSpaceDE w:val="0"/>
        <w:autoSpaceDN w:val="0"/>
        <w:adjustRightInd w:val="0"/>
        <w:spacing w:line="360" w:lineRule="auto"/>
        <w:ind w:left="0" w:firstLine="851"/>
        <w:jc w:val="both"/>
        <w:rPr>
          <w:color w:val="auto"/>
          <w:lang w:val="lt-LT"/>
        </w:rPr>
      </w:pPr>
      <w:r w:rsidRPr="00C453FE">
        <w:rPr>
          <w:color w:val="auto"/>
          <w:lang w:val="lt-LT"/>
        </w:rPr>
        <w:t>Projektai turi atitikti</w:t>
      </w:r>
      <w:r w:rsidR="00D163F6" w:rsidRPr="00C453FE">
        <w:rPr>
          <w:color w:val="auto"/>
          <w:lang w:val="lt-LT"/>
        </w:rPr>
        <w:t xml:space="preserve"> </w:t>
      </w:r>
      <w:r w:rsidR="00CE7F9D" w:rsidRPr="00C453FE">
        <w:rPr>
          <w:color w:val="auto"/>
          <w:lang w:val="lt-LT"/>
        </w:rPr>
        <w:t>bent 2</w:t>
      </w:r>
      <w:r w:rsidR="00D163F6" w:rsidRPr="00C453FE">
        <w:rPr>
          <w:color w:val="auto"/>
          <w:lang w:val="lt-LT"/>
        </w:rPr>
        <w:t xml:space="preserve"> </w:t>
      </w:r>
      <w:r w:rsidR="00CA170F" w:rsidRPr="00C453FE">
        <w:rPr>
          <w:color w:val="auto"/>
          <w:lang w:val="lt-LT"/>
        </w:rPr>
        <w:t>prioritetus</w:t>
      </w:r>
      <w:r w:rsidRPr="00C453FE">
        <w:rPr>
          <w:color w:val="auto"/>
          <w:lang w:val="lt-LT"/>
        </w:rPr>
        <w:t>:</w:t>
      </w:r>
    </w:p>
    <w:p w14:paraId="38B916BF" w14:textId="3DEB4CAA" w:rsidR="00187A1E" w:rsidRPr="00C453FE" w:rsidRDefault="00BF002D" w:rsidP="00187A1E">
      <w:pPr>
        <w:pStyle w:val="Sraopastraipa"/>
        <w:numPr>
          <w:ilvl w:val="1"/>
          <w:numId w:val="39"/>
        </w:numPr>
        <w:autoSpaceDE w:val="0"/>
        <w:autoSpaceDN w:val="0"/>
        <w:adjustRightInd w:val="0"/>
        <w:spacing w:line="360" w:lineRule="auto"/>
        <w:ind w:left="0" w:firstLine="851"/>
        <w:jc w:val="both"/>
        <w:rPr>
          <w:color w:val="auto"/>
          <w:lang w:val="lt-LT"/>
        </w:rPr>
      </w:pPr>
      <w:bookmarkStart w:id="4" w:name="_Hlk164264588"/>
      <w:bookmarkStart w:id="5" w:name="_Hlk164326125"/>
      <w:r w:rsidRPr="00C453FE">
        <w:rPr>
          <w:color w:val="auto"/>
          <w:lang w:val="lt-LT"/>
        </w:rPr>
        <w:t>t</w:t>
      </w:r>
      <w:r w:rsidR="00D163F6" w:rsidRPr="00C453FE">
        <w:rPr>
          <w:color w:val="auto"/>
          <w:lang w:val="lt-LT"/>
        </w:rPr>
        <w:t>ei</w:t>
      </w:r>
      <w:r w:rsidRPr="00C453FE">
        <w:rPr>
          <w:color w:val="auto"/>
          <w:lang w:val="lt-LT"/>
        </w:rPr>
        <w:t xml:space="preserve">kiamas </w:t>
      </w:r>
      <w:r w:rsidR="005C3F79" w:rsidRPr="00C453FE">
        <w:rPr>
          <w:color w:val="auto"/>
          <w:lang w:val="lt-LT"/>
        </w:rPr>
        <w:t>p</w:t>
      </w:r>
      <w:r w:rsidR="00D163F6" w:rsidRPr="00C453FE">
        <w:rPr>
          <w:color w:val="auto"/>
          <w:lang w:val="lt-LT"/>
        </w:rPr>
        <w:t>rojektas yra viešojo pobūdžio</w:t>
      </w:r>
      <w:r w:rsidR="00D147F3" w:rsidRPr="00C453FE">
        <w:rPr>
          <w:color w:val="auto"/>
          <w:lang w:val="lt-LT"/>
        </w:rPr>
        <w:t xml:space="preserve">, t. y. </w:t>
      </w:r>
      <w:r w:rsidR="00705E86" w:rsidRPr="00C453FE">
        <w:rPr>
          <w:color w:val="auto"/>
          <w:lang w:val="lt-LT"/>
        </w:rPr>
        <w:t>projekto veiklos yra nemokamos (pavyzdžiui, leidiniai dalinami nemokamai, nemokamos edukacijos, viešai prieinama muzika, vaizdo įrašai ir kt.)</w:t>
      </w:r>
      <w:bookmarkEnd w:id="4"/>
      <w:r w:rsidR="00226C31" w:rsidRPr="00C453FE">
        <w:rPr>
          <w:color w:val="auto"/>
          <w:lang w:val="lt-LT"/>
        </w:rPr>
        <w:t xml:space="preserve">, renginys </w:t>
      </w:r>
      <w:r w:rsidR="000D1D47" w:rsidRPr="00C453FE">
        <w:rPr>
          <w:color w:val="auto"/>
          <w:lang w:val="lt-LT"/>
        </w:rPr>
        <w:t>ar</w:t>
      </w:r>
      <w:r w:rsidR="0017636A" w:rsidRPr="00C453FE">
        <w:rPr>
          <w:color w:val="auto"/>
          <w:lang w:val="lt-LT"/>
        </w:rPr>
        <w:t xml:space="preserve"> kitos</w:t>
      </w:r>
      <w:r w:rsidR="000D1D47" w:rsidRPr="00C453FE">
        <w:rPr>
          <w:color w:val="auto"/>
          <w:lang w:val="lt-LT"/>
        </w:rPr>
        <w:t xml:space="preserve"> projekto veiklos nėra uždaros, privačios.</w:t>
      </w:r>
    </w:p>
    <w:bookmarkEnd w:id="5"/>
    <w:p w14:paraId="10BEB73C" w14:textId="77777777" w:rsidR="00187A1E" w:rsidRPr="00C453FE" w:rsidRDefault="00BF002D" w:rsidP="00187A1E">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atitikti</w:t>
      </w:r>
      <w:r w:rsidR="00F25F1C" w:rsidRPr="00C453FE">
        <w:rPr>
          <w:bCs/>
          <w:color w:val="auto"/>
          <w:lang w:val="lt-LT"/>
        </w:rPr>
        <w:t xml:space="preserve"> Anykščių </w:t>
      </w:r>
      <w:r w:rsidRPr="00C453FE">
        <w:rPr>
          <w:bCs/>
          <w:color w:val="auto"/>
          <w:lang w:val="lt-LT"/>
        </w:rPr>
        <w:t>rajono savivaldybės strateginius tikslu</w:t>
      </w:r>
      <w:r w:rsidR="00F25F1C" w:rsidRPr="00C453FE">
        <w:rPr>
          <w:bCs/>
          <w:color w:val="auto"/>
          <w:lang w:val="lt-LT"/>
        </w:rPr>
        <w:t>s: kultūrinio turizmo vystymas rajone, krašto kultūrinių tradicijų saugojimas ir puoselėjimas, kurorto statuso siekimas ir rajono įvaizdžio stiprinimas;</w:t>
      </w:r>
    </w:p>
    <w:p w14:paraId="0A8F4D07" w14:textId="53B25491" w:rsidR="00A139F3" w:rsidRPr="00C453FE" w:rsidRDefault="005C3F79" w:rsidP="00187A1E">
      <w:pPr>
        <w:pStyle w:val="Sraopastraipa"/>
        <w:numPr>
          <w:ilvl w:val="1"/>
          <w:numId w:val="39"/>
        </w:numPr>
        <w:autoSpaceDE w:val="0"/>
        <w:autoSpaceDN w:val="0"/>
        <w:adjustRightInd w:val="0"/>
        <w:spacing w:line="360" w:lineRule="auto"/>
        <w:ind w:left="0" w:firstLine="851"/>
        <w:jc w:val="both"/>
        <w:rPr>
          <w:color w:val="auto"/>
          <w:lang w:val="lt-LT"/>
        </w:rPr>
      </w:pPr>
      <w:r w:rsidRPr="00C453FE">
        <w:rPr>
          <w:bCs/>
          <w:color w:val="auto"/>
          <w:lang w:val="lt-LT"/>
        </w:rPr>
        <w:t>p</w:t>
      </w:r>
      <w:r w:rsidR="00387FB5" w:rsidRPr="00C453FE">
        <w:rPr>
          <w:bCs/>
          <w:color w:val="auto"/>
          <w:lang w:val="lt-LT"/>
        </w:rPr>
        <w:t xml:space="preserve">rojektas reprezentuoja ir aktyviai komunikuoja Anykščių krašto literatūrinę tapatybę </w:t>
      </w:r>
      <w:r w:rsidR="00D53DBF" w:rsidRPr="00C453FE">
        <w:rPr>
          <w:bCs/>
          <w:color w:val="auto"/>
          <w:lang w:val="lt-LT"/>
        </w:rPr>
        <w:t>ir</w:t>
      </w:r>
      <w:r w:rsidR="00000C87" w:rsidRPr="00C453FE">
        <w:rPr>
          <w:bCs/>
          <w:color w:val="auto"/>
          <w:lang w:val="lt-LT"/>
        </w:rPr>
        <w:t xml:space="preserve"> </w:t>
      </w:r>
      <w:r w:rsidR="00CA170F" w:rsidRPr="00C453FE">
        <w:rPr>
          <w:bCs/>
          <w:color w:val="auto"/>
          <w:lang w:val="lt-LT"/>
        </w:rPr>
        <w:t>(</w:t>
      </w:r>
      <w:r w:rsidR="00387FB5" w:rsidRPr="00C453FE">
        <w:rPr>
          <w:bCs/>
          <w:color w:val="auto"/>
          <w:lang w:val="lt-LT"/>
        </w:rPr>
        <w:t>ar</w:t>
      </w:r>
      <w:r w:rsidR="00CA170F" w:rsidRPr="00C453FE">
        <w:rPr>
          <w:bCs/>
          <w:color w:val="auto"/>
          <w:lang w:val="lt-LT"/>
        </w:rPr>
        <w:t>)</w:t>
      </w:r>
      <w:r w:rsidR="00387FB5" w:rsidRPr="00C453FE">
        <w:rPr>
          <w:bCs/>
          <w:color w:val="auto"/>
          <w:lang w:val="lt-LT"/>
        </w:rPr>
        <w:t xml:space="preserve"> krašto istoriją, meną, kultūrą.</w:t>
      </w:r>
    </w:p>
    <w:p w14:paraId="392A6438" w14:textId="45D161DD" w:rsidR="009B3A44" w:rsidRPr="00C453FE" w:rsidRDefault="009B3A44" w:rsidP="00456134">
      <w:pPr>
        <w:pStyle w:val="Sraopastraipa"/>
        <w:numPr>
          <w:ilvl w:val="0"/>
          <w:numId w:val="39"/>
        </w:numPr>
        <w:autoSpaceDE w:val="0"/>
        <w:autoSpaceDN w:val="0"/>
        <w:adjustRightInd w:val="0"/>
        <w:spacing w:line="360" w:lineRule="auto"/>
        <w:ind w:left="0" w:firstLine="851"/>
        <w:jc w:val="both"/>
        <w:rPr>
          <w:color w:val="auto"/>
          <w:lang w:val="lt-LT"/>
        </w:rPr>
      </w:pPr>
      <w:r w:rsidRPr="00C453FE">
        <w:rPr>
          <w:color w:val="auto"/>
          <w:lang w:val="lt-LT"/>
        </w:rPr>
        <w:t>Pareiškėjai savo projekto veiklai vykdyti gali pasitelkti partnerius.</w:t>
      </w:r>
      <w:r w:rsidR="00456134" w:rsidRPr="00C453FE">
        <w:rPr>
          <w:color w:val="auto"/>
          <w:lang w:val="lt-LT"/>
        </w:rPr>
        <w:t xml:space="preserve"> P</w:t>
      </w:r>
      <w:r w:rsidRPr="00C453FE">
        <w:rPr>
          <w:lang w:val="lt-LT"/>
        </w:rPr>
        <w:t xml:space="preserve">rojekto </w:t>
      </w:r>
      <w:r w:rsidR="005C3F79" w:rsidRPr="00C453FE">
        <w:rPr>
          <w:lang w:val="lt-LT"/>
        </w:rPr>
        <w:t>p</w:t>
      </w:r>
      <w:r w:rsidRPr="00C453FE">
        <w:rPr>
          <w:lang w:val="lt-LT"/>
        </w:rPr>
        <w:t xml:space="preserve">artneriui esant nevyriausybine ar bendruomenine organizacija, projekto partneris </w:t>
      </w:r>
      <w:r w:rsidRPr="00C453FE">
        <w:rPr>
          <w:bCs/>
          <w:lang w:val="lt-LT"/>
        </w:rPr>
        <w:t xml:space="preserve">teisės aktų nustatyta tvarka </w:t>
      </w:r>
      <w:r w:rsidRPr="00C453FE">
        <w:rPr>
          <w:lang w:val="lt-LT"/>
        </w:rPr>
        <w:t>turi būti pateikęs finansinių ataskaitų rinkinį ir veiklos ataskaitą.</w:t>
      </w:r>
    </w:p>
    <w:p w14:paraId="1B708312" w14:textId="615CE410" w:rsidR="009B3A44" w:rsidRPr="00C453FE" w:rsidRDefault="009B3A44" w:rsidP="009B3A44">
      <w:pPr>
        <w:pStyle w:val="Sraopastraipa"/>
        <w:numPr>
          <w:ilvl w:val="0"/>
          <w:numId w:val="39"/>
        </w:numPr>
        <w:autoSpaceDE w:val="0"/>
        <w:autoSpaceDN w:val="0"/>
        <w:adjustRightInd w:val="0"/>
        <w:spacing w:line="360" w:lineRule="auto"/>
        <w:ind w:left="0" w:firstLine="851"/>
        <w:jc w:val="both"/>
        <w:rPr>
          <w:color w:val="auto"/>
          <w:lang w:val="lt-LT"/>
        </w:rPr>
      </w:pPr>
      <w:r w:rsidRPr="00C453FE">
        <w:rPr>
          <w:color w:val="auto"/>
          <w:lang w:val="lt-LT"/>
        </w:rPr>
        <w:t xml:space="preserve">Paraišką, kai projektą įgyvendina daugiau nei vienas juridinis </w:t>
      </w:r>
      <w:r w:rsidR="00CF7C7D" w:rsidRPr="00C453FE">
        <w:rPr>
          <w:color w:val="auto"/>
          <w:lang w:val="lt-LT"/>
        </w:rPr>
        <w:t xml:space="preserve">ar fizinis </w:t>
      </w:r>
      <w:r w:rsidRPr="00C453FE">
        <w:rPr>
          <w:color w:val="auto"/>
          <w:lang w:val="lt-LT"/>
        </w:rPr>
        <w:t xml:space="preserve">asmuo, turi teisę teikti tik vienas juridinis </w:t>
      </w:r>
      <w:r w:rsidR="00CF7C7D" w:rsidRPr="00C453FE">
        <w:rPr>
          <w:color w:val="auto"/>
          <w:lang w:val="lt-LT"/>
        </w:rPr>
        <w:t xml:space="preserve">ar fizinis </w:t>
      </w:r>
      <w:r w:rsidRPr="00C453FE">
        <w:rPr>
          <w:color w:val="auto"/>
          <w:lang w:val="lt-LT"/>
        </w:rPr>
        <w:t>asmuo.</w:t>
      </w:r>
    </w:p>
    <w:p w14:paraId="02676C50" w14:textId="77777777" w:rsidR="00A139F3" w:rsidRPr="00C453FE" w:rsidRDefault="00A139F3" w:rsidP="00444D69">
      <w:pPr>
        <w:autoSpaceDE w:val="0"/>
        <w:autoSpaceDN w:val="0"/>
        <w:adjustRightInd w:val="0"/>
        <w:jc w:val="both"/>
      </w:pPr>
    </w:p>
    <w:p w14:paraId="2A4F504B" w14:textId="77777777" w:rsidR="008C01A3" w:rsidRPr="00C453FE" w:rsidRDefault="008C01A3" w:rsidP="009B3A44">
      <w:pPr>
        <w:tabs>
          <w:tab w:val="left" w:pos="851"/>
        </w:tabs>
        <w:autoSpaceDE w:val="0"/>
        <w:autoSpaceDN w:val="0"/>
        <w:adjustRightInd w:val="0"/>
        <w:spacing w:line="360" w:lineRule="auto"/>
        <w:jc w:val="center"/>
        <w:rPr>
          <w:b/>
        </w:rPr>
      </w:pPr>
      <w:r w:rsidRPr="00C453FE">
        <w:rPr>
          <w:b/>
        </w:rPr>
        <w:t>III SKYRIUS</w:t>
      </w:r>
    </w:p>
    <w:p w14:paraId="5F7FC439" w14:textId="77777777" w:rsidR="009B3A44" w:rsidRPr="00C453FE" w:rsidRDefault="00FD15EB" w:rsidP="009B3A44">
      <w:pPr>
        <w:tabs>
          <w:tab w:val="left" w:pos="851"/>
        </w:tabs>
        <w:spacing w:line="360" w:lineRule="auto"/>
        <w:jc w:val="center"/>
        <w:rPr>
          <w:b/>
        </w:rPr>
      </w:pPr>
      <w:r w:rsidRPr="00C453FE">
        <w:rPr>
          <w:b/>
        </w:rPr>
        <w:t xml:space="preserve">PROJEKTŲ </w:t>
      </w:r>
      <w:r w:rsidR="006B3BC0" w:rsidRPr="00C453FE">
        <w:rPr>
          <w:b/>
        </w:rPr>
        <w:t xml:space="preserve">PARAIŠKŲ </w:t>
      </w:r>
      <w:r w:rsidR="008C01A3" w:rsidRPr="00C453FE">
        <w:rPr>
          <w:b/>
        </w:rPr>
        <w:t>PATEIKIMO TVARKA</w:t>
      </w:r>
    </w:p>
    <w:p w14:paraId="3FC82031" w14:textId="4397AF06" w:rsidR="008C01A3" w:rsidRPr="00C453FE" w:rsidRDefault="008C01A3" w:rsidP="009B3A44">
      <w:pPr>
        <w:tabs>
          <w:tab w:val="left" w:pos="851"/>
        </w:tabs>
        <w:spacing w:line="360" w:lineRule="auto"/>
        <w:jc w:val="center"/>
        <w:rPr>
          <w:b/>
        </w:rPr>
      </w:pPr>
      <w:r w:rsidRPr="00C453FE">
        <w:rPr>
          <w:b/>
        </w:rPr>
        <w:t xml:space="preserve">IR REIKALAVIMAI </w:t>
      </w:r>
    </w:p>
    <w:p w14:paraId="24F26D35" w14:textId="77777777" w:rsidR="008C01A3" w:rsidRPr="00C453FE" w:rsidRDefault="008C01A3" w:rsidP="00444D69">
      <w:pPr>
        <w:tabs>
          <w:tab w:val="left" w:pos="851"/>
        </w:tabs>
        <w:jc w:val="center"/>
        <w:rPr>
          <w:b/>
        </w:rPr>
      </w:pPr>
    </w:p>
    <w:p w14:paraId="03545C74" w14:textId="5B11659E" w:rsidR="008C01A3" w:rsidRPr="00C453FE" w:rsidRDefault="008C01A3" w:rsidP="00A44197">
      <w:pPr>
        <w:pStyle w:val="Sraopastraipa"/>
        <w:numPr>
          <w:ilvl w:val="0"/>
          <w:numId w:val="39"/>
        </w:numPr>
        <w:tabs>
          <w:tab w:val="left" w:pos="1418"/>
        </w:tabs>
        <w:spacing w:line="360" w:lineRule="auto"/>
        <w:ind w:left="0" w:firstLine="851"/>
        <w:jc w:val="both"/>
        <w:rPr>
          <w:color w:val="auto"/>
          <w:lang w:val="lt-LT"/>
        </w:rPr>
      </w:pPr>
      <w:r w:rsidRPr="00C453FE">
        <w:rPr>
          <w:color w:val="auto"/>
          <w:lang w:val="lt-LT"/>
        </w:rPr>
        <w:t xml:space="preserve">Pareiškėjas, atitinkantis reikalavimus ir pageidaujantis gauti finansinę paramą </w:t>
      </w:r>
      <w:r w:rsidR="005C3F79" w:rsidRPr="00C453FE">
        <w:rPr>
          <w:color w:val="auto"/>
          <w:lang w:val="lt-LT"/>
        </w:rPr>
        <w:t>p</w:t>
      </w:r>
      <w:r w:rsidR="00F66543" w:rsidRPr="00C453FE">
        <w:rPr>
          <w:color w:val="auto"/>
          <w:lang w:val="lt-LT"/>
        </w:rPr>
        <w:t>rojekto vykdymui</w:t>
      </w:r>
      <w:r w:rsidRPr="00C453FE">
        <w:rPr>
          <w:color w:val="auto"/>
          <w:lang w:val="lt-LT"/>
        </w:rPr>
        <w:t xml:space="preserve">, </w:t>
      </w:r>
      <w:r w:rsidR="00BA5EBC" w:rsidRPr="00C453FE">
        <w:rPr>
          <w:color w:val="auto"/>
          <w:lang w:val="lt-LT"/>
        </w:rPr>
        <w:t>priemonės k</w:t>
      </w:r>
      <w:r w:rsidR="00A44197" w:rsidRPr="00C453FE">
        <w:rPr>
          <w:color w:val="auto"/>
          <w:lang w:val="lt-LT"/>
        </w:rPr>
        <w:t>oordinatoriui</w:t>
      </w:r>
      <w:r w:rsidRPr="00C453FE">
        <w:rPr>
          <w:color w:val="auto"/>
          <w:lang w:val="lt-LT"/>
        </w:rPr>
        <w:t xml:space="preserve"> </w:t>
      </w:r>
      <w:r w:rsidR="00BA5EBC" w:rsidRPr="00C453FE">
        <w:rPr>
          <w:color w:val="auto"/>
          <w:lang w:val="lt-LT"/>
        </w:rPr>
        <w:t xml:space="preserve">(toliau – Koordinatorius) </w:t>
      </w:r>
      <w:r w:rsidRPr="00C453FE">
        <w:rPr>
          <w:color w:val="auto"/>
          <w:lang w:val="lt-LT"/>
        </w:rPr>
        <w:t xml:space="preserve">paskelbus </w:t>
      </w:r>
      <w:r w:rsidR="00E13149" w:rsidRPr="00C453FE">
        <w:rPr>
          <w:color w:val="auto"/>
          <w:lang w:val="lt-LT"/>
        </w:rPr>
        <w:t>kvietimo</w:t>
      </w:r>
      <w:r w:rsidR="00E54AEB" w:rsidRPr="00C453FE">
        <w:rPr>
          <w:color w:val="auto"/>
          <w:lang w:val="lt-LT"/>
        </w:rPr>
        <w:t xml:space="preserve"> (</w:t>
      </w:r>
      <w:r w:rsidR="008E7E41" w:rsidRPr="00C453FE">
        <w:rPr>
          <w:color w:val="auto"/>
          <w:lang w:val="lt-LT"/>
        </w:rPr>
        <w:t>1 kvietimas</w:t>
      </w:r>
      <w:r w:rsidR="00A44197" w:rsidRPr="00C453FE">
        <w:rPr>
          <w:color w:val="auto"/>
          <w:lang w:val="lt-LT"/>
        </w:rPr>
        <w:t xml:space="preserve"> </w:t>
      </w:r>
      <w:r w:rsidR="00E54AEB" w:rsidRPr="00C453FE">
        <w:rPr>
          <w:color w:val="auto"/>
          <w:lang w:val="lt-LT"/>
        </w:rPr>
        <w:t xml:space="preserve">skelbiamas iki einamųjų metų </w:t>
      </w:r>
      <w:r w:rsidR="008E7E41" w:rsidRPr="00C453FE">
        <w:rPr>
          <w:color w:val="auto"/>
          <w:lang w:val="lt-LT"/>
        </w:rPr>
        <w:t>II ketv. pabaigos</w:t>
      </w:r>
      <w:r w:rsidR="00A44197" w:rsidRPr="00C453FE">
        <w:rPr>
          <w:color w:val="auto"/>
          <w:lang w:val="lt-LT"/>
        </w:rPr>
        <w:t xml:space="preserve">, jei </w:t>
      </w:r>
      <w:r w:rsidR="00456134" w:rsidRPr="00C453FE">
        <w:rPr>
          <w:color w:val="auto"/>
          <w:lang w:val="lt-LT"/>
        </w:rPr>
        <w:t>paskirstomos ne visos projektams įgyvendinti numatytos lėšos –</w:t>
      </w:r>
      <w:r w:rsidR="00A44197" w:rsidRPr="00C453FE">
        <w:rPr>
          <w:color w:val="auto"/>
          <w:lang w:val="lt-LT"/>
        </w:rPr>
        <w:t xml:space="preserve"> </w:t>
      </w:r>
      <w:r w:rsidR="008E7E41" w:rsidRPr="00C453FE">
        <w:rPr>
          <w:color w:val="auto"/>
          <w:lang w:val="lt-LT"/>
        </w:rPr>
        <w:t>2</w:t>
      </w:r>
      <w:r w:rsidR="00A44197" w:rsidRPr="00C453FE">
        <w:rPr>
          <w:color w:val="auto"/>
          <w:lang w:val="lt-LT"/>
        </w:rPr>
        <w:t xml:space="preserve"> kvietimas skelbiamas iki </w:t>
      </w:r>
      <w:r w:rsidR="008E7E41" w:rsidRPr="00C453FE">
        <w:rPr>
          <w:color w:val="auto"/>
          <w:lang w:val="lt-LT"/>
        </w:rPr>
        <w:t>III ketv</w:t>
      </w:r>
      <w:r w:rsidR="00015A3A" w:rsidRPr="00C453FE">
        <w:rPr>
          <w:color w:val="auto"/>
          <w:lang w:val="lt-LT"/>
        </w:rPr>
        <w:t>.</w:t>
      </w:r>
      <w:r w:rsidR="008E7E41" w:rsidRPr="00C453FE">
        <w:rPr>
          <w:color w:val="auto"/>
          <w:lang w:val="lt-LT"/>
        </w:rPr>
        <w:t xml:space="preserve"> pabaigos</w:t>
      </w:r>
      <w:r w:rsidR="00E54AEB" w:rsidRPr="00C453FE">
        <w:rPr>
          <w:color w:val="auto"/>
          <w:lang w:val="lt-LT"/>
        </w:rPr>
        <w:t>)</w:t>
      </w:r>
      <w:r w:rsidR="00BD02BA" w:rsidRPr="00C453FE">
        <w:rPr>
          <w:color w:val="auto"/>
          <w:lang w:val="lt-LT"/>
        </w:rPr>
        <w:t xml:space="preserve"> </w:t>
      </w:r>
      <w:r w:rsidRPr="00C453FE">
        <w:rPr>
          <w:color w:val="auto"/>
          <w:lang w:val="lt-LT"/>
        </w:rPr>
        <w:t>teik</w:t>
      </w:r>
      <w:r w:rsidR="00BB4430" w:rsidRPr="00C453FE">
        <w:rPr>
          <w:color w:val="auto"/>
          <w:lang w:val="lt-LT"/>
        </w:rPr>
        <w:t>t</w:t>
      </w:r>
      <w:r w:rsidRPr="00C453FE">
        <w:rPr>
          <w:color w:val="auto"/>
          <w:lang w:val="lt-LT"/>
        </w:rPr>
        <w:t xml:space="preserve">i </w:t>
      </w:r>
      <w:r w:rsidR="00BB4430" w:rsidRPr="00C453FE">
        <w:rPr>
          <w:color w:val="auto"/>
          <w:lang w:val="lt-LT"/>
        </w:rPr>
        <w:t xml:space="preserve">Paraiškas </w:t>
      </w:r>
      <w:r w:rsidRPr="00C453FE">
        <w:rPr>
          <w:color w:val="auto"/>
          <w:lang w:val="lt-LT"/>
        </w:rPr>
        <w:t>datą</w:t>
      </w:r>
      <w:r w:rsidR="00F56808" w:rsidRPr="00C453FE">
        <w:rPr>
          <w:color w:val="auto"/>
          <w:lang w:val="lt-LT"/>
        </w:rPr>
        <w:t xml:space="preserve"> www.anyksciai.lt</w:t>
      </w:r>
      <w:r w:rsidRPr="00C453FE">
        <w:rPr>
          <w:color w:val="auto"/>
          <w:lang w:val="lt-LT"/>
        </w:rPr>
        <w:t xml:space="preserve">, </w:t>
      </w:r>
      <w:r w:rsidR="00B348DC" w:rsidRPr="00C453FE">
        <w:rPr>
          <w:color w:val="auto"/>
          <w:lang w:val="lt-LT"/>
        </w:rPr>
        <w:t>Anykščių rajono savivaldybės a</w:t>
      </w:r>
      <w:r w:rsidRPr="00C453FE">
        <w:rPr>
          <w:color w:val="auto"/>
          <w:lang w:val="lt-LT"/>
        </w:rPr>
        <w:t xml:space="preserve">dministracijai </w:t>
      </w:r>
      <w:r w:rsidR="00B348DC" w:rsidRPr="00C453FE">
        <w:rPr>
          <w:color w:val="auto"/>
          <w:lang w:val="lt-LT"/>
        </w:rPr>
        <w:t xml:space="preserve">(toliau – Administracija) </w:t>
      </w:r>
      <w:r w:rsidRPr="00C453FE">
        <w:rPr>
          <w:color w:val="auto"/>
          <w:lang w:val="lt-LT"/>
        </w:rPr>
        <w:t xml:space="preserve">ne vėliau kaip per </w:t>
      </w:r>
      <w:r w:rsidR="00E54AEB" w:rsidRPr="00C453FE">
        <w:rPr>
          <w:color w:val="auto"/>
          <w:lang w:val="lt-LT"/>
        </w:rPr>
        <w:t>20</w:t>
      </w:r>
      <w:r w:rsidRPr="00C453FE">
        <w:rPr>
          <w:color w:val="auto"/>
          <w:lang w:val="lt-LT"/>
        </w:rPr>
        <w:t xml:space="preserve"> </w:t>
      </w:r>
      <w:r w:rsidR="00836D80" w:rsidRPr="00C453FE">
        <w:rPr>
          <w:color w:val="auto"/>
          <w:lang w:val="lt-LT"/>
        </w:rPr>
        <w:t>(</w:t>
      </w:r>
      <w:r w:rsidR="00E54AEB" w:rsidRPr="00C453FE">
        <w:rPr>
          <w:color w:val="auto"/>
          <w:lang w:val="lt-LT"/>
        </w:rPr>
        <w:t>dvidešimt</w:t>
      </w:r>
      <w:r w:rsidRPr="00C453FE">
        <w:rPr>
          <w:color w:val="auto"/>
          <w:lang w:val="lt-LT"/>
        </w:rPr>
        <w:t>)</w:t>
      </w:r>
      <w:r w:rsidR="00E54AEB" w:rsidRPr="00C453FE">
        <w:rPr>
          <w:color w:val="auto"/>
          <w:lang w:val="lt-LT"/>
        </w:rPr>
        <w:t xml:space="preserve"> darbo</w:t>
      </w:r>
      <w:r w:rsidRPr="00C453FE">
        <w:rPr>
          <w:color w:val="auto"/>
          <w:lang w:val="lt-LT"/>
        </w:rPr>
        <w:t xml:space="preserve"> dienų nuo </w:t>
      </w:r>
      <w:r w:rsidR="00A44197" w:rsidRPr="00C453FE">
        <w:rPr>
          <w:color w:val="auto"/>
          <w:lang w:val="lt-LT"/>
        </w:rPr>
        <w:t>P</w:t>
      </w:r>
      <w:r w:rsidRPr="00C453FE">
        <w:rPr>
          <w:color w:val="auto"/>
          <w:lang w:val="lt-LT"/>
        </w:rPr>
        <w:t xml:space="preserve">araiškų priėmimo paskelbimo datos pateikia Paraišką </w:t>
      </w:r>
      <w:r w:rsidR="002506BB" w:rsidRPr="00C453FE">
        <w:rPr>
          <w:i/>
          <w:color w:val="auto"/>
          <w:lang w:val="lt-LT"/>
        </w:rPr>
        <w:t>(</w:t>
      </w:r>
      <w:r w:rsidRPr="00C453FE">
        <w:rPr>
          <w:i/>
          <w:color w:val="auto"/>
          <w:lang w:val="lt-LT"/>
        </w:rPr>
        <w:t>1</w:t>
      </w:r>
      <w:r w:rsidR="002506BB" w:rsidRPr="00C453FE">
        <w:rPr>
          <w:i/>
          <w:color w:val="auto"/>
          <w:lang w:val="lt-LT"/>
        </w:rPr>
        <w:t xml:space="preserve"> priedas</w:t>
      </w:r>
      <w:r w:rsidRPr="00C453FE">
        <w:rPr>
          <w:i/>
          <w:color w:val="auto"/>
          <w:lang w:val="lt-LT"/>
        </w:rPr>
        <w:t>)</w:t>
      </w:r>
      <w:r w:rsidR="00E54AEB" w:rsidRPr="00C453FE">
        <w:rPr>
          <w:i/>
          <w:color w:val="auto"/>
          <w:lang w:val="lt-LT"/>
        </w:rPr>
        <w:t xml:space="preserve"> </w:t>
      </w:r>
      <w:r w:rsidR="00E54AEB" w:rsidRPr="00C453FE">
        <w:rPr>
          <w:color w:val="auto"/>
          <w:lang w:val="lt-LT"/>
        </w:rPr>
        <w:t>(jeigu Paraiška gauta po darbo valandų, poilsio ar šventės dieną, jos gavimo diena laikoma po jos einanti darbo die</w:t>
      </w:r>
      <w:r w:rsidR="00A44197" w:rsidRPr="00C453FE">
        <w:rPr>
          <w:color w:val="auto"/>
          <w:lang w:val="lt-LT"/>
        </w:rPr>
        <w:t>na</w:t>
      </w:r>
      <w:r w:rsidR="00E54AEB" w:rsidRPr="00C453FE">
        <w:rPr>
          <w:color w:val="auto"/>
          <w:lang w:val="lt-LT"/>
        </w:rPr>
        <w:t>)</w:t>
      </w:r>
      <w:r w:rsidRPr="00C453FE">
        <w:rPr>
          <w:i/>
          <w:color w:val="auto"/>
          <w:lang w:val="lt-LT"/>
        </w:rPr>
        <w:t xml:space="preserve"> </w:t>
      </w:r>
      <w:r w:rsidRPr="00C453FE">
        <w:rPr>
          <w:color w:val="auto"/>
          <w:lang w:val="lt-LT"/>
        </w:rPr>
        <w:t xml:space="preserve">ir </w:t>
      </w:r>
      <w:r w:rsidR="00D1230B" w:rsidRPr="00C453FE">
        <w:rPr>
          <w:color w:val="auto"/>
          <w:lang w:val="lt-LT"/>
        </w:rPr>
        <w:t>priedus</w:t>
      </w:r>
      <w:r w:rsidRPr="00C453FE">
        <w:rPr>
          <w:color w:val="auto"/>
          <w:lang w:val="lt-LT"/>
        </w:rPr>
        <w:t xml:space="preserve">: </w:t>
      </w:r>
    </w:p>
    <w:p w14:paraId="0CA74F8F" w14:textId="4E193CBA" w:rsidR="00A44197" w:rsidRPr="00C453FE" w:rsidRDefault="00A44197" w:rsidP="00A44197">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 xml:space="preserve">jeigu pareiškėjas Paraišką </w:t>
      </w:r>
      <w:r w:rsidR="00B348DC" w:rsidRPr="00C453FE">
        <w:rPr>
          <w:color w:val="auto"/>
          <w:lang w:val="lt-LT"/>
        </w:rPr>
        <w:t>Administracijos</w:t>
      </w:r>
      <w:r w:rsidRPr="00C453FE">
        <w:rPr>
          <w:color w:val="auto"/>
          <w:lang w:val="lt-LT"/>
        </w:rPr>
        <w:t xml:space="preserve"> skyriui, atsakingam už </w:t>
      </w:r>
      <w:r w:rsidR="00F5005A" w:rsidRPr="00C453FE">
        <w:rPr>
          <w:color w:val="auto"/>
          <w:lang w:val="lt-LT"/>
        </w:rPr>
        <w:t>kultūrą ir turizmą</w:t>
      </w:r>
      <w:r w:rsidRPr="00C453FE">
        <w:rPr>
          <w:color w:val="auto"/>
          <w:lang w:val="lt-LT"/>
        </w:rPr>
        <w:t>, teikia pirmą kartą arba po paskutinio projekto Paraiškų teikimo buvo vykdyti įstatų (nuostatų) pakeitimai, tuomet pareiškėjas pateikia įstatų ir steigimo dokumentų kopijas, patvirtintas pareiškėjo antspaudu (tik tais atvejais, kai pareiga turėti antspaudą nustatyta juridinio asmens steigimo dokumentuose arba įstatymuose) ir vadovo parašu</w:t>
      </w:r>
      <w:r w:rsidRPr="00C453FE">
        <w:rPr>
          <w:snapToGrid w:val="0"/>
          <w:color w:val="auto"/>
          <w:lang w:val="lt-LT"/>
        </w:rPr>
        <w:t>;</w:t>
      </w:r>
    </w:p>
    <w:p w14:paraId="2A1541BE" w14:textId="5AF382E7" w:rsidR="00A44197" w:rsidRPr="00C453FE" w:rsidRDefault="00A44197" w:rsidP="00A44197">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jeigu pareiškėjas yra fizinis asmuo, pateikiama veiklos pažymėjimo (individualios veiklos pažymėjimo ar kt. dokumento) kopija (taikoma Paraišką teikiant pirmą kartą arba pasikeitus veiklai);</w:t>
      </w:r>
    </w:p>
    <w:p w14:paraId="71E50D4B" w14:textId="3476DA13" w:rsidR="00187A1E" w:rsidRPr="00C453FE" w:rsidRDefault="008C01A3" w:rsidP="00A44197">
      <w:pPr>
        <w:pStyle w:val="Sraopastraipa"/>
        <w:numPr>
          <w:ilvl w:val="1"/>
          <w:numId w:val="39"/>
        </w:numPr>
        <w:tabs>
          <w:tab w:val="left" w:pos="1418"/>
        </w:tabs>
        <w:spacing w:line="360" w:lineRule="auto"/>
        <w:ind w:left="0" w:firstLine="851"/>
        <w:jc w:val="both"/>
        <w:rPr>
          <w:lang w:val="lt-LT"/>
        </w:rPr>
      </w:pPr>
      <w:r w:rsidRPr="00C453FE">
        <w:rPr>
          <w:color w:val="auto"/>
          <w:lang w:val="lt-LT"/>
        </w:rPr>
        <w:t xml:space="preserve">jungtinės veiklos (partnerystės) sutarties patvirtintą kopiją, jei </w:t>
      </w:r>
      <w:r w:rsidR="00A44197" w:rsidRPr="00C453FE">
        <w:rPr>
          <w:color w:val="auto"/>
          <w:lang w:val="lt-LT"/>
        </w:rPr>
        <w:t>P</w:t>
      </w:r>
      <w:r w:rsidRPr="00C453FE">
        <w:rPr>
          <w:color w:val="auto"/>
          <w:lang w:val="lt-LT"/>
        </w:rPr>
        <w:t>araiška tei</w:t>
      </w:r>
      <w:r w:rsidRPr="00C453FE">
        <w:rPr>
          <w:lang w:val="lt-LT"/>
        </w:rPr>
        <w:t>kiama kartu su partneriu (partneriais). Jungtinės veiklos (partnerystės) sutartis privalo atitikti Lietuvos Respublikos civiliniame kodekse nustatytus jungtinės veiklos sutarčiai keliamus reikalavimus;</w:t>
      </w:r>
    </w:p>
    <w:p w14:paraId="0576B7C7" w14:textId="57AC7FBF" w:rsidR="00187A1E" w:rsidRPr="00C453FE" w:rsidRDefault="005C3F79" w:rsidP="00A44197">
      <w:pPr>
        <w:pStyle w:val="Sraopastraipa"/>
        <w:numPr>
          <w:ilvl w:val="1"/>
          <w:numId w:val="39"/>
        </w:numPr>
        <w:tabs>
          <w:tab w:val="left" w:pos="1418"/>
        </w:tabs>
        <w:spacing w:line="360" w:lineRule="auto"/>
        <w:ind w:left="0" w:firstLine="851"/>
        <w:jc w:val="both"/>
        <w:rPr>
          <w:color w:val="auto"/>
          <w:lang w:val="lt-LT"/>
        </w:rPr>
      </w:pPr>
      <w:r w:rsidRPr="00C453FE">
        <w:rPr>
          <w:iCs/>
          <w:lang w:val="lt-LT" w:eastAsia="lt-LT"/>
        </w:rPr>
        <w:t>p</w:t>
      </w:r>
      <w:r w:rsidR="008C01A3" w:rsidRPr="00C453FE">
        <w:rPr>
          <w:iCs/>
          <w:lang w:val="lt-LT" w:eastAsia="lt-LT"/>
        </w:rPr>
        <w:t xml:space="preserve">rojekto vadovo </w:t>
      </w:r>
      <w:r w:rsidR="008C01A3" w:rsidRPr="00C453FE">
        <w:rPr>
          <w:iCs/>
          <w:color w:val="auto"/>
          <w:lang w:val="lt-LT" w:eastAsia="lt-LT"/>
        </w:rPr>
        <w:t>gyvenimo aprašymą (CV), kuriame turi būti nurodoma šio asmens vardas, pavardė, adresas, tel</w:t>
      </w:r>
      <w:r w:rsidR="00A44197" w:rsidRPr="00C453FE">
        <w:rPr>
          <w:iCs/>
          <w:color w:val="auto"/>
          <w:lang w:val="lt-LT" w:eastAsia="lt-LT"/>
        </w:rPr>
        <w:t>efono numeris,</w:t>
      </w:r>
      <w:r w:rsidR="008C01A3" w:rsidRPr="00C453FE">
        <w:rPr>
          <w:iCs/>
          <w:color w:val="auto"/>
          <w:lang w:val="lt-LT" w:eastAsia="lt-LT"/>
        </w:rPr>
        <w:t xml:space="preserve"> el. paštas, </w:t>
      </w:r>
      <w:r w:rsidR="008C01A3" w:rsidRPr="00C453FE">
        <w:rPr>
          <w:color w:val="auto"/>
          <w:lang w:val="lt-LT"/>
        </w:rPr>
        <w:t>išsilavinimas, darbo patirtis, darbo su projektais patirtis</w:t>
      </w:r>
      <w:r w:rsidR="00A44197" w:rsidRPr="00C453FE">
        <w:rPr>
          <w:color w:val="auto"/>
          <w:lang w:val="lt-LT"/>
        </w:rPr>
        <w:t xml:space="preserve">. </w:t>
      </w:r>
      <w:r w:rsidR="00A44197" w:rsidRPr="00C453FE">
        <w:rPr>
          <w:snapToGrid w:val="0"/>
          <w:color w:val="auto"/>
          <w:lang w:val="lt-LT"/>
        </w:rPr>
        <w:t xml:space="preserve">Jeigu </w:t>
      </w:r>
      <w:r w:rsidRPr="00C453FE">
        <w:rPr>
          <w:snapToGrid w:val="0"/>
          <w:color w:val="auto"/>
          <w:lang w:val="lt-LT"/>
        </w:rPr>
        <w:t>p</w:t>
      </w:r>
      <w:r w:rsidR="00A44197" w:rsidRPr="00C453FE">
        <w:rPr>
          <w:snapToGrid w:val="0"/>
          <w:color w:val="auto"/>
          <w:lang w:val="lt-LT"/>
        </w:rPr>
        <w:t xml:space="preserve">rojekto vadovas teikia daugiau nei vieną Paraišką, projekto vadovo gyvenimo aprašymą </w:t>
      </w:r>
      <w:r w:rsidR="00691E1C" w:rsidRPr="00C453FE">
        <w:rPr>
          <w:snapToGrid w:val="0"/>
          <w:color w:val="auto"/>
          <w:lang w:val="lt-LT"/>
        </w:rPr>
        <w:t>A</w:t>
      </w:r>
      <w:r w:rsidR="00216B03" w:rsidRPr="00C453FE">
        <w:rPr>
          <w:snapToGrid w:val="0"/>
          <w:color w:val="auto"/>
          <w:lang w:val="lt-LT"/>
        </w:rPr>
        <w:t>dministracijos</w:t>
      </w:r>
      <w:r w:rsidR="00A44197" w:rsidRPr="00C453FE">
        <w:rPr>
          <w:snapToGrid w:val="0"/>
          <w:color w:val="auto"/>
          <w:lang w:val="lt-LT"/>
        </w:rPr>
        <w:t xml:space="preserve"> skyriui, atsakingam už </w:t>
      </w:r>
      <w:r w:rsidR="00F5005A" w:rsidRPr="00C453FE">
        <w:rPr>
          <w:snapToGrid w:val="0"/>
          <w:color w:val="auto"/>
          <w:lang w:val="lt-LT"/>
        </w:rPr>
        <w:t>kultūrą ir turizmą</w:t>
      </w:r>
      <w:r w:rsidR="00A44197" w:rsidRPr="00C453FE">
        <w:rPr>
          <w:snapToGrid w:val="0"/>
          <w:color w:val="auto"/>
          <w:lang w:val="lt-LT"/>
        </w:rPr>
        <w:t>, užtenka pateikti 1 kartą per metus;</w:t>
      </w:r>
    </w:p>
    <w:p w14:paraId="2EA841BE" w14:textId="1C95B0C0" w:rsidR="0075732E" w:rsidRPr="00C453FE" w:rsidRDefault="0075732E" w:rsidP="00A44197">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 xml:space="preserve">bendradarbiavimą, rėmimą patvirtinantys dokumentai, jeigu </w:t>
      </w:r>
      <w:r w:rsidR="005C3F79" w:rsidRPr="00C453FE">
        <w:rPr>
          <w:color w:val="auto"/>
          <w:lang w:val="lt-LT"/>
        </w:rPr>
        <w:t>p</w:t>
      </w:r>
      <w:r w:rsidRPr="00C453FE">
        <w:rPr>
          <w:color w:val="auto"/>
          <w:lang w:val="lt-LT"/>
        </w:rPr>
        <w:t>rojekte numatytas bendradarbiavimas, rėmimas;</w:t>
      </w:r>
    </w:p>
    <w:p w14:paraId="0BDD9B8D" w14:textId="4FA53096" w:rsidR="0075732E" w:rsidRPr="00C453FE" w:rsidRDefault="0075732E" w:rsidP="0075732E">
      <w:pPr>
        <w:pStyle w:val="Sraopastraipa"/>
        <w:numPr>
          <w:ilvl w:val="2"/>
          <w:numId w:val="39"/>
        </w:numPr>
        <w:tabs>
          <w:tab w:val="left" w:pos="1560"/>
        </w:tabs>
        <w:spacing w:line="360" w:lineRule="auto"/>
        <w:ind w:left="0" w:firstLine="851"/>
        <w:jc w:val="both"/>
        <w:rPr>
          <w:color w:val="auto"/>
          <w:lang w:val="lt-LT"/>
        </w:rPr>
      </w:pPr>
      <w:r w:rsidRPr="00C453FE">
        <w:rPr>
          <w:color w:val="auto"/>
          <w:lang w:val="lt-LT"/>
        </w:rPr>
        <w:t xml:space="preserve">tinkamais dokumentais, įrodančiais projekto vykdytojo, partnerio, rėmėjų indėlį, laikomi dėl projekto finansavimo sudaryta sutartis ar preliminari sutartis, ketinimų protokolas, raštas, laiškas ar kitas rašytinis dokumentas, iš kurio būtų aiškus lėšų dydis, jų skyrimo tikslas bei susitarimą sudarę subjektai. Nepiniginis įnašas, teikiamas prekėmis ir (arba) paslaugomis, išreiškiamas pinigine verte, kurią teisės aktų nustatyta tvarka apskaičiuoja, nustato ir už jos teisingumą atsako pareiškėjas. </w:t>
      </w:r>
      <w:r w:rsidRPr="00C453FE">
        <w:rPr>
          <w:color w:val="auto"/>
          <w:lang w:val="lt-LT"/>
        </w:rPr>
        <w:lastRenderedPageBreak/>
        <w:t>Visuose indėlį patvirtinančiuose dokumentuose turi būti nurodytas projekto pavadinimas, finansinio įsipareigojimo rūšis (finansinė parama, parama paslaugomis ar prekėmis ar kt.), finansinio įsipareigojimo vertė eurais;</w:t>
      </w:r>
    </w:p>
    <w:p w14:paraId="13CD49CB" w14:textId="4594AD23" w:rsidR="00090316" w:rsidRPr="00C453FE" w:rsidRDefault="00090316" w:rsidP="0075732E">
      <w:pPr>
        <w:pStyle w:val="Sraopastraipa"/>
        <w:numPr>
          <w:ilvl w:val="2"/>
          <w:numId w:val="39"/>
        </w:numPr>
        <w:tabs>
          <w:tab w:val="left" w:pos="1560"/>
        </w:tabs>
        <w:spacing w:line="360" w:lineRule="auto"/>
        <w:ind w:left="0" w:firstLine="851"/>
        <w:jc w:val="both"/>
        <w:rPr>
          <w:color w:val="auto"/>
          <w:lang w:val="lt-LT"/>
        </w:rPr>
      </w:pPr>
      <w:r w:rsidRPr="00C453FE">
        <w:rPr>
          <w:color w:val="auto"/>
          <w:lang w:val="lt-LT"/>
        </w:rPr>
        <w:t>tinkamais dokumentais, įrodančiais bendradarbiavimą, laikoma sudarytos sutartys ar preliminarios sutartys, raštas, laiškas ar kitas rašytinis dokumentas;</w:t>
      </w:r>
    </w:p>
    <w:p w14:paraId="5F01B950" w14:textId="606978BD" w:rsidR="00187A1E" w:rsidRPr="00C453FE" w:rsidRDefault="00F839AA" w:rsidP="00A44197">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 xml:space="preserve">kalbos redaktoriaus, meninio redaktoriaus </w:t>
      </w:r>
      <w:r w:rsidR="00BF7CA3" w:rsidRPr="00C453FE">
        <w:rPr>
          <w:color w:val="auto"/>
          <w:lang w:val="lt-LT"/>
        </w:rPr>
        <w:t>ir (</w:t>
      </w:r>
      <w:r w:rsidRPr="00C453FE">
        <w:rPr>
          <w:color w:val="auto"/>
          <w:lang w:val="lt-LT"/>
        </w:rPr>
        <w:t>ar</w:t>
      </w:r>
      <w:r w:rsidR="00BF7CA3" w:rsidRPr="00C453FE">
        <w:rPr>
          <w:color w:val="auto"/>
          <w:lang w:val="lt-LT"/>
        </w:rPr>
        <w:t>)</w:t>
      </w:r>
      <w:r w:rsidRPr="00C453FE">
        <w:rPr>
          <w:color w:val="auto"/>
          <w:lang w:val="lt-LT"/>
        </w:rPr>
        <w:t xml:space="preserve"> knygos dailininko, maketuotojo darbų </w:t>
      </w:r>
      <w:r w:rsidR="00CF458D" w:rsidRPr="00C453FE">
        <w:rPr>
          <w:color w:val="auto"/>
          <w:lang w:val="lt-LT"/>
        </w:rPr>
        <w:t>portfelis</w:t>
      </w:r>
      <w:r w:rsidR="00913027" w:rsidRPr="00C453FE">
        <w:rPr>
          <w:color w:val="auto"/>
          <w:lang w:val="lt-LT"/>
        </w:rPr>
        <w:t xml:space="preserve"> (jeigu šie asmenys jau yra žinomi)</w:t>
      </w:r>
      <w:r w:rsidR="007E59D9" w:rsidRPr="00C453FE">
        <w:rPr>
          <w:color w:val="auto"/>
          <w:lang w:val="lt-LT"/>
        </w:rPr>
        <w:t>;</w:t>
      </w:r>
    </w:p>
    <w:p w14:paraId="72791A55" w14:textId="3DB9CFD8" w:rsidR="00B604C8" w:rsidRPr="00C453FE" w:rsidRDefault="002E13CB" w:rsidP="00A44197">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leidybos veiklos</w:t>
      </w:r>
      <w:r w:rsidR="00B604C8" w:rsidRPr="00C453FE">
        <w:rPr>
          <w:color w:val="auto"/>
          <w:lang w:val="lt-LT"/>
        </w:rPr>
        <w:t xml:space="preserve"> ištrauką</w:t>
      </w:r>
      <w:r w:rsidRPr="00C453FE">
        <w:rPr>
          <w:color w:val="auto"/>
          <w:lang w:val="lt-LT"/>
        </w:rPr>
        <w:t>, vaizdinę medžiagą</w:t>
      </w:r>
      <w:r w:rsidR="00B604C8" w:rsidRPr="00C453FE">
        <w:rPr>
          <w:color w:val="auto"/>
          <w:lang w:val="lt-LT"/>
        </w:rPr>
        <w:t xml:space="preserve"> arba</w:t>
      </w:r>
      <w:r w:rsidR="000144F5" w:rsidRPr="00C453FE">
        <w:rPr>
          <w:color w:val="auto"/>
          <w:lang w:val="lt-LT"/>
        </w:rPr>
        <w:t xml:space="preserve"> panašius pareiškėjo darbus</w:t>
      </w:r>
      <w:r w:rsidR="001A1F1F" w:rsidRPr="00C453FE">
        <w:rPr>
          <w:color w:val="auto"/>
          <w:lang w:val="lt-LT"/>
        </w:rPr>
        <w:t>;</w:t>
      </w:r>
    </w:p>
    <w:p w14:paraId="69A6A5E0" w14:textId="3187EBB2" w:rsidR="00465415" w:rsidRPr="00C453FE" w:rsidRDefault="00595714" w:rsidP="00465415">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įgaliojimą pasirašyti pareiškėj</w:t>
      </w:r>
      <w:r w:rsidR="00CF458D" w:rsidRPr="00C453FE">
        <w:rPr>
          <w:color w:val="auto"/>
          <w:lang w:val="lt-LT"/>
        </w:rPr>
        <w:t>o</w:t>
      </w:r>
      <w:r w:rsidRPr="00C453FE">
        <w:rPr>
          <w:color w:val="auto"/>
          <w:lang w:val="lt-LT"/>
        </w:rPr>
        <w:t xml:space="preserve"> vardu, jeigu Paraišką pasirašo ne organizacijos vadovas, o įgaliotas asmuo;</w:t>
      </w:r>
    </w:p>
    <w:p w14:paraId="6C494851" w14:textId="1F30CFC8" w:rsidR="00187A1E" w:rsidRPr="00C453FE" w:rsidRDefault="008C01A3" w:rsidP="00465415">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 xml:space="preserve">Pareiškėjui rekomenduojama pridėti kitą, papildomą, su </w:t>
      </w:r>
      <w:r w:rsidR="00465415" w:rsidRPr="00C453FE">
        <w:rPr>
          <w:color w:val="auto"/>
          <w:lang w:val="lt-LT"/>
        </w:rPr>
        <w:t>P</w:t>
      </w:r>
      <w:r w:rsidRPr="00C453FE">
        <w:rPr>
          <w:color w:val="auto"/>
          <w:lang w:val="lt-LT"/>
        </w:rPr>
        <w:t>araiška susijusią medžiagą, kurią pareiškėjas mano esant reikalinga pateikti (</w:t>
      </w:r>
      <w:r w:rsidR="00465415" w:rsidRPr="00C453FE">
        <w:rPr>
          <w:color w:val="auto"/>
          <w:lang w:val="lt-LT"/>
        </w:rPr>
        <w:t>P</w:t>
      </w:r>
      <w:r w:rsidRPr="00C453FE">
        <w:rPr>
          <w:color w:val="auto"/>
          <w:lang w:val="lt-LT"/>
        </w:rPr>
        <w:t>araiškos teikimo po</w:t>
      </w:r>
      <w:r w:rsidR="003E0E93" w:rsidRPr="00C453FE">
        <w:rPr>
          <w:color w:val="auto"/>
          <w:lang w:val="lt-LT"/>
        </w:rPr>
        <w:t xml:space="preserve">reikį pagrindžiančių dokumentų: </w:t>
      </w:r>
      <w:r w:rsidRPr="00C453FE">
        <w:rPr>
          <w:color w:val="auto"/>
          <w:lang w:val="lt-LT"/>
        </w:rPr>
        <w:t>gyventojų nuomonės tyrimo medžiagos, apklausos anketų, susirinkimo protokolų ar kitų dokumentų</w:t>
      </w:r>
      <w:r w:rsidR="00F5005A" w:rsidRPr="00C453FE">
        <w:rPr>
          <w:color w:val="auto"/>
          <w:lang w:val="lt-LT"/>
        </w:rPr>
        <w:t xml:space="preserve"> </w:t>
      </w:r>
      <w:r w:rsidR="003E44BF" w:rsidRPr="00C453FE">
        <w:rPr>
          <w:color w:val="auto"/>
          <w:lang w:val="lt-LT"/>
        </w:rPr>
        <w:t>kopijas</w:t>
      </w:r>
      <w:r w:rsidRPr="00C453FE">
        <w:rPr>
          <w:color w:val="auto"/>
          <w:lang w:val="lt-LT"/>
        </w:rPr>
        <w:t>, rekomendacijas bei</w:t>
      </w:r>
      <w:r w:rsidR="00F5005A" w:rsidRPr="00C453FE">
        <w:rPr>
          <w:color w:val="auto"/>
          <w:lang w:val="lt-LT"/>
        </w:rPr>
        <w:t xml:space="preserve"> </w:t>
      </w:r>
      <w:r w:rsidRPr="00C453FE">
        <w:rPr>
          <w:color w:val="auto"/>
          <w:lang w:val="lt-LT"/>
        </w:rPr>
        <w:t xml:space="preserve">kitą informaciją, susijusią su </w:t>
      </w:r>
      <w:r w:rsidR="00465415" w:rsidRPr="00C453FE">
        <w:rPr>
          <w:color w:val="auto"/>
          <w:lang w:val="lt-LT"/>
        </w:rPr>
        <w:t>P</w:t>
      </w:r>
      <w:r w:rsidRPr="00C453FE">
        <w:rPr>
          <w:color w:val="auto"/>
          <w:lang w:val="lt-LT"/>
        </w:rPr>
        <w:t>araiška).</w:t>
      </w:r>
    </w:p>
    <w:p w14:paraId="21B4CF7D" w14:textId="7A7C1B88" w:rsidR="00465415" w:rsidRPr="00C453FE" w:rsidRDefault="00465415" w:rsidP="00A44197">
      <w:pPr>
        <w:pStyle w:val="Sraopastraipa"/>
        <w:numPr>
          <w:ilvl w:val="0"/>
          <w:numId w:val="39"/>
        </w:numPr>
        <w:tabs>
          <w:tab w:val="left" w:pos="1418"/>
        </w:tabs>
        <w:spacing w:line="360" w:lineRule="auto"/>
        <w:ind w:left="0" w:firstLine="851"/>
        <w:jc w:val="both"/>
        <w:rPr>
          <w:color w:val="auto"/>
          <w:lang w:val="lt-LT"/>
        </w:rPr>
      </w:pPr>
      <w:r w:rsidRPr="00C453FE">
        <w:rPr>
          <w:color w:val="auto"/>
          <w:lang w:val="lt-LT"/>
        </w:rPr>
        <w:t xml:space="preserve">Pagal Aprašą mažiausia finansavimo suma, galima skirti vienam </w:t>
      </w:r>
      <w:r w:rsidR="00B22672" w:rsidRPr="00C453FE">
        <w:rPr>
          <w:color w:val="auto"/>
          <w:lang w:val="lt-LT"/>
        </w:rPr>
        <w:t>projekt</w:t>
      </w:r>
      <w:r w:rsidRPr="00C453FE">
        <w:rPr>
          <w:color w:val="auto"/>
          <w:lang w:val="lt-LT"/>
        </w:rPr>
        <w:t xml:space="preserve">ui – 500 </w:t>
      </w:r>
      <w:r w:rsidR="00CF458D" w:rsidRPr="00C453FE">
        <w:rPr>
          <w:color w:val="auto"/>
          <w:lang w:val="lt-LT"/>
        </w:rPr>
        <w:t xml:space="preserve">(penki šimtai) </w:t>
      </w:r>
      <w:r w:rsidRPr="00C453FE">
        <w:rPr>
          <w:color w:val="auto"/>
          <w:lang w:val="lt-LT"/>
        </w:rPr>
        <w:t xml:space="preserve">eurų, didžiausia finansavimo suma, galima skirti vienam </w:t>
      </w:r>
      <w:r w:rsidR="00841A11" w:rsidRPr="00C453FE">
        <w:rPr>
          <w:color w:val="auto"/>
          <w:lang w:val="lt-LT"/>
        </w:rPr>
        <w:t>p</w:t>
      </w:r>
      <w:r w:rsidRPr="00C453FE">
        <w:rPr>
          <w:color w:val="auto"/>
          <w:lang w:val="lt-LT"/>
        </w:rPr>
        <w:t>rojektui įgyvendinti – 3000 (trys tūkstančiai) eurų.</w:t>
      </w:r>
    </w:p>
    <w:p w14:paraId="55D7D0B2" w14:textId="376E68BC" w:rsidR="00187A1E" w:rsidRPr="00C453FE" w:rsidRDefault="008C01A3" w:rsidP="00A44197">
      <w:pPr>
        <w:pStyle w:val="Sraopastraipa"/>
        <w:numPr>
          <w:ilvl w:val="0"/>
          <w:numId w:val="39"/>
        </w:numPr>
        <w:tabs>
          <w:tab w:val="left" w:pos="1418"/>
        </w:tabs>
        <w:spacing w:line="360" w:lineRule="auto"/>
        <w:ind w:left="0" w:firstLine="851"/>
        <w:jc w:val="both"/>
        <w:rPr>
          <w:color w:val="auto"/>
          <w:lang w:val="lt-LT"/>
        </w:rPr>
      </w:pPr>
      <w:r w:rsidRPr="00C453FE">
        <w:rPr>
          <w:color w:val="auto"/>
          <w:lang w:val="lt-LT"/>
        </w:rPr>
        <w:t>Paraiškos turi būti užpildytos kompiuteriu, lietuvių kalba ir pristatytos vienu iš būdų</w:t>
      </w:r>
      <w:r w:rsidR="00187A1E" w:rsidRPr="00C453FE">
        <w:rPr>
          <w:color w:val="auto"/>
          <w:lang w:val="lt-LT"/>
        </w:rPr>
        <w:t>:</w:t>
      </w:r>
    </w:p>
    <w:p w14:paraId="274BF912" w14:textId="5B8368D9" w:rsidR="00187A1E" w:rsidRPr="00C453FE" w:rsidRDefault="00A87116" w:rsidP="00A44197">
      <w:pPr>
        <w:pStyle w:val="Sraopastraipa"/>
        <w:numPr>
          <w:ilvl w:val="1"/>
          <w:numId w:val="39"/>
        </w:numPr>
        <w:tabs>
          <w:tab w:val="left" w:pos="1418"/>
        </w:tabs>
        <w:spacing w:line="360" w:lineRule="auto"/>
        <w:ind w:left="0" w:firstLine="851"/>
        <w:jc w:val="both"/>
        <w:rPr>
          <w:color w:val="auto"/>
          <w:lang w:val="lt-LT"/>
        </w:rPr>
      </w:pPr>
      <w:r w:rsidRPr="00C453FE">
        <w:rPr>
          <w:color w:val="auto"/>
          <w:lang w:val="lt-LT"/>
        </w:rPr>
        <w:t>spausdintos, atsiųstos paštu ar kitomis elektroninėmis ryšio priemonėmis arba įteiktos Pareiškėjo ar jo įgalioto asmens asmeniškai Vieno langelio specialistui, adresu J. Biliūno g. 23, 29111 Anykščiai;</w:t>
      </w:r>
    </w:p>
    <w:p w14:paraId="253A8F2F" w14:textId="5ABD26F7" w:rsidR="00187A1E" w:rsidRPr="00C453FE" w:rsidRDefault="00130718" w:rsidP="00A44197">
      <w:pPr>
        <w:pStyle w:val="Sraopastraipa"/>
        <w:numPr>
          <w:ilvl w:val="1"/>
          <w:numId w:val="39"/>
        </w:numPr>
        <w:tabs>
          <w:tab w:val="left" w:pos="1418"/>
        </w:tabs>
        <w:spacing w:line="360" w:lineRule="auto"/>
        <w:ind w:left="0" w:firstLine="851"/>
        <w:jc w:val="both"/>
        <w:rPr>
          <w:rStyle w:val="Hipersaitas"/>
          <w:color w:val="auto"/>
          <w:u w:val="none"/>
          <w:lang w:val="lt-LT"/>
        </w:rPr>
      </w:pPr>
      <w:r w:rsidRPr="00C453FE">
        <w:rPr>
          <w:color w:val="auto"/>
          <w:lang w:val="lt-LT"/>
        </w:rPr>
        <w:t>pateiktos</w:t>
      </w:r>
      <w:r w:rsidR="008C01A3" w:rsidRPr="00C453FE">
        <w:rPr>
          <w:color w:val="auto"/>
          <w:lang w:val="lt-LT"/>
        </w:rPr>
        <w:t xml:space="preserve"> per e. pristatymo sistemą į Savivaldybės elektroninio pristatymo dėžutę naudojantis administracinių ir viešųjų elektroninių paslaugų portalu „Elektroniniai valdžios vartai“ </w:t>
      </w:r>
      <w:hyperlink r:id="rId10" w:history="1">
        <w:r w:rsidR="008C01A3" w:rsidRPr="00C453FE">
          <w:rPr>
            <w:rStyle w:val="Hipersaitas"/>
            <w:color w:val="auto"/>
            <w:lang w:val="lt-LT"/>
          </w:rPr>
          <w:t>www.epaslaugos.lt</w:t>
        </w:r>
      </w:hyperlink>
      <w:r w:rsidRPr="00C453FE">
        <w:rPr>
          <w:rStyle w:val="Hipersaitas"/>
          <w:color w:val="auto"/>
          <w:lang w:val="lt-LT"/>
        </w:rPr>
        <w:t>.</w:t>
      </w:r>
      <w:r w:rsidR="00A87116" w:rsidRPr="00C453FE">
        <w:rPr>
          <w:rStyle w:val="Hipersaitas"/>
          <w:color w:val="auto"/>
          <w:lang w:val="lt-LT"/>
        </w:rPr>
        <w:t xml:space="preserve"> </w:t>
      </w:r>
      <w:r w:rsidR="00A87116" w:rsidRPr="00C453FE">
        <w:rPr>
          <w:color w:val="auto"/>
          <w:lang w:val="lt-LT"/>
        </w:rPr>
        <w:t>Teikiant šiuo būdu Pareiškėjams rekomenduojama informuoti Koordinatorių apie įvykdytą teikimą.</w:t>
      </w:r>
    </w:p>
    <w:p w14:paraId="132C5BA9" w14:textId="2C4FBDF2" w:rsidR="008C01A3" w:rsidRPr="00C453FE" w:rsidRDefault="00A87116" w:rsidP="00205144">
      <w:pPr>
        <w:pStyle w:val="Sraopastraipa"/>
        <w:numPr>
          <w:ilvl w:val="0"/>
          <w:numId w:val="39"/>
        </w:numPr>
        <w:spacing w:line="360" w:lineRule="auto"/>
        <w:ind w:left="0" w:firstLine="851"/>
        <w:jc w:val="both"/>
        <w:rPr>
          <w:lang w:val="lt-LT"/>
        </w:rPr>
      </w:pPr>
      <w:r w:rsidRPr="00C453FE">
        <w:rPr>
          <w:color w:val="auto"/>
          <w:lang w:val="lt-LT"/>
        </w:rPr>
        <w:t>Paraiška, siunčiama šio Aprašo 12.1 papunktyje nurodytu būdu, turi būti atspausdinta ir kartu su pridedamais dokumentais tvarkingai susegta ir sunumeruota. Paskutinio lapo antroje pusėje įrašomas bendras Paraiškos lapų kiekis skaičiumi ir žodžiu, patvirtintas organizacijos ar įstaigos vadovo ar jo įgalioto asmens parašu ir antspaudu (tik tais atvejais, kai pareiga turėti antspaudą nustatyta juridinio asmens steigimo dokumentuose arba įstatymuose), kai teikia fizinis asmuo – parašu. Ranka užpildytos Paraiškos nevertinamos. Paraiškos turi būti pateikiamos užklijuotame ir užantspauduotame voke, ant kurio turi būti užrašyta „</w:t>
      </w:r>
      <w:r w:rsidRPr="00C453FE">
        <w:rPr>
          <w:bCs/>
          <w:lang w:val="lt-LT"/>
        </w:rPr>
        <w:t>Leidybinių ir literatūros veiklų projektų įgyvendinimas</w:t>
      </w:r>
      <w:r w:rsidRPr="00C453FE">
        <w:rPr>
          <w:color w:val="auto"/>
          <w:lang w:val="lt-LT"/>
        </w:rPr>
        <w:t>“.</w:t>
      </w:r>
    </w:p>
    <w:p w14:paraId="73DB4709" w14:textId="77777777" w:rsidR="0076054D" w:rsidRPr="00C453FE" w:rsidRDefault="0076054D" w:rsidP="008C01A3">
      <w:pPr>
        <w:widowControl w:val="0"/>
        <w:tabs>
          <w:tab w:val="left" w:pos="851"/>
        </w:tabs>
        <w:autoSpaceDE w:val="0"/>
        <w:autoSpaceDN w:val="0"/>
        <w:adjustRightInd w:val="0"/>
        <w:jc w:val="center"/>
        <w:rPr>
          <w:b/>
          <w:lang w:eastAsia="lt-LT"/>
        </w:rPr>
      </w:pPr>
    </w:p>
    <w:p w14:paraId="1889D067" w14:textId="7C674AFE" w:rsidR="005A618E" w:rsidRPr="00C453FE" w:rsidRDefault="008C01A3" w:rsidP="00306E99">
      <w:pPr>
        <w:widowControl w:val="0"/>
        <w:tabs>
          <w:tab w:val="left" w:pos="851"/>
        </w:tabs>
        <w:autoSpaceDE w:val="0"/>
        <w:autoSpaceDN w:val="0"/>
        <w:adjustRightInd w:val="0"/>
        <w:spacing w:line="360" w:lineRule="auto"/>
        <w:jc w:val="center"/>
        <w:rPr>
          <w:b/>
          <w:lang w:eastAsia="lt-LT"/>
        </w:rPr>
      </w:pPr>
      <w:r w:rsidRPr="00C453FE">
        <w:rPr>
          <w:b/>
          <w:lang w:eastAsia="lt-LT"/>
        </w:rPr>
        <w:t>IV</w:t>
      </w:r>
      <w:r w:rsidR="00C75725" w:rsidRPr="00C453FE">
        <w:rPr>
          <w:b/>
          <w:lang w:eastAsia="lt-LT"/>
        </w:rPr>
        <w:t xml:space="preserve"> SKYRIUS</w:t>
      </w:r>
    </w:p>
    <w:p w14:paraId="6DA9326B" w14:textId="77777777" w:rsidR="00306E99" w:rsidRPr="00C453FE" w:rsidRDefault="005A618E" w:rsidP="00306E99">
      <w:pPr>
        <w:tabs>
          <w:tab w:val="left" w:pos="851"/>
        </w:tabs>
        <w:spacing w:line="360" w:lineRule="auto"/>
        <w:ind w:right="140"/>
        <w:jc w:val="center"/>
        <w:rPr>
          <w:b/>
          <w:bCs/>
          <w:lang w:eastAsia="lt-LT"/>
        </w:rPr>
      </w:pPr>
      <w:r w:rsidRPr="00C453FE">
        <w:rPr>
          <w:b/>
          <w:bCs/>
          <w:lang w:eastAsia="lt-LT"/>
        </w:rPr>
        <w:lastRenderedPageBreak/>
        <w:t>PROJEKTŲ TINKAMOS IR NETINKAMOS FINANSUOTI</w:t>
      </w:r>
    </w:p>
    <w:p w14:paraId="1602293A" w14:textId="00CA5846" w:rsidR="005A618E" w:rsidRPr="00C453FE" w:rsidRDefault="005A618E" w:rsidP="00306E99">
      <w:pPr>
        <w:tabs>
          <w:tab w:val="left" w:pos="851"/>
        </w:tabs>
        <w:spacing w:line="360" w:lineRule="auto"/>
        <w:ind w:right="140"/>
        <w:jc w:val="center"/>
        <w:rPr>
          <w:b/>
          <w:bCs/>
          <w:lang w:eastAsia="lt-LT"/>
        </w:rPr>
      </w:pPr>
      <w:r w:rsidRPr="00C453FE">
        <w:rPr>
          <w:b/>
          <w:bCs/>
          <w:lang w:eastAsia="lt-LT"/>
        </w:rPr>
        <w:t>IŠLAIDOS IR VEIKLOS</w:t>
      </w:r>
    </w:p>
    <w:p w14:paraId="55033893" w14:textId="77777777" w:rsidR="00187A1E" w:rsidRPr="00C453FE" w:rsidRDefault="00187A1E" w:rsidP="00187A1E">
      <w:pPr>
        <w:tabs>
          <w:tab w:val="left" w:pos="851"/>
        </w:tabs>
        <w:spacing w:line="360" w:lineRule="auto"/>
        <w:jc w:val="both"/>
        <w:rPr>
          <w:b/>
          <w:lang w:eastAsia="lt-LT"/>
        </w:rPr>
      </w:pPr>
    </w:p>
    <w:p w14:paraId="1FC94FBB" w14:textId="34D6D0D9" w:rsidR="005A618E" w:rsidRPr="00C453FE" w:rsidRDefault="00124344" w:rsidP="00D617D5">
      <w:pPr>
        <w:pStyle w:val="Sraopastraipa"/>
        <w:numPr>
          <w:ilvl w:val="0"/>
          <w:numId w:val="48"/>
        </w:numPr>
        <w:tabs>
          <w:tab w:val="left" w:pos="1418"/>
        </w:tabs>
        <w:spacing w:line="360" w:lineRule="auto"/>
        <w:ind w:left="0" w:firstLine="851"/>
        <w:jc w:val="both"/>
        <w:rPr>
          <w:lang w:val="lt-LT"/>
        </w:rPr>
      </w:pPr>
      <w:r w:rsidRPr="00C453FE">
        <w:rPr>
          <w:lang w:val="lt-LT"/>
        </w:rPr>
        <w:t>S</w:t>
      </w:r>
      <w:r w:rsidR="005A618E" w:rsidRPr="00C453FE">
        <w:rPr>
          <w:lang w:val="lt-LT"/>
        </w:rPr>
        <w:t xml:space="preserve">avivaldybės biudžeto skirtos lėšos gali būti </w:t>
      </w:r>
      <w:r w:rsidR="001D25D6" w:rsidRPr="00C453FE">
        <w:rPr>
          <w:lang w:val="lt-LT"/>
        </w:rPr>
        <w:t xml:space="preserve">skiriamos </w:t>
      </w:r>
      <w:r w:rsidR="00841A11" w:rsidRPr="00C453FE">
        <w:rPr>
          <w:lang w:val="lt-LT"/>
        </w:rPr>
        <w:t>p</w:t>
      </w:r>
      <w:r w:rsidR="001D25D6" w:rsidRPr="00C453FE">
        <w:rPr>
          <w:lang w:val="lt-LT"/>
        </w:rPr>
        <w:t xml:space="preserve">rojekto tikslams pasiekti būtinoms ir Paraiškoje numatytoms tinkamoms finansuoti išlaidoms, patirtoms </w:t>
      </w:r>
      <w:r w:rsidR="00841A11" w:rsidRPr="00C453FE">
        <w:rPr>
          <w:lang w:val="lt-LT"/>
        </w:rPr>
        <w:t>p</w:t>
      </w:r>
      <w:r w:rsidR="001D25D6" w:rsidRPr="00C453FE">
        <w:rPr>
          <w:lang w:val="lt-LT"/>
        </w:rPr>
        <w:t xml:space="preserve">rojekto </w:t>
      </w:r>
      <w:r w:rsidR="00094EF9" w:rsidRPr="00C453FE">
        <w:rPr>
          <w:lang w:val="lt-LT"/>
        </w:rPr>
        <w:t>P</w:t>
      </w:r>
      <w:r w:rsidR="001D25D6" w:rsidRPr="00C453FE">
        <w:rPr>
          <w:lang w:val="lt-LT"/>
        </w:rPr>
        <w:t xml:space="preserve">araiškoje numatytu vykdymo laikotarpiu einamaisiais metais ir </w:t>
      </w:r>
      <w:r w:rsidR="005A618E" w:rsidRPr="00C453FE">
        <w:rPr>
          <w:lang w:val="lt-LT"/>
        </w:rPr>
        <w:t>panaudojamos:</w:t>
      </w:r>
    </w:p>
    <w:p w14:paraId="5B022E26" w14:textId="1B2A15C1" w:rsidR="00D617D5" w:rsidRPr="00C453FE" w:rsidRDefault="003910E2" w:rsidP="00D617D5">
      <w:pPr>
        <w:pStyle w:val="Sraopastraipa"/>
        <w:numPr>
          <w:ilvl w:val="1"/>
          <w:numId w:val="48"/>
        </w:numPr>
        <w:tabs>
          <w:tab w:val="left" w:pos="1418"/>
        </w:tabs>
        <w:spacing w:line="360" w:lineRule="auto"/>
        <w:ind w:left="0" w:firstLine="851"/>
        <w:jc w:val="both"/>
        <w:rPr>
          <w:color w:val="auto"/>
          <w:lang w:val="lt-LT"/>
        </w:rPr>
      </w:pPr>
      <w:r w:rsidRPr="00C453FE">
        <w:rPr>
          <w:lang w:val="lt-LT"/>
        </w:rPr>
        <w:t xml:space="preserve">leidinio / įrašo </w:t>
      </w:r>
      <w:r w:rsidRPr="00C453FE">
        <w:rPr>
          <w:color w:val="auto"/>
          <w:lang w:val="lt-LT"/>
        </w:rPr>
        <w:t>turinio rengimo darbams (parengimo, vertimo, redagavimo, korektūros, teksto rinkimo, iliustracijų, nuotraukų parengimo, dizaino ir maketavimo, įrašymo į laikmeną paslaugoms);</w:t>
      </w:r>
    </w:p>
    <w:p w14:paraId="29BF8318" w14:textId="7BC841CB" w:rsidR="00D617D5" w:rsidRPr="00C453FE" w:rsidRDefault="00841A11" w:rsidP="00D617D5">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p</w:t>
      </w:r>
      <w:r w:rsidR="003910E2" w:rsidRPr="00C453FE">
        <w:rPr>
          <w:color w:val="auto"/>
          <w:lang w:val="lt-LT"/>
        </w:rPr>
        <w:t>rojekto vykdytojo</w:t>
      </w:r>
      <w:r w:rsidR="00D617D5" w:rsidRPr="00C453FE">
        <w:rPr>
          <w:color w:val="auto"/>
          <w:lang w:val="lt-LT"/>
        </w:rPr>
        <w:t xml:space="preserve"> (jei tai sudaro ne daugiau kaip 30 proc. </w:t>
      </w:r>
      <w:r w:rsidRPr="00C453FE">
        <w:rPr>
          <w:color w:val="auto"/>
          <w:lang w:val="lt-LT"/>
        </w:rPr>
        <w:t>p</w:t>
      </w:r>
      <w:r w:rsidR="00D617D5" w:rsidRPr="00C453FE">
        <w:rPr>
          <w:color w:val="auto"/>
          <w:lang w:val="lt-LT"/>
        </w:rPr>
        <w:t>rojektui skirtų lėšų), finansininko</w:t>
      </w:r>
      <w:r w:rsidR="003910E2" w:rsidRPr="00C453FE">
        <w:rPr>
          <w:color w:val="auto"/>
          <w:lang w:val="lt-LT"/>
        </w:rPr>
        <w:t xml:space="preserve"> ir dalyvių atlygiui</w:t>
      </w:r>
      <w:r w:rsidR="007E59D9" w:rsidRPr="00C453FE">
        <w:rPr>
          <w:color w:val="auto"/>
          <w:lang w:val="lt-LT"/>
        </w:rPr>
        <w:t xml:space="preserve">. </w:t>
      </w:r>
      <w:r w:rsidR="005336F2" w:rsidRPr="00C453FE">
        <w:rPr>
          <w:color w:val="auto"/>
          <w:lang w:val="lt-LT"/>
        </w:rPr>
        <w:t>P</w:t>
      </w:r>
      <w:r w:rsidR="007E59D9" w:rsidRPr="00C453FE">
        <w:rPr>
          <w:color w:val="auto"/>
          <w:lang w:val="lt-LT"/>
        </w:rPr>
        <w:t>rojekto vykdytojo atlygio išlaidos laikomos netinkamomis Biudžetinių įstaigų teikiamose Paraiškose</w:t>
      </w:r>
      <w:r w:rsidR="003910E2" w:rsidRPr="00C453FE">
        <w:rPr>
          <w:color w:val="auto"/>
          <w:lang w:val="lt-LT"/>
        </w:rPr>
        <w:t>;</w:t>
      </w:r>
    </w:p>
    <w:p w14:paraId="4F0078AA" w14:textId="57338EA6" w:rsidR="00D617D5" w:rsidRPr="00C453FE" w:rsidRDefault="00841A11" w:rsidP="00D617D5">
      <w:pPr>
        <w:pStyle w:val="Sraopastraipa"/>
        <w:numPr>
          <w:ilvl w:val="2"/>
          <w:numId w:val="48"/>
        </w:numPr>
        <w:tabs>
          <w:tab w:val="left" w:pos="1418"/>
        </w:tabs>
        <w:spacing w:line="360" w:lineRule="auto"/>
        <w:jc w:val="both"/>
        <w:rPr>
          <w:color w:val="auto"/>
          <w:lang w:val="lt-LT"/>
        </w:rPr>
      </w:pPr>
      <w:r w:rsidRPr="00C453FE">
        <w:rPr>
          <w:color w:val="auto"/>
          <w:lang w:val="lt-LT"/>
        </w:rPr>
        <w:t>p</w:t>
      </w:r>
      <w:r w:rsidR="00D617D5" w:rsidRPr="00C453FE">
        <w:rPr>
          <w:color w:val="auto"/>
          <w:lang w:val="lt-LT"/>
        </w:rPr>
        <w:t>rojekto vadovo, finansininko, dalyvių darbo užmokesčiai mokami pagal darbo, paslaugų ar kt. veiklos sutartį</w:t>
      </w:r>
      <w:r w:rsidR="00CF458D" w:rsidRPr="00C453FE">
        <w:rPr>
          <w:color w:val="auto"/>
          <w:lang w:val="lt-LT"/>
        </w:rPr>
        <w:t>;</w:t>
      </w:r>
    </w:p>
    <w:p w14:paraId="15AABC65" w14:textId="77777777" w:rsidR="00D617D5" w:rsidRPr="00C453FE" w:rsidRDefault="003910E2" w:rsidP="00D617D5">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spausdinimo (parengimo spaudai ir spausdinimo) darbams</w:t>
      </w:r>
      <w:r w:rsidR="00000C87" w:rsidRPr="00C453FE">
        <w:rPr>
          <w:color w:val="auto"/>
          <w:lang w:val="lt-LT"/>
        </w:rPr>
        <w:t>;</w:t>
      </w:r>
    </w:p>
    <w:p w14:paraId="35A8636C" w14:textId="1327B109" w:rsidR="003910E2" w:rsidRPr="00C453FE" w:rsidRDefault="00D617D5" w:rsidP="00D617D5">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viešinimui ir sklaidai (</w:t>
      </w:r>
      <w:bookmarkStart w:id="6" w:name="_Hlk135835552"/>
      <w:r w:rsidRPr="00C453FE">
        <w:rPr>
          <w:color w:val="auto"/>
          <w:lang w:val="lt-LT"/>
        </w:rPr>
        <w:t>vaizdinei, garsinei, spausdintinei, internetinei, socialinių tinklų, netradicinei reklamai ir komunikacijai</w:t>
      </w:r>
      <w:bookmarkEnd w:id="6"/>
      <w:r w:rsidRPr="00C453FE">
        <w:rPr>
          <w:color w:val="auto"/>
          <w:lang w:val="lt-LT"/>
        </w:rPr>
        <w:t>)</w:t>
      </w:r>
      <w:r w:rsidR="00C01F1A" w:rsidRPr="00C453FE">
        <w:rPr>
          <w:color w:val="auto"/>
          <w:lang w:val="lt-LT"/>
        </w:rPr>
        <w:t>;</w:t>
      </w:r>
    </w:p>
    <w:p w14:paraId="6DAEB15D" w14:textId="6029ED08" w:rsidR="00C01F1A" w:rsidRPr="00C453FE" w:rsidRDefault="00C01F1A" w:rsidP="00D617D5">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komisiniam mokesčiui už finansų įstaigos dokumentų, susijusių su projekto veiklomis, tvarkymą, išskyrus metinį įstaigos kortelės aptarnavimo mokestį;</w:t>
      </w:r>
    </w:p>
    <w:p w14:paraId="51930CA5" w14:textId="6655063B" w:rsidR="00C01F1A" w:rsidRPr="00C453FE" w:rsidRDefault="00C01F1A" w:rsidP="00D617D5">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ūkinėms, techninėms išlaidoms (prekėms, kurui).</w:t>
      </w:r>
    </w:p>
    <w:p w14:paraId="278D5084" w14:textId="07A266FE" w:rsidR="00D617D5" w:rsidRPr="00C453FE" w:rsidRDefault="00124344" w:rsidP="00D617D5">
      <w:pPr>
        <w:pStyle w:val="Pagrindinistekstas"/>
        <w:numPr>
          <w:ilvl w:val="0"/>
          <w:numId w:val="48"/>
        </w:numPr>
        <w:tabs>
          <w:tab w:val="left" w:pos="1418"/>
        </w:tabs>
        <w:spacing w:line="360" w:lineRule="auto"/>
        <w:ind w:left="0" w:firstLine="851"/>
        <w:rPr>
          <w:szCs w:val="24"/>
        </w:rPr>
      </w:pPr>
      <w:r w:rsidRPr="00C453FE">
        <w:rPr>
          <w:szCs w:val="24"/>
        </w:rPr>
        <w:t>S</w:t>
      </w:r>
      <w:r w:rsidR="005A618E" w:rsidRPr="00C453FE">
        <w:rPr>
          <w:szCs w:val="24"/>
        </w:rPr>
        <w:t>avivaldybės biudžeto lėšos neskiriamos:</w:t>
      </w:r>
    </w:p>
    <w:p w14:paraId="67459802" w14:textId="77777777" w:rsidR="00D617D5" w:rsidRPr="00C453FE" w:rsidRDefault="005A618E" w:rsidP="00D617D5">
      <w:pPr>
        <w:pStyle w:val="Pagrindinistekstas"/>
        <w:numPr>
          <w:ilvl w:val="1"/>
          <w:numId w:val="48"/>
        </w:numPr>
        <w:tabs>
          <w:tab w:val="left" w:pos="1418"/>
        </w:tabs>
        <w:spacing w:line="360" w:lineRule="auto"/>
        <w:ind w:left="0" w:firstLine="851"/>
        <w:rPr>
          <w:szCs w:val="24"/>
        </w:rPr>
      </w:pPr>
      <w:r w:rsidRPr="00C453FE">
        <w:rPr>
          <w:bCs w:val="0"/>
          <w:szCs w:val="24"/>
        </w:rPr>
        <w:t>projekte dalyvaujančių asmenų dienpinigiams;</w:t>
      </w:r>
    </w:p>
    <w:p w14:paraId="7FB385D1" w14:textId="433664DA" w:rsidR="00D617D5" w:rsidRPr="00C453FE" w:rsidRDefault="005A618E" w:rsidP="00D617D5">
      <w:pPr>
        <w:pStyle w:val="Pagrindinistekstas"/>
        <w:numPr>
          <w:ilvl w:val="1"/>
          <w:numId w:val="48"/>
        </w:numPr>
        <w:tabs>
          <w:tab w:val="left" w:pos="1418"/>
        </w:tabs>
        <w:spacing w:line="360" w:lineRule="auto"/>
        <w:ind w:left="0" w:firstLine="851"/>
        <w:rPr>
          <w:szCs w:val="24"/>
        </w:rPr>
      </w:pPr>
      <w:r w:rsidRPr="00C453FE">
        <w:rPr>
          <w:bCs w:val="0"/>
          <w:szCs w:val="24"/>
        </w:rPr>
        <w:t xml:space="preserve"> pastatų ar transporto priemonių remontui</w:t>
      </w:r>
      <w:r w:rsidR="00C01F1A" w:rsidRPr="00C453FE">
        <w:rPr>
          <w:bCs w:val="0"/>
          <w:szCs w:val="24"/>
        </w:rPr>
        <w:t xml:space="preserve">, </w:t>
      </w:r>
      <w:r w:rsidR="00C01F1A" w:rsidRPr="00C453FE">
        <w:t>meno kūrinių restauravimui ar įsigijimui</w:t>
      </w:r>
      <w:r w:rsidRPr="00C453FE">
        <w:rPr>
          <w:bCs w:val="0"/>
          <w:szCs w:val="24"/>
        </w:rPr>
        <w:t>;</w:t>
      </w:r>
    </w:p>
    <w:p w14:paraId="762C5BDA" w14:textId="775F75BA" w:rsidR="00D617D5" w:rsidRPr="00C453FE" w:rsidRDefault="005A618E" w:rsidP="00D617D5">
      <w:pPr>
        <w:pStyle w:val="Pagrindinistekstas"/>
        <w:numPr>
          <w:ilvl w:val="1"/>
          <w:numId w:val="48"/>
        </w:numPr>
        <w:tabs>
          <w:tab w:val="left" w:pos="1418"/>
        </w:tabs>
        <w:spacing w:line="360" w:lineRule="auto"/>
        <w:ind w:left="0" w:firstLine="851"/>
        <w:rPr>
          <w:szCs w:val="24"/>
        </w:rPr>
      </w:pPr>
      <w:r w:rsidRPr="00C453FE">
        <w:rPr>
          <w:bCs w:val="0"/>
          <w:szCs w:val="24"/>
        </w:rPr>
        <w:t xml:space="preserve">įgyvendinti projektui būtinų išlaidų, kurioms kompensuoti jau yra ar buvo skirta lėšų iš </w:t>
      </w:r>
      <w:r w:rsidR="00124344" w:rsidRPr="00C453FE">
        <w:rPr>
          <w:bCs w:val="0"/>
          <w:szCs w:val="24"/>
        </w:rPr>
        <w:t>S</w:t>
      </w:r>
      <w:r w:rsidRPr="00C453FE">
        <w:rPr>
          <w:bCs w:val="0"/>
          <w:szCs w:val="24"/>
        </w:rPr>
        <w:t xml:space="preserve">avivaldybės ar valstybės biudžeto ir kitų finansavimo šaltinių pagal kitas pareiškėjo </w:t>
      </w:r>
      <w:r w:rsidR="00C01F1A" w:rsidRPr="00C453FE">
        <w:rPr>
          <w:bCs w:val="0"/>
          <w:szCs w:val="24"/>
        </w:rPr>
        <w:t>P</w:t>
      </w:r>
      <w:r w:rsidRPr="00C453FE">
        <w:rPr>
          <w:bCs w:val="0"/>
          <w:szCs w:val="24"/>
        </w:rPr>
        <w:t>araiškas, t. y. išlaidos finansuojamos du ar daugiau kartų;</w:t>
      </w:r>
    </w:p>
    <w:p w14:paraId="7C3DB2F0" w14:textId="4FFE1461" w:rsidR="00D617D5" w:rsidRPr="00C453FE" w:rsidRDefault="005A618E" w:rsidP="00D617D5">
      <w:pPr>
        <w:pStyle w:val="Pagrindinistekstas"/>
        <w:numPr>
          <w:ilvl w:val="1"/>
          <w:numId w:val="48"/>
        </w:numPr>
        <w:tabs>
          <w:tab w:val="left" w:pos="1418"/>
        </w:tabs>
        <w:spacing w:line="360" w:lineRule="auto"/>
        <w:ind w:left="0" w:firstLine="851"/>
        <w:rPr>
          <w:szCs w:val="24"/>
        </w:rPr>
      </w:pPr>
      <w:r w:rsidRPr="00C453FE">
        <w:rPr>
          <w:bCs w:val="0"/>
          <w:szCs w:val="24"/>
        </w:rPr>
        <w:t>komisiniam mokesčiui už valiutos keitimą, nuostoliams, atsiradusiems dėl užsienio valiutos keitimo išlaidų;</w:t>
      </w:r>
    </w:p>
    <w:p w14:paraId="1BA100B3" w14:textId="77777777" w:rsidR="00C01F1A" w:rsidRPr="00C453FE" w:rsidRDefault="00C01F1A" w:rsidP="00C01F1A">
      <w:pPr>
        <w:pStyle w:val="Pagrindinistekstas"/>
        <w:numPr>
          <w:ilvl w:val="1"/>
          <w:numId w:val="48"/>
        </w:numPr>
        <w:tabs>
          <w:tab w:val="left" w:pos="1418"/>
        </w:tabs>
        <w:spacing w:line="360" w:lineRule="auto"/>
        <w:ind w:left="0" w:firstLine="851"/>
        <w:rPr>
          <w:szCs w:val="24"/>
        </w:rPr>
      </w:pPr>
      <w:r w:rsidRPr="00C453FE">
        <w:t>spaudos darbams, jeigu kūrinio tiražas leidžiamas pakartotinai;</w:t>
      </w:r>
    </w:p>
    <w:p w14:paraId="3BF51B5A" w14:textId="022A2E5B" w:rsidR="00D617D5" w:rsidRPr="00C453FE" w:rsidRDefault="00C01F1A" w:rsidP="00D617D5">
      <w:pPr>
        <w:pStyle w:val="Pagrindinistekstas"/>
        <w:numPr>
          <w:ilvl w:val="1"/>
          <w:numId w:val="48"/>
        </w:numPr>
        <w:tabs>
          <w:tab w:val="left" w:pos="1418"/>
        </w:tabs>
        <w:spacing w:line="360" w:lineRule="auto"/>
        <w:ind w:left="0" w:firstLine="851"/>
        <w:rPr>
          <w:szCs w:val="24"/>
        </w:rPr>
      </w:pPr>
      <w:r w:rsidRPr="00C453FE">
        <w:t>baudoms, delspinigiams, finansinėms nuobaudoms, bylinėjimosi išlaidoms, paskolų palūkanoms ir skolų padengimo išlaidoms;</w:t>
      </w:r>
    </w:p>
    <w:p w14:paraId="31B40ABB" w14:textId="7FB71909" w:rsidR="005A618E" w:rsidRPr="00C453FE" w:rsidRDefault="005A618E" w:rsidP="00D617D5">
      <w:pPr>
        <w:pStyle w:val="Pagrindinistekstas"/>
        <w:numPr>
          <w:ilvl w:val="1"/>
          <w:numId w:val="48"/>
        </w:numPr>
        <w:tabs>
          <w:tab w:val="left" w:pos="1418"/>
        </w:tabs>
        <w:spacing w:line="360" w:lineRule="auto"/>
        <w:ind w:left="0" w:firstLine="851"/>
        <w:rPr>
          <w:szCs w:val="24"/>
        </w:rPr>
      </w:pPr>
      <w:r w:rsidRPr="00C453FE">
        <w:t>kitoms išlaidoms, nesusijusioms su</w:t>
      </w:r>
      <w:r w:rsidR="00841A11" w:rsidRPr="00C453FE">
        <w:t xml:space="preserve"> p</w:t>
      </w:r>
      <w:r w:rsidRPr="00C453FE">
        <w:t>rojekto įgyvendinimui būtinomis išlaidomis.</w:t>
      </w:r>
    </w:p>
    <w:p w14:paraId="1DF69AB0" w14:textId="7869C820" w:rsidR="009B0C4B" w:rsidRPr="00C453FE" w:rsidRDefault="009B0C4B" w:rsidP="009B0C4B">
      <w:pPr>
        <w:pStyle w:val="Pagrindinistekstas"/>
        <w:numPr>
          <w:ilvl w:val="0"/>
          <w:numId w:val="48"/>
        </w:numPr>
        <w:tabs>
          <w:tab w:val="left" w:pos="1418"/>
        </w:tabs>
        <w:spacing w:line="360" w:lineRule="auto"/>
        <w:ind w:left="0" w:firstLine="851"/>
        <w:rPr>
          <w:szCs w:val="24"/>
        </w:rPr>
      </w:pPr>
      <w:bookmarkStart w:id="7" w:name="_Hlk164326060"/>
      <w:r w:rsidRPr="00C453FE">
        <w:t xml:space="preserve">Išlaidų tikslingumas įvertinamas pagal kiekvieną projektą atskirai vertinimo komisijos posėdžio metu. </w:t>
      </w:r>
      <w:r w:rsidR="005336F2" w:rsidRPr="00C453FE">
        <w:t>V</w:t>
      </w:r>
      <w:r w:rsidRPr="00C453FE">
        <w:t xml:space="preserve">ertinimo komisija turi teisę vertindama Paraiškas </w:t>
      </w:r>
      <w:r w:rsidR="00D147F3" w:rsidRPr="00C453FE">
        <w:t xml:space="preserve">rekomenduoti merui </w:t>
      </w:r>
      <w:r w:rsidRPr="00C453FE">
        <w:t>neskirti finansavimo jų vertinimu netinkamoms finansuoti projekto išlaidoms ar veikloms.</w:t>
      </w:r>
      <w:bookmarkEnd w:id="7"/>
    </w:p>
    <w:p w14:paraId="332DD6C5" w14:textId="351A9577" w:rsidR="009B0C4B" w:rsidRPr="00C453FE" w:rsidRDefault="009B0C4B" w:rsidP="009B0C4B">
      <w:pPr>
        <w:pStyle w:val="Pagrindinistekstas"/>
        <w:numPr>
          <w:ilvl w:val="0"/>
          <w:numId w:val="48"/>
        </w:numPr>
        <w:tabs>
          <w:tab w:val="left" w:pos="1418"/>
        </w:tabs>
        <w:spacing w:line="360" w:lineRule="auto"/>
        <w:ind w:left="0" w:firstLine="851"/>
        <w:rPr>
          <w:szCs w:val="24"/>
        </w:rPr>
      </w:pPr>
      <w:r w:rsidRPr="00C453FE">
        <w:lastRenderedPageBreak/>
        <w:t>Visi mokėjimai turi būti atliekami tik per finansines įstaigas. Kitu būdu atlikti mokėjimai laikomi netinkamais.</w:t>
      </w:r>
    </w:p>
    <w:p w14:paraId="11450479" w14:textId="77777777" w:rsidR="005A618E" w:rsidRPr="00C453FE" w:rsidRDefault="005A618E" w:rsidP="008C01A3">
      <w:pPr>
        <w:widowControl w:val="0"/>
        <w:tabs>
          <w:tab w:val="left" w:pos="851"/>
        </w:tabs>
        <w:autoSpaceDE w:val="0"/>
        <w:autoSpaceDN w:val="0"/>
        <w:adjustRightInd w:val="0"/>
        <w:jc w:val="center"/>
        <w:rPr>
          <w:b/>
          <w:lang w:eastAsia="lt-LT"/>
        </w:rPr>
      </w:pPr>
    </w:p>
    <w:p w14:paraId="3E411FD4" w14:textId="58C9B83A" w:rsidR="008C01A3" w:rsidRPr="00C453FE" w:rsidRDefault="005A618E" w:rsidP="009B0C4B">
      <w:pPr>
        <w:widowControl w:val="0"/>
        <w:tabs>
          <w:tab w:val="left" w:pos="851"/>
        </w:tabs>
        <w:autoSpaceDE w:val="0"/>
        <w:autoSpaceDN w:val="0"/>
        <w:adjustRightInd w:val="0"/>
        <w:spacing w:line="360" w:lineRule="auto"/>
        <w:jc w:val="center"/>
        <w:rPr>
          <w:b/>
          <w:bCs/>
          <w:lang w:eastAsia="lt-LT"/>
        </w:rPr>
      </w:pPr>
      <w:r w:rsidRPr="00C453FE">
        <w:rPr>
          <w:b/>
          <w:lang w:eastAsia="lt-LT"/>
        </w:rPr>
        <w:t>V</w:t>
      </w:r>
      <w:r w:rsidR="008C01A3" w:rsidRPr="00C453FE">
        <w:rPr>
          <w:b/>
          <w:lang w:eastAsia="lt-LT"/>
        </w:rPr>
        <w:t xml:space="preserve"> SKYRIUS</w:t>
      </w:r>
    </w:p>
    <w:p w14:paraId="636ECFB8" w14:textId="0DBD3C05" w:rsidR="008C01A3" w:rsidRPr="00C453FE" w:rsidRDefault="008C01A3" w:rsidP="009B0C4B">
      <w:pPr>
        <w:widowControl w:val="0"/>
        <w:tabs>
          <w:tab w:val="left" w:pos="851"/>
        </w:tabs>
        <w:autoSpaceDE w:val="0"/>
        <w:autoSpaceDN w:val="0"/>
        <w:adjustRightInd w:val="0"/>
        <w:spacing w:line="360" w:lineRule="auto"/>
        <w:jc w:val="center"/>
        <w:rPr>
          <w:b/>
          <w:bCs/>
          <w:lang w:eastAsia="lt-LT"/>
        </w:rPr>
      </w:pPr>
      <w:r w:rsidRPr="00C453FE">
        <w:rPr>
          <w:b/>
          <w:bCs/>
          <w:lang w:eastAsia="lt-LT"/>
        </w:rPr>
        <w:t xml:space="preserve">PROJEKTŲ </w:t>
      </w:r>
      <w:r w:rsidR="006B3BC0" w:rsidRPr="00C453FE">
        <w:rPr>
          <w:b/>
          <w:bCs/>
          <w:lang w:eastAsia="lt-LT"/>
        </w:rPr>
        <w:t xml:space="preserve">PARAIŠKŲ </w:t>
      </w:r>
      <w:r w:rsidRPr="00C453FE">
        <w:rPr>
          <w:b/>
          <w:bCs/>
          <w:lang w:eastAsia="lt-LT"/>
        </w:rPr>
        <w:t>VERTINIMAS</w:t>
      </w:r>
    </w:p>
    <w:p w14:paraId="75CE7B69" w14:textId="77777777" w:rsidR="0082613A" w:rsidRPr="00C453FE" w:rsidRDefault="0082613A" w:rsidP="008C01A3">
      <w:pPr>
        <w:widowControl w:val="0"/>
        <w:tabs>
          <w:tab w:val="left" w:pos="851"/>
        </w:tabs>
        <w:autoSpaceDE w:val="0"/>
        <w:autoSpaceDN w:val="0"/>
        <w:adjustRightInd w:val="0"/>
        <w:jc w:val="center"/>
        <w:rPr>
          <w:b/>
          <w:bCs/>
          <w:lang w:eastAsia="lt-LT"/>
        </w:rPr>
      </w:pPr>
    </w:p>
    <w:p w14:paraId="69ED487B" w14:textId="4CE73BA9" w:rsidR="00D617F3" w:rsidRPr="00C453FE" w:rsidRDefault="002E52AC" w:rsidP="005A3D57">
      <w:pPr>
        <w:pStyle w:val="Sraopastraipa"/>
        <w:numPr>
          <w:ilvl w:val="0"/>
          <w:numId w:val="48"/>
        </w:numPr>
        <w:tabs>
          <w:tab w:val="left" w:pos="1560"/>
        </w:tabs>
        <w:spacing w:line="360" w:lineRule="auto"/>
        <w:ind w:left="0" w:firstLine="851"/>
        <w:jc w:val="both"/>
        <w:rPr>
          <w:color w:val="auto"/>
          <w:lang w:val="lt-LT"/>
        </w:rPr>
      </w:pPr>
      <w:r w:rsidRPr="00C453FE">
        <w:rPr>
          <w:color w:val="auto"/>
          <w:lang w:val="lt-LT"/>
        </w:rPr>
        <w:t xml:space="preserve">Pateiktų </w:t>
      </w:r>
      <w:r w:rsidR="00094EF9" w:rsidRPr="00C453FE">
        <w:rPr>
          <w:color w:val="auto"/>
          <w:lang w:val="lt-LT"/>
        </w:rPr>
        <w:t>P</w:t>
      </w:r>
      <w:r w:rsidRPr="00C453FE">
        <w:rPr>
          <w:color w:val="auto"/>
          <w:lang w:val="lt-LT"/>
        </w:rPr>
        <w:t xml:space="preserve">araiškų vertinimą sudaro </w:t>
      </w:r>
      <w:r w:rsidR="003C0203" w:rsidRPr="00C453FE">
        <w:rPr>
          <w:color w:val="auto"/>
          <w:lang w:val="lt-LT"/>
        </w:rPr>
        <w:t xml:space="preserve">du </w:t>
      </w:r>
      <w:r w:rsidRPr="00C453FE">
        <w:rPr>
          <w:color w:val="auto"/>
          <w:lang w:val="lt-LT"/>
        </w:rPr>
        <w:t>etapai:</w:t>
      </w:r>
    </w:p>
    <w:p w14:paraId="06ECF4B1" w14:textId="77777777" w:rsidR="00D617F3" w:rsidRPr="00C453FE" w:rsidRDefault="002E52AC" w:rsidP="005A3D57">
      <w:pPr>
        <w:pStyle w:val="Sraopastraipa"/>
        <w:numPr>
          <w:ilvl w:val="1"/>
          <w:numId w:val="48"/>
        </w:numPr>
        <w:tabs>
          <w:tab w:val="left" w:pos="1560"/>
        </w:tabs>
        <w:spacing w:line="360" w:lineRule="auto"/>
        <w:ind w:left="0" w:firstLine="851"/>
        <w:jc w:val="both"/>
        <w:rPr>
          <w:color w:val="auto"/>
          <w:lang w:val="lt-LT"/>
        </w:rPr>
      </w:pPr>
      <w:r w:rsidRPr="00C453FE">
        <w:rPr>
          <w:color w:val="auto"/>
          <w:lang w:val="lt-LT"/>
        </w:rPr>
        <w:t>administracinės atitikties vertinimas;</w:t>
      </w:r>
    </w:p>
    <w:p w14:paraId="50753C97" w14:textId="07E96028" w:rsidR="00D617F3" w:rsidRPr="00C453FE" w:rsidRDefault="002E52AC" w:rsidP="005A3D57">
      <w:pPr>
        <w:pStyle w:val="Sraopastraipa"/>
        <w:numPr>
          <w:ilvl w:val="1"/>
          <w:numId w:val="48"/>
        </w:numPr>
        <w:tabs>
          <w:tab w:val="left" w:pos="1560"/>
        </w:tabs>
        <w:spacing w:line="360" w:lineRule="auto"/>
        <w:ind w:left="0" w:firstLine="851"/>
        <w:jc w:val="both"/>
        <w:rPr>
          <w:color w:val="auto"/>
          <w:lang w:val="lt-LT"/>
        </w:rPr>
      </w:pPr>
      <w:r w:rsidRPr="00C453FE">
        <w:rPr>
          <w:color w:val="auto"/>
          <w:lang w:val="lt-LT"/>
        </w:rPr>
        <w:t xml:space="preserve">Paraiškų vertinimas </w:t>
      </w:r>
      <w:r w:rsidR="00CF458D" w:rsidRPr="00C453FE">
        <w:rPr>
          <w:color w:val="auto"/>
          <w:lang w:val="lt-LT"/>
        </w:rPr>
        <w:t>vertinimo k</w:t>
      </w:r>
      <w:r w:rsidRPr="00C453FE">
        <w:rPr>
          <w:color w:val="auto"/>
          <w:lang w:val="lt-LT"/>
        </w:rPr>
        <w:t xml:space="preserve">omisijoje. </w:t>
      </w:r>
    </w:p>
    <w:p w14:paraId="2CC5944B" w14:textId="77777777" w:rsidR="00D617F3" w:rsidRPr="00C453FE" w:rsidRDefault="002E52AC" w:rsidP="005A3D57">
      <w:pPr>
        <w:pStyle w:val="Sraopastraipa"/>
        <w:numPr>
          <w:ilvl w:val="0"/>
          <w:numId w:val="48"/>
        </w:numPr>
        <w:tabs>
          <w:tab w:val="left" w:pos="1560"/>
        </w:tabs>
        <w:spacing w:line="360" w:lineRule="auto"/>
        <w:ind w:left="0" w:firstLine="851"/>
        <w:jc w:val="both"/>
        <w:rPr>
          <w:color w:val="auto"/>
          <w:lang w:val="lt-LT"/>
        </w:rPr>
      </w:pPr>
      <w:r w:rsidRPr="00C453FE">
        <w:rPr>
          <w:color w:val="auto"/>
          <w:lang w:val="lt-LT"/>
        </w:rPr>
        <w:t>Administracinės atitikties vertinimą atlieka Koordinatorius. Vertinimo metu:</w:t>
      </w:r>
    </w:p>
    <w:p w14:paraId="056B658C" w14:textId="61E68E2E" w:rsidR="00D617F3" w:rsidRPr="00C453FE" w:rsidRDefault="002E52AC" w:rsidP="005A3D57">
      <w:pPr>
        <w:pStyle w:val="Sraopastraipa"/>
        <w:numPr>
          <w:ilvl w:val="1"/>
          <w:numId w:val="48"/>
        </w:numPr>
        <w:tabs>
          <w:tab w:val="left" w:pos="1560"/>
        </w:tabs>
        <w:spacing w:line="360" w:lineRule="auto"/>
        <w:ind w:left="0" w:firstLine="851"/>
        <w:jc w:val="both"/>
        <w:rPr>
          <w:color w:val="auto"/>
          <w:lang w:val="lt-LT"/>
        </w:rPr>
      </w:pPr>
      <w:r w:rsidRPr="00C453FE">
        <w:rPr>
          <w:color w:val="auto"/>
          <w:lang w:val="lt-LT"/>
        </w:rPr>
        <w:t xml:space="preserve">susisteminamos registruotos </w:t>
      </w:r>
      <w:r w:rsidR="004A6558" w:rsidRPr="00C453FE">
        <w:rPr>
          <w:color w:val="auto"/>
          <w:lang w:val="lt-LT"/>
        </w:rPr>
        <w:t>P</w:t>
      </w:r>
      <w:r w:rsidRPr="00C453FE">
        <w:rPr>
          <w:color w:val="auto"/>
          <w:lang w:val="lt-LT"/>
        </w:rPr>
        <w:t>araiškos;</w:t>
      </w:r>
    </w:p>
    <w:p w14:paraId="7B6F2189" w14:textId="1B3CBE30" w:rsidR="00D617F3" w:rsidRPr="00C453FE" w:rsidRDefault="002E52AC" w:rsidP="005A3D57">
      <w:pPr>
        <w:pStyle w:val="Sraopastraipa"/>
        <w:numPr>
          <w:ilvl w:val="1"/>
          <w:numId w:val="48"/>
        </w:numPr>
        <w:tabs>
          <w:tab w:val="left" w:pos="1560"/>
        </w:tabs>
        <w:spacing w:line="360" w:lineRule="auto"/>
        <w:ind w:left="0" w:firstLine="851"/>
        <w:jc w:val="both"/>
        <w:rPr>
          <w:color w:val="auto"/>
          <w:lang w:val="lt-LT"/>
        </w:rPr>
      </w:pPr>
      <w:r w:rsidRPr="00C453FE">
        <w:rPr>
          <w:color w:val="auto"/>
          <w:lang w:val="lt-LT"/>
        </w:rPr>
        <w:t xml:space="preserve">nustatoma, ar Paraiška pateikta laikantis Aprašo </w:t>
      </w:r>
      <w:r w:rsidR="004A6558" w:rsidRPr="00C453FE">
        <w:rPr>
          <w:color w:val="auto"/>
          <w:lang w:val="lt-LT"/>
        </w:rPr>
        <w:t>II ir III skyrių punktų</w:t>
      </w:r>
      <w:r w:rsidRPr="00C453FE">
        <w:rPr>
          <w:color w:val="auto"/>
          <w:lang w:val="lt-LT"/>
        </w:rPr>
        <w:t xml:space="preserve"> nuostatų</w:t>
      </w:r>
      <w:r w:rsidR="0082613A" w:rsidRPr="00C453FE">
        <w:rPr>
          <w:color w:val="auto"/>
          <w:lang w:val="lt-LT"/>
        </w:rPr>
        <w:t xml:space="preserve"> ir administracin</w:t>
      </w:r>
      <w:r w:rsidR="004A6558" w:rsidRPr="00C453FE">
        <w:rPr>
          <w:color w:val="auto"/>
          <w:lang w:val="lt-LT"/>
        </w:rPr>
        <w:t>ės atitikties</w:t>
      </w:r>
      <w:r w:rsidR="0082613A" w:rsidRPr="00C453FE">
        <w:rPr>
          <w:color w:val="auto"/>
          <w:lang w:val="lt-LT"/>
        </w:rPr>
        <w:t xml:space="preserve"> reikalavimų.</w:t>
      </w:r>
    </w:p>
    <w:p w14:paraId="47E7962B" w14:textId="6A1AD7BC" w:rsidR="0082613A" w:rsidRPr="00C453FE" w:rsidRDefault="0082613A" w:rsidP="005A3D57">
      <w:pPr>
        <w:pStyle w:val="Sraopastraipa"/>
        <w:numPr>
          <w:ilvl w:val="1"/>
          <w:numId w:val="48"/>
        </w:numPr>
        <w:tabs>
          <w:tab w:val="left" w:pos="1560"/>
        </w:tabs>
        <w:spacing w:line="360" w:lineRule="auto"/>
        <w:ind w:left="0" w:firstLine="851"/>
        <w:jc w:val="both"/>
        <w:rPr>
          <w:color w:val="auto"/>
          <w:lang w:val="lt-LT"/>
        </w:rPr>
      </w:pPr>
      <w:r w:rsidRPr="00C453FE">
        <w:rPr>
          <w:color w:val="auto"/>
          <w:lang w:val="lt-LT"/>
        </w:rPr>
        <w:t xml:space="preserve">Koordinatorius per </w:t>
      </w:r>
      <w:r w:rsidR="00E31B0E" w:rsidRPr="00C453FE">
        <w:rPr>
          <w:color w:val="auto"/>
          <w:lang w:val="lt-LT"/>
        </w:rPr>
        <w:t>3</w:t>
      </w:r>
      <w:r w:rsidRPr="00C453FE">
        <w:rPr>
          <w:color w:val="auto"/>
          <w:lang w:val="lt-LT"/>
        </w:rPr>
        <w:t xml:space="preserve"> (</w:t>
      </w:r>
      <w:r w:rsidR="00E31B0E" w:rsidRPr="00C453FE">
        <w:rPr>
          <w:color w:val="auto"/>
          <w:lang w:val="lt-LT"/>
        </w:rPr>
        <w:t>tris</w:t>
      </w:r>
      <w:r w:rsidRPr="00C453FE">
        <w:rPr>
          <w:color w:val="auto"/>
          <w:lang w:val="lt-LT"/>
        </w:rPr>
        <w:t xml:space="preserve">) darbo dienas nuo paskutinės </w:t>
      </w:r>
      <w:r w:rsidR="004A6558" w:rsidRPr="00C453FE">
        <w:rPr>
          <w:color w:val="auto"/>
          <w:lang w:val="lt-LT"/>
        </w:rPr>
        <w:t>P</w:t>
      </w:r>
      <w:r w:rsidRPr="00C453FE">
        <w:rPr>
          <w:color w:val="auto"/>
          <w:lang w:val="lt-LT"/>
        </w:rPr>
        <w:t xml:space="preserve">araiškų kvietime pateikimo dienos atlieka administracinės atitikties vertinimą užpildydamas </w:t>
      </w:r>
      <w:r w:rsidR="004A6558" w:rsidRPr="00C453FE">
        <w:rPr>
          <w:color w:val="auto"/>
          <w:lang w:val="lt-LT"/>
        </w:rPr>
        <w:t>P</w:t>
      </w:r>
      <w:r w:rsidRPr="00C453FE">
        <w:rPr>
          <w:color w:val="auto"/>
          <w:lang w:val="lt-LT"/>
        </w:rPr>
        <w:t xml:space="preserve">araiškos administracinės atitikties vertinimo formą </w:t>
      </w:r>
      <w:r w:rsidRPr="00C453FE">
        <w:rPr>
          <w:i/>
          <w:color w:val="auto"/>
          <w:lang w:val="lt-LT"/>
        </w:rPr>
        <w:t>(2 priedas).</w:t>
      </w:r>
    </w:p>
    <w:p w14:paraId="7B094043" w14:textId="2867704D" w:rsidR="00D617F3" w:rsidRPr="00C453FE" w:rsidRDefault="000C2756"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color w:val="auto"/>
          <w:lang w:val="lt-LT"/>
        </w:rPr>
        <w:t xml:space="preserve">Jeigu kartu su </w:t>
      </w:r>
      <w:r w:rsidR="003C0203" w:rsidRPr="00C453FE">
        <w:rPr>
          <w:color w:val="auto"/>
          <w:lang w:val="lt-LT"/>
        </w:rPr>
        <w:t>P</w:t>
      </w:r>
      <w:r w:rsidRPr="00C453FE">
        <w:rPr>
          <w:color w:val="auto"/>
          <w:lang w:val="lt-LT"/>
        </w:rPr>
        <w:t xml:space="preserve">araiška pateikti ne visi Aprašo </w:t>
      </w:r>
      <w:r w:rsidR="004A6558" w:rsidRPr="00C453FE">
        <w:rPr>
          <w:color w:val="auto"/>
          <w:lang w:val="lt-LT"/>
        </w:rPr>
        <w:t>10</w:t>
      </w:r>
      <w:r w:rsidRPr="00C453FE">
        <w:rPr>
          <w:color w:val="auto"/>
          <w:lang w:val="lt-LT"/>
        </w:rPr>
        <w:t xml:space="preserve"> punkte nurodyti privalomi pateikti dokumentai, Koordinatorius raštu (el. p. adresu, nurodytu </w:t>
      </w:r>
      <w:r w:rsidR="004A6558" w:rsidRPr="00C453FE">
        <w:rPr>
          <w:color w:val="auto"/>
          <w:lang w:val="lt-LT"/>
        </w:rPr>
        <w:t>P</w:t>
      </w:r>
      <w:r w:rsidRPr="00C453FE">
        <w:rPr>
          <w:color w:val="auto"/>
          <w:lang w:val="lt-LT"/>
        </w:rPr>
        <w:t xml:space="preserve">araiškoje) kreipiasi į </w:t>
      </w:r>
      <w:r w:rsidR="004A6558" w:rsidRPr="00C453FE">
        <w:rPr>
          <w:color w:val="auto"/>
          <w:lang w:val="lt-LT"/>
        </w:rPr>
        <w:t>p</w:t>
      </w:r>
      <w:r w:rsidRPr="00C453FE">
        <w:rPr>
          <w:color w:val="auto"/>
          <w:lang w:val="lt-LT"/>
        </w:rPr>
        <w:t xml:space="preserve">areiškėją, nurodydamas jam pateikti privalomus dokumentus per 2 (dvi) darbo dienas nuo nurodymo gavimo dienos. Pareiškėjui per nustatytą terminą nepateikus privalomų dokumentų </w:t>
      </w:r>
      <w:r w:rsidR="00841A11" w:rsidRPr="00C453FE">
        <w:rPr>
          <w:color w:val="auto"/>
          <w:lang w:val="lt-LT"/>
        </w:rPr>
        <w:t>p</w:t>
      </w:r>
      <w:r w:rsidRPr="00C453FE">
        <w:rPr>
          <w:color w:val="auto"/>
          <w:lang w:val="lt-LT"/>
        </w:rPr>
        <w:t>rojektas nevertinamas.</w:t>
      </w:r>
    </w:p>
    <w:p w14:paraId="3CF3059D" w14:textId="5D296B35" w:rsidR="00D617F3" w:rsidRPr="00C453FE" w:rsidRDefault="000C2756"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color w:val="auto"/>
          <w:lang w:val="lt-LT"/>
        </w:rPr>
        <w:t xml:space="preserve">Koordinatorius ne vėliau kaip per 5 (penkias) darbo dienas nuo paskutinės Paraiškų </w:t>
      </w:r>
      <w:r w:rsidR="004A6558" w:rsidRPr="00C453FE">
        <w:rPr>
          <w:color w:val="auto"/>
          <w:lang w:val="lt-LT"/>
        </w:rPr>
        <w:t>k</w:t>
      </w:r>
      <w:r w:rsidRPr="00C453FE">
        <w:rPr>
          <w:color w:val="auto"/>
          <w:lang w:val="lt-LT"/>
        </w:rPr>
        <w:t>vietime pateikimo dienos pateikia Paraiškas, kurios atitiko administracinės atitikties vertinimą,</w:t>
      </w:r>
      <w:r w:rsidRPr="00C453FE">
        <w:rPr>
          <w:strike/>
          <w:color w:val="auto"/>
          <w:lang w:val="lt-LT"/>
        </w:rPr>
        <w:t xml:space="preserve"> </w:t>
      </w:r>
      <w:r w:rsidR="004A6558" w:rsidRPr="00C453FE">
        <w:rPr>
          <w:color w:val="auto"/>
          <w:lang w:val="lt-LT"/>
        </w:rPr>
        <w:t xml:space="preserve">Leidybinių ir literatūros veiklų </w:t>
      </w:r>
      <w:r w:rsidR="00F66E63" w:rsidRPr="00C453FE">
        <w:rPr>
          <w:color w:val="auto"/>
          <w:lang w:val="lt-LT"/>
        </w:rPr>
        <w:t>vertinimo komisijai.</w:t>
      </w:r>
      <w:r w:rsidR="004A6558" w:rsidRPr="00C453FE">
        <w:rPr>
          <w:color w:val="auto"/>
          <w:lang w:val="lt-LT"/>
        </w:rPr>
        <w:t xml:space="preserve"> Vertinimo komisijai pateikiamos ir Koordinatoriaus pastabos</w:t>
      </w:r>
      <w:r w:rsidR="00FB16EE" w:rsidRPr="00C453FE">
        <w:rPr>
          <w:color w:val="auto"/>
          <w:lang w:val="lt-LT"/>
        </w:rPr>
        <w:t>,</w:t>
      </w:r>
      <w:r w:rsidR="004A6558" w:rsidRPr="00C453FE">
        <w:rPr>
          <w:color w:val="auto"/>
          <w:lang w:val="lt-LT"/>
        </w:rPr>
        <w:t xml:space="preserve"> įrašytos Paraiškos administracinės atitikties vertinimo formoje. Vertinimo komisija Paraiškas įvertina ne vėliau kaip per 5 (penkias) darbo dienas nuo Paraiškų, kurios atitiko administracinės atitikties vertinimą, gavimo dienos.</w:t>
      </w:r>
    </w:p>
    <w:p w14:paraId="6A7FC3BC" w14:textId="0F5FDA4A" w:rsidR="00D617F3" w:rsidRPr="00C453FE" w:rsidRDefault="00CE7F9D"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rFonts w:eastAsia="SimSun"/>
          <w:color w:val="auto"/>
          <w:kern w:val="3"/>
          <w:lang w:val="lt-LT" w:bidi="hi-IN"/>
        </w:rPr>
        <w:t>Atsižvelgdama į administracinės atitikties vertinimą,</w:t>
      </w:r>
      <w:r w:rsidRPr="00C453FE">
        <w:rPr>
          <w:color w:val="auto"/>
          <w:lang w:val="lt-LT"/>
        </w:rPr>
        <w:t xml:space="preserve"> projektus vertina </w:t>
      </w:r>
      <w:r w:rsidR="00124344" w:rsidRPr="00C453FE">
        <w:rPr>
          <w:color w:val="auto"/>
          <w:lang w:val="lt-LT"/>
        </w:rPr>
        <w:t>S</w:t>
      </w:r>
      <w:r w:rsidRPr="00C453FE">
        <w:rPr>
          <w:color w:val="auto"/>
          <w:lang w:val="lt-LT"/>
        </w:rPr>
        <w:t xml:space="preserve">avivaldybės mero potvarkiu sudaryta vertinimo komisija, veikianti pagal </w:t>
      </w:r>
      <w:r w:rsidR="00124344" w:rsidRPr="00C453FE">
        <w:rPr>
          <w:color w:val="auto"/>
          <w:lang w:val="lt-LT"/>
        </w:rPr>
        <w:t>S</w:t>
      </w:r>
      <w:r w:rsidRPr="00C453FE">
        <w:rPr>
          <w:color w:val="auto"/>
          <w:lang w:val="lt-LT"/>
        </w:rPr>
        <w:t>avivaldybės mero patvirtintą vertinimo komisijos darbo reglamentą.</w:t>
      </w:r>
      <w:r w:rsidR="0028776A" w:rsidRPr="00C453FE">
        <w:rPr>
          <w:color w:val="auto"/>
          <w:lang w:val="lt-LT"/>
        </w:rPr>
        <w:t xml:space="preserve"> </w:t>
      </w:r>
    </w:p>
    <w:p w14:paraId="46B82408" w14:textId="2CF59435" w:rsidR="00D617F3" w:rsidRPr="00C453FE" w:rsidRDefault="00CE7F9D"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color w:val="auto"/>
          <w:lang w:val="lt-LT"/>
        </w:rPr>
        <w:t>Vertinimo k</w:t>
      </w:r>
      <w:r w:rsidR="002657DD" w:rsidRPr="00C453FE">
        <w:rPr>
          <w:color w:val="auto"/>
          <w:lang w:val="lt-LT"/>
        </w:rPr>
        <w:t xml:space="preserve">omisija sudaroma </w:t>
      </w:r>
      <w:r w:rsidRPr="00C453FE">
        <w:rPr>
          <w:color w:val="auto"/>
          <w:lang w:val="lt-LT"/>
        </w:rPr>
        <w:t xml:space="preserve">abėcėlės tvarka, </w:t>
      </w:r>
      <w:r w:rsidR="002657DD" w:rsidRPr="00C453FE">
        <w:rPr>
          <w:color w:val="auto"/>
          <w:lang w:val="lt-LT"/>
        </w:rPr>
        <w:t xml:space="preserve">iš ne </w:t>
      </w:r>
      <w:r w:rsidRPr="00C453FE">
        <w:rPr>
          <w:color w:val="auto"/>
          <w:lang w:val="lt-LT"/>
        </w:rPr>
        <w:t xml:space="preserve">mažiau </w:t>
      </w:r>
      <w:r w:rsidR="002657DD" w:rsidRPr="00C453FE">
        <w:rPr>
          <w:color w:val="auto"/>
          <w:lang w:val="lt-LT"/>
        </w:rPr>
        <w:t xml:space="preserve">kaip 5 (penkių) narių, turinčių profesinių kompetencijų leidybos srityje, iš kurių ne daugiau kaip 2 </w:t>
      </w:r>
      <w:r w:rsidR="0084504D" w:rsidRPr="00C453FE">
        <w:rPr>
          <w:color w:val="auto"/>
          <w:lang w:val="lt-LT"/>
        </w:rPr>
        <w:t>A</w:t>
      </w:r>
      <w:r w:rsidR="002657DD" w:rsidRPr="00C453FE">
        <w:rPr>
          <w:color w:val="auto"/>
          <w:lang w:val="lt-LT"/>
        </w:rPr>
        <w:t xml:space="preserve">dministracijos darbuotojai, </w:t>
      </w:r>
      <w:r w:rsidRPr="00C453FE">
        <w:rPr>
          <w:color w:val="auto"/>
          <w:lang w:val="lt-LT"/>
        </w:rPr>
        <w:t xml:space="preserve">vietos ar nacionalinio kultūros ir (ar) kultūrinio švietimo srities atstovai, </w:t>
      </w:r>
      <w:bookmarkStart w:id="8" w:name="_Hlk141258689"/>
      <w:bookmarkStart w:id="9" w:name="_Hlk141258907"/>
      <w:r w:rsidRPr="00C453FE">
        <w:rPr>
          <w:color w:val="auto"/>
          <w:lang w:val="lt-LT"/>
        </w:rPr>
        <w:t>1 deleguotas NVO atstovas</w:t>
      </w:r>
      <w:bookmarkEnd w:id="8"/>
      <w:r w:rsidRPr="00C453FE">
        <w:rPr>
          <w:color w:val="auto"/>
          <w:lang w:val="lt-LT"/>
        </w:rPr>
        <w:t>.</w:t>
      </w:r>
      <w:bookmarkEnd w:id="9"/>
      <w:r w:rsidRPr="00C453FE">
        <w:rPr>
          <w:color w:val="auto"/>
          <w:lang w:val="lt-LT"/>
        </w:rPr>
        <w:t xml:space="preserve"> Vertinimo komisijos narius gali deleguoti </w:t>
      </w:r>
      <w:r w:rsidR="0084504D" w:rsidRPr="00C453FE">
        <w:rPr>
          <w:color w:val="auto"/>
          <w:lang w:val="lt-LT"/>
        </w:rPr>
        <w:t>A</w:t>
      </w:r>
      <w:r w:rsidRPr="00C453FE">
        <w:rPr>
          <w:color w:val="auto"/>
          <w:lang w:val="lt-LT"/>
        </w:rPr>
        <w:t xml:space="preserve">dministracijos direktorius, visuomenės atstovai (Lietuvos Respublikoje įregistruotų viešųjų juridinių asmenų vadovai ar įgalioti atstovai), bendruomeninių ir kultūros organizacijų vadovai ar įgalioti atstovai. Kiekvienais naujais </w:t>
      </w:r>
      <w:r w:rsidRPr="00C453FE">
        <w:rPr>
          <w:color w:val="auto"/>
          <w:lang w:val="lt-LT"/>
        </w:rPr>
        <w:lastRenderedPageBreak/>
        <w:t>kalendoriniais metais vykdoma ne mažiau kaip 1/5 vertinimo komisijos narių rotacija nuo pirmo nario.</w:t>
      </w:r>
    </w:p>
    <w:p w14:paraId="18EAB767" w14:textId="577D2D9B" w:rsidR="00D617F3" w:rsidRPr="00C453FE" w:rsidRDefault="00CE7F9D"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color w:val="auto"/>
          <w:lang w:val="lt-LT"/>
        </w:rPr>
        <w:t>Meras paskiria vertinimo komisijos pirmininką, pirmininko pavaduotoją ir tvirtina vertinimo komisijos sudėtį bei skiria vertinimo komisijos sekretorių, kuris nėra vertinimo komisijos narys.</w:t>
      </w:r>
    </w:p>
    <w:p w14:paraId="1C7DA007" w14:textId="1F5E2787" w:rsidR="00D617F3" w:rsidRPr="00C453FE" w:rsidRDefault="00537A45"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color w:val="auto"/>
          <w:lang w:val="lt-LT"/>
        </w:rPr>
        <w:t xml:space="preserve">Pagrindinė </w:t>
      </w:r>
      <w:r w:rsidR="00CE7F9D" w:rsidRPr="00C453FE">
        <w:rPr>
          <w:color w:val="auto"/>
          <w:lang w:val="lt-LT"/>
        </w:rPr>
        <w:t>vertinimo k</w:t>
      </w:r>
      <w:r w:rsidRPr="00C453FE">
        <w:rPr>
          <w:color w:val="auto"/>
          <w:lang w:val="lt-LT"/>
        </w:rPr>
        <w:t>omisijos veiklos forma yra posėdžiai. Posėdžiai gali vykti kontaktiniu ar nuotoliniu būdu realiuoju laiku elektroninių ryšių priemonėmis ir mišriuoju būdu.</w:t>
      </w:r>
      <w:r w:rsidR="00CE7F9D" w:rsidRPr="00C453FE">
        <w:rPr>
          <w:color w:val="auto"/>
          <w:lang w:val="lt-LT"/>
        </w:rPr>
        <w:t xml:space="preserve"> </w:t>
      </w:r>
    </w:p>
    <w:p w14:paraId="2F7E4F5D" w14:textId="337F3F56" w:rsidR="00D617F3" w:rsidRPr="00C453FE" w:rsidRDefault="00CE7F9D" w:rsidP="005A3D57">
      <w:pPr>
        <w:pStyle w:val="Sraopastraipa"/>
        <w:numPr>
          <w:ilvl w:val="0"/>
          <w:numId w:val="48"/>
        </w:numPr>
        <w:tabs>
          <w:tab w:val="left" w:pos="709"/>
          <w:tab w:val="left" w:pos="1560"/>
        </w:tabs>
        <w:spacing w:line="360" w:lineRule="auto"/>
        <w:ind w:left="0" w:firstLine="851"/>
        <w:jc w:val="both"/>
        <w:rPr>
          <w:color w:val="auto"/>
          <w:lang w:val="lt-LT"/>
        </w:rPr>
      </w:pPr>
      <w:r w:rsidRPr="00C453FE">
        <w:rPr>
          <w:color w:val="auto"/>
          <w:lang w:val="lt-LT"/>
        </w:rPr>
        <w:t>Vertinimo k</w:t>
      </w:r>
      <w:r w:rsidR="008C03BB" w:rsidRPr="00C453FE">
        <w:rPr>
          <w:color w:val="auto"/>
          <w:lang w:val="lt-LT"/>
        </w:rPr>
        <w:t xml:space="preserve">omisija </w:t>
      </w:r>
      <w:r w:rsidRPr="00C453FE">
        <w:rPr>
          <w:color w:val="auto"/>
          <w:lang w:val="lt-LT"/>
        </w:rPr>
        <w:t>P</w:t>
      </w:r>
      <w:r w:rsidR="008C03BB" w:rsidRPr="00C453FE">
        <w:rPr>
          <w:color w:val="auto"/>
          <w:lang w:val="lt-LT"/>
        </w:rPr>
        <w:t xml:space="preserve">araiškas vertina balais pagal </w:t>
      </w:r>
      <w:r w:rsidR="00841A11" w:rsidRPr="00C453FE">
        <w:rPr>
          <w:color w:val="auto"/>
          <w:lang w:val="lt-LT"/>
        </w:rPr>
        <w:t>p</w:t>
      </w:r>
      <w:r w:rsidR="008C03BB" w:rsidRPr="00C453FE">
        <w:rPr>
          <w:color w:val="auto"/>
          <w:lang w:val="lt-LT"/>
        </w:rPr>
        <w:t>rojekto vertinimo kriterijus, pateiktus Paraiškos vertinimo formoje (</w:t>
      </w:r>
      <w:r w:rsidR="008C03BB" w:rsidRPr="00C453FE">
        <w:rPr>
          <w:i/>
          <w:color w:val="auto"/>
          <w:lang w:val="lt-LT"/>
        </w:rPr>
        <w:t>3 priedas</w:t>
      </w:r>
      <w:r w:rsidR="008C03BB" w:rsidRPr="00C453FE">
        <w:rPr>
          <w:color w:val="auto"/>
          <w:lang w:val="lt-LT"/>
        </w:rPr>
        <w:t>):</w:t>
      </w:r>
    </w:p>
    <w:p w14:paraId="42BD4B8E" w14:textId="3B17C41C" w:rsidR="00D617F3" w:rsidRPr="00C453FE" w:rsidRDefault="00F94C2E"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w:t>
      </w:r>
      <w:r w:rsidR="008C03BB" w:rsidRPr="00C453FE">
        <w:rPr>
          <w:color w:val="auto"/>
          <w:lang w:val="lt-LT"/>
        </w:rPr>
        <w:t>rojekto atitikimas prioritetams (</w:t>
      </w:r>
      <w:r w:rsidRPr="00C453FE">
        <w:rPr>
          <w:color w:val="auto"/>
          <w:lang w:val="lt-LT"/>
        </w:rPr>
        <w:t>p</w:t>
      </w:r>
      <w:r w:rsidR="008C03BB" w:rsidRPr="00C453FE">
        <w:rPr>
          <w:color w:val="auto"/>
          <w:lang w:val="lt-LT"/>
        </w:rPr>
        <w:t xml:space="preserve">rojektas atitinka </w:t>
      </w:r>
      <w:r w:rsidR="00CE7F9D" w:rsidRPr="00C453FE">
        <w:rPr>
          <w:color w:val="auto"/>
          <w:lang w:val="lt-LT"/>
        </w:rPr>
        <w:t>bent</w:t>
      </w:r>
      <w:r w:rsidR="00E31B0E" w:rsidRPr="00C453FE">
        <w:rPr>
          <w:color w:val="auto"/>
          <w:lang w:val="lt-LT"/>
        </w:rPr>
        <w:t xml:space="preserve"> 2</w:t>
      </w:r>
      <w:r w:rsidR="008C03BB" w:rsidRPr="00C453FE">
        <w:rPr>
          <w:color w:val="auto"/>
          <w:lang w:val="lt-LT"/>
        </w:rPr>
        <w:t xml:space="preserve"> nurodytus prioritetus), jei </w:t>
      </w:r>
      <w:r w:rsidRPr="00C453FE">
        <w:rPr>
          <w:color w:val="auto"/>
          <w:lang w:val="lt-LT"/>
        </w:rPr>
        <w:t>vertinimo k</w:t>
      </w:r>
      <w:r w:rsidR="008C03BB" w:rsidRPr="00C453FE">
        <w:rPr>
          <w:color w:val="auto"/>
          <w:lang w:val="lt-LT"/>
        </w:rPr>
        <w:t xml:space="preserve">omisijos vertinimu pateiktas </w:t>
      </w:r>
      <w:r w:rsidR="00841A11" w:rsidRPr="00C453FE">
        <w:rPr>
          <w:color w:val="auto"/>
          <w:lang w:val="lt-LT"/>
        </w:rPr>
        <w:t xml:space="preserve">projektas </w:t>
      </w:r>
      <w:r w:rsidR="008C03BB" w:rsidRPr="00C453FE">
        <w:rPr>
          <w:color w:val="auto"/>
          <w:lang w:val="lt-LT"/>
        </w:rPr>
        <w:t xml:space="preserve">neatitinka Aprašo </w:t>
      </w:r>
      <w:r w:rsidR="00CE7F9D" w:rsidRPr="00C453FE">
        <w:rPr>
          <w:color w:val="auto"/>
          <w:lang w:val="lt-LT"/>
        </w:rPr>
        <w:t>7</w:t>
      </w:r>
      <w:r w:rsidR="000F7A42" w:rsidRPr="00C453FE">
        <w:rPr>
          <w:color w:val="auto"/>
          <w:lang w:val="lt-LT"/>
        </w:rPr>
        <w:t xml:space="preserve"> p</w:t>
      </w:r>
      <w:r w:rsidR="00423BD9" w:rsidRPr="00C453FE">
        <w:rPr>
          <w:color w:val="auto"/>
          <w:lang w:val="lt-LT"/>
        </w:rPr>
        <w:t>unkto</w:t>
      </w:r>
      <w:r w:rsidR="000F7A42" w:rsidRPr="00C453FE">
        <w:rPr>
          <w:color w:val="auto"/>
          <w:lang w:val="lt-LT"/>
        </w:rPr>
        <w:t xml:space="preserve"> nuostatų</w:t>
      </w:r>
      <w:r w:rsidR="00000C87" w:rsidRPr="00C453FE">
        <w:rPr>
          <w:color w:val="auto"/>
          <w:lang w:val="lt-LT"/>
        </w:rPr>
        <w:t>,</w:t>
      </w:r>
      <w:r w:rsidR="000F7A42" w:rsidRPr="00C453FE">
        <w:rPr>
          <w:color w:val="auto"/>
          <w:lang w:val="lt-LT"/>
        </w:rPr>
        <w:t xml:space="preserve"> </w:t>
      </w:r>
      <w:r w:rsidR="008C03BB" w:rsidRPr="00C453FE">
        <w:rPr>
          <w:color w:val="auto"/>
          <w:lang w:val="lt-LT"/>
        </w:rPr>
        <w:t>Paraiška toliau nevertinama, Komisijos narys išva</w:t>
      </w:r>
      <w:r w:rsidR="002C6775" w:rsidRPr="00C453FE">
        <w:rPr>
          <w:color w:val="auto"/>
          <w:lang w:val="lt-LT"/>
        </w:rPr>
        <w:t>dą įrašo Paraiškos vertinimo fo</w:t>
      </w:r>
      <w:r w:rsidR="008C03BB" w:rsidRPr="00C453FE">
        <w:rPr>
          <w:color w:val="auto"/>
          <w:lang w:val="lt-LT"/>
        </w:rPr>
        <w:t>r</w:t>
      </w:r>
      <w:r w:rsidR="002C6775" w:rsidRPr="00C453FE">
        <w:rPr>
          <w:color w:val="auto"/>
          <w:lang w:val="lt-LT"/>
        </w:rPr>
        <w:t>m</w:t>
      </w:r>
      <w:r w:rsidR="008C03BB" w:rsidRPr="00C453FE">
        <w:rPr>
          <w:color w:val="auto"/>
          <w:lang w:val="lt-LT"/>
        </w:rPr>
        <w:t>oje;</w:t>
      </w:r>
    </w:p>
    <w:p w14:paraId="6B8589DA" w14:textId="6093E644" w:rsidR="00D617F3" w:rsidRPr="00C453FE" w:rsidRDefault="00F94C2E"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bCs/>
          <w:color w:val="auto"/>
          <w:lang w:val="lt-LT"/>
        </w:rPr>
        <w:t>p</w:t>
      </w:r>
      <w:r w:rsidR="008C03BB" w:rsidRPr="00C453FE">
        <w:rPr>
          <w:bCs/>
          <w:color w:val="auto"/>
          <w:lang w:val="lt-LT"/>
        </w:rPr>
        <w:t xml:space="preserve">rojekto tikslas, uždaviniai </w:t>
      </w:r>
      <w:r w:rsidR="008C03BB" w:rsidRPr="00C453FE">
        <w:rPr>
          <w:color w:val="auto"/>
          <w:lang w:val="lt-LT"/>
        </w:rPr>
        <w:t>(tikslas konkretus, pamatuojamas, įgyvendinamas, numatyti konkretūs uždaviniai tikslui pasiekti);</w:t>
      </w:r>
    </w:p>
    <w:p w14:paraId="3ECE325B" w14:textId="6C9DF604" w:rsidR="00D617F3" w:rsidRPr="00C453FE" w:rsidRDefault="00F94C2E"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w:t>
      </w:r>
      <w:r w:rsidR="008C03BB" w:rsidRPr="00C453FE">
        <w:rPr>
          <w:color w:val="auto"/>
          <w:lang w:val="lt-LT"/>
        </w:rPr>
        <w:t>rojekto aktualumas</w:t>
      </w:r>
      <w:r w:rsidR="008C03BB" w:rsidRPr="00C453FE">
        <w:rPr>
          <w:b/>
          <w:color w:val="auto"/>
          <w:lang w:val="lt-LT"/>
        </w:rPr>
        <w:t xml:space="preserve"> </w:t>
      </w:r>
      <w:r w:rsidR="008C03BB" w:rsidRPr="00C453FE">
        <w:rPr>
          <w:color w:val="auto"/>
          <w:lang w:val="lt-LT"/>
        </w:rPr>
        <w:t>(</w:t>
      </w:r>
      <w:r w:rsidRPr="00C453FE">
        <w:rPr>
          <w:color w:val="auto"/>
          <w:lang w:val="lt-LT"/>
        </w:rPr>
        <w:t>p</w:t>
      </w:r>
      <w:r w:rsidR="008C03BB" w:rsidRPr="00C453FE">
        <w:rPr>
          <w:color w:val="auto"/>
          <w:lang w:val="lt-LT"/>
        </w:rPr>
        <w:t>rojektas yra aktualus);</w:t>
      </w:r>
    </w:p>
    <w:p w14:paraId="3FC1A2E1" w14:textId="76C5AC39" w:rsidR="000562F4" w:rsidRPr="00C453FE" w:rsidRDefault="000562F4"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projekto originalumas, kūrybiškumas, naujumas (projektas pasižymi originalumu, naujumu, yra naujoviškas, kūrybiškas);</w:t>
      </w:r>
    </w:p>
    <w:p w14:paraId="7BC85986" w14:textId="77777777" w:rsidR="00D617F3" w:rsidRPr="00C453FE" w:rsidRDefault="008C03BB"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laukiami rezultatai (laukiami rezultatai dera su projekto tikslu, uždaviniais ir planuojama vykdyti veikla);</w:t>
      </w:r>
    </w:p>
    <w:p w14:paraId="74732B95" w14:textId="13627606" w:rsidR="00D617F3" w:rsidRPr="00C453FE" w:rsidRDefault="00BC7308"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t</w:t>
      </w:r>
      <w:r w:rsidR="008C03BB" w:rsidRPr="00C453FE">
        <w:rPr>
          <w:color w:val="auto"/>
          <w:lang w:val="lt-LT"/>
        </w:rPr>
        <w:t xml:space="preserve">ikslinė </w:t>
      </w:r>
      <w:r w:rsidR="000562F4" w:rsidRPr="00C453FE">
        <w:rPr>
          <w:color w:val="auto"/>
          <w:lang w:val="lt-LT"/>
        </w:rPr>
        <w:t>p</w:t>
      </w:r>
      <w:r w:rsidR="008C03BB" w:rsidRPr="00C453FE">
        <w:rPr>
          <w:color w:val="auto"/>
          <w:lang w:val="lt-LT"/>
        </w:rPr>
        <w:t xml:space="preserve">rojekto grupė ir projekto dalyviai (nurodyta tikslinė </w:t>
      </w:r>
      <w:r w:rsidR="000562F4" w:rsidRPr="00C453FE">
        <w:rPr>
          <w:color w:val="auto"/>
          <w:lang w:val="lt-LT"/>
        </w:rPr>
        <w:t>p</w:t>
      </w:r>
      <w:r w:rsidR="008C03BB" w:rsidRPr="00C453FE">
        <w:rPr>
          <w:color w:val="auto"/>
          <w:lang w:val="lt-LT"/>
        </w:rPr>
        <w:t>rojekto grupė ir numatomas</w:t>
      </w:r>
      <w:r w:rsidR="000562F4" w:rsidRPr="00C453FE">
        <w:rPr>
          <w:color w:val="auto"/>
          <w:lang w:val="lt-LT"/>
        </w:rPr>
        <w:t xml:space="preserve"> jos skaičius bei numatomas p</w:t>
      </w:r>
      <w:r w:rsidR="008C03BB" w:rsidRPr="00C453FE">
        <w:rPr>
          <w:color w:val="auto"/>
          <w:lang w:val="lt-LT"/>
        </w:rPr>
        <w:t>rojekto dalyvių skaičius);</w:t>
      </w:r>
    </w:p>
    <w:p w14:paraId="138085EF" w14:textId="66648345" w:rsidR="00D617F3" w:rsidRPr="00C453FE" w:rsidRDefault="008C03BB"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 xml:space="preserve">veiklos vykdytojo patirtis (veiklos vykdytojų patirtis yra tinkama įgyvendinti </w:t>
      </w:r>
      <w:r w:rsidR="000562F4" w:rsidRPr="00C453FE">
        <w:rPr>
          <w:color w:val="auto"/>
          <w:lang w:val="lt-LT"/>
        </w:rPr>
        <w:t>p</w:t>
      </w:r>
      <w:r w:rsidRPr="00C453FE">
        <w:rPr>
          <w:color w:val="auto"/>
          <w:lang w:val="lt-LT"/>
        </w:rPr>
        <w:t>rojektą);</w:t>
      </w:r>
    </w:p>
    <w:p w14:paraId="517B42AF" w14:textId="67FA2F01" w:rsidR="00D617F3" w:rsidRPr="00C453FE" w:rsidRDefault="008C03BB"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Projekto viešinimas</w:t>
      </w:r>
      <w:r w:rsidR="000562F4" w:rsidRPr="00C453FE">
        <w:rPr>
          <w:color w:val="auto"/>
          <w:lang w:val="lt-LT"/>
        </w:rPr>
        <w:t xml:space="preserve"> ir auditorijų pritraukimas</w:t>
      </w:r>
      <w:r w:rsidRPr="00C453FE">
        <w:rPr>
          <w:color w:val="auto"/>
          <w:lang w:val="lt-LT"/>
        </w:rPr>
        <w:t xml:space="preserve"> (numatytos efektyvios viešinimo</w:t>
      </w:r>
      <w:r w:rsidR="000562F4" w:rsidRPr="00C453FE">
        <w:rPr>
          <w:color w:val="auto"/>
          <w:lang w:val="lt-LT"/>
        </w:rPr>
        <w:t xml:space="preserve"> ir tikslinių auditorijų pritraukimo</w:t>
      </w:r>
      <w:r w:rsidRPr="00C453FE">
        <w:rPr>
          <w:color w:val="auto"/>
          <w:lang w:val="lt-LT"/>
        </w:rPr>
        <w:t xml:space="preserve"> priemonės);</w:t>
      </w:r>
    </w:p>
    <w:p w14:paraId="41641905" w14:textId="1024FF55" w:rsidR="00D617F3" w:rsidRPr="00C453FE" w:rsidRDefault="00997C46"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w:t>
      </w:r>
      <w:r w:rsidR="008C03BB" w:rsidRPr="00C453FE">
        <w:rPr>
          <w:color w:val="auto"/>
          <w:lang w:val="lt-LT"/>
        </w:rPr>
        <w:t xml:space="preserve">rojekto įgyvendinimo planas (planas atitinka </w:t>
      </w:r>
      <w:r w:rsidRPr="00C453FE">
        <w:rPr>
          <w:color w:val="auto"/>
          <w:lang w:val="lt-LT"/>
        </w:rPr>
        <w:t>p</w:t>
      </w:r>
      <w:r w:rsidR="008C03BB" w:rsidRPr="00C453FE">
        <w:rPr>
          <w:color w:val="auto"/>
          <w:lang w:val="lt-LT"/>
        </w:rPr>
        <w:t>rojekto tikslą, uždavinius, veiklos logiškai suplanuotos);</w:t>
      </w:r>
    </w:p>
    <w:p w14:paraId="02C9C807" w14:textId="0D84ABCA" w:rsidR="00D617F3" w:rsidRPr="00C453FE" w:rsidRDefault="00997C46"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w:t>
      </w:r>
      <w:r w:rsidR="008C03BB" w:rsidRPr="00C453FE">
        <w:rPr>
          <w:color w:val="auto"/>
          <w:lang w:val="lt-LT"/>
        </w:rPr>
        <w:t>rojekto biudžetas (</w:t>
      </w:r>
      <w:r w:rsidRPr="00C453FE">
        <w:rPr>
          <w:color w:val="auto"/>
          <w:lang w:val="lt-LT"/>
        </w:rPr>
        <w:t>p</w:t>
      </w:r>
      <w:r w:rsidR="008C03BB" w:rsidRPr="00C453FE">
        <w:rPr>
          <w:color w:val="auto"/>
          <w:lang w:val="lt-LT"/>
        </w:rPr>
        <w:t xml:space="preserve">rojekto biudžeto lėšų planavimas atitinka Aprašo </w:t>
      </w:r>
      <w:r w:rsidRPr="00C453FE">
        <w:rPr>
          <w:color w:val="auto"/>
          <w:lang w:val="lt-LT"/>
        </w:rPr>
        <w:t>14</w:t>
      </w:r>
      <w:r w:rsidR="008C03BB" w:rsidRPr="00C453FE">
        <w:rPr>
          <w:color w:val="auto"/>
          <w:lang w:val="lt-LT"/>
        </w:rPr>
        <w:t xml:space="preserve"> punkte numatytus reikalavimus, lėšos planuojamos racionaliai, atitinka vykdomo projekto veiklas, išlaidos pagrįstos);</w:t>
      </w:r>
    </w:p>
    <w:p w14:paraId="6A226FAE" w14:textId="255FFE7E" w:rsidR="008C03BB" w:rsidRPr="00C453FE" w:rsidRDefault="00997C46" w:rsidP="005A3D57">
      <w:pPr>
        <w:pStyle w:val="Sraopastraipa"/>
        <w:numPr>
          <w:ilvl w:val="1"/>
          <w:numId w:val="48"/>
        </w:numPr>
        <w:tabs>
          <w:tab w:val="left" w:pos="709"/>
          <w:tab w:val="left" w:pos="1560"/>
        </w:tabs>
        <w:spacing w:line="360" w:lineRule="auto"/>
        <w:ind w:left="0" w:firstLine="851"/>
        <w:jc w:val="both"/>
        <w:rPr>
          <w:color w:val="auto"/>
          <w:lang w:val="lt-LT"/>
        </w:rPr>
      </w:pPr>
      <w:r w:rsidRPr="00C453FE">
        <w:rPr>
          <w:color w:val="auto"/>
          <w:lang w:val="lt-LT"/>
        </w:rPr>
        <w:t>p</w:t>
      </w:r>
      <w:r w:rsidR="008C03BB" w:rsidRPr="00C453FE">
        <w:rPr>
          <w:color w:val="auto"/>
          <w:lang w:val="lt-LT"/>
        </w:rPr>
        <w:t>rojekto rėmėjai</w:t>
      </w:r>
      <w:r w:rsidRPr="00C453FE">
        <w:rPr>
          <w:color w:val="auto"/>
          <w:lang w:val="lt-LT"/>
        </w:rPr>
        <w:t xml:space="preserve"> ir partneriai</w:t>
      </w:r>
      <w:r w:rsidR="008C03BB" w:rsidRPr="00C453FE">
        <w:rPr>
          <w:color w:val="auto"/>
          <w:lang w:val="lt-LT"/>
        </w:rPr>
        <w:t xml:space="preserve"> (</w:t>
      </w:r>
      <w:r w:rsidRPr="00C453FE">
        <w:rPr>
          <w:color w:val="auto"/>
          <w:lang w:val="lt-LT"/>
        </w:rPr>
        <w:t>p</w:t>
      </w:r>
      <w:r w:rsidR="008C03BB" w:rsidRPr="00C453FE">
        <w:rPr>
          <w:color w:val="auto"/>
          <w:lang w:val="lt-LT"/>
        </w:rPr>
        <w:t>rojektas turi rėmėjų,</w:t>
      </w:r>
      <w:r w:rsidRPr="00C453FE">
        <w:rPr>
          <w:color w:val="auto"/>
          <w:lang w:val="lt-LT"/>
        </w:rPr>
        <w:t xml:space="preserve"> partnerių,</w:t>
      </w:r>
      <w:r w:rsidR="008C03BB" w:rsidRPr="00C453FE">
        <w:rPr>
          <w:color w:val="auto"/>
          <w:lang w:val="lt-LT"/>
        </w:rPr>
        <w:t xml:space="preserve"> </w:t>
      </w:r>
      <w:r w:rsidRPr="00C453FE">
        <w:rPr>
          <w:color w:val="auto"/>
          <w:lang w:val="lt-LT"/>
        </w:rPr>
        <w:t>P</w:t>
      </w:r>
      <w:r w:rsidR="008C03BB" w:rsidRPr="00C453FE">
        <w:rPr>
          <w:color w:val="auto"/>
          <w:lang w:val="lt-LT"/>
        </w:rPr>
        <w:t xml:space="preserve">araiškoje aiškiai nurodyti </w:t>
      </w:r>
      <w:r w:rsidRPr="00C453FE">
        <w:rPr>
          <w:color w:val="auto"/>
          <w:lang w:val="lt-LT"/>
        </w:rPr>
        <w:t xml:space="preserve">rėmėjų ir (ar) </w:t>
      </w:r>
      <w:r w:rsidR="008C03BB" w:rsidRPr="00C453FE">
        <w:rPr>
          <w:color w:val="auto"/>
          <w:lang w:val="lt-LT"/>
        </w:rPr>
        <w:t xml:space="preserve">partnerių vaidmenys ir indėlis, pridėti bendradarbiavimą </w:t>
      </w:r>
      <w:r w:rsidRPr="00C453FE">
        <w:rPr>
          <w:color w:val="auto"/>
          <w:lang w:val="lt-LT"/>
        </w:rPr>
        <w:t>bei</w:t>
      </w:r>
      <w:r w:rsidR="008C03BB" w:rsidRPr="00C453FE">
        <w:rPr>
          <w:color w:val="auto"/>
          <w:lang w:val="lt-LT"/>
        </w:rPr>
        <w:t xml:space="preserve"> rėmimą patvirtinantys dokumentai).</w:t>
      </w:r>
    </w:p>
    <w:p w14:paraId="72EEC1AC" w14:textId="7A86FDB5" w:rsidR="00451F0A" w:rsidRPr="00C453FE" w:rsidRDefault="00451F0A" w:rsidP="005A3D57">
      <w:pPr>
        <w:pStyle w:val="Sraopastraipa"/>
        <w:numPr>
          <w:ilvl w:val="0"/>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lastRenderedPageBreak/>
        <w:t xml:space="preserve">Jeigu vertinimo komisija nusprendžia projektui skirti ne visą prašomą sumą, vertinimo komisija gali nurodyti, kokios projekto sąmatoje nurodytos išlaidos (prašomos finansuoti </w:t>
      </w:r>
      <w:r w:rsidR="00124344" w:rsidRPr="00C453FE">
        <w:rPr>
          <w:color w:val="auto"/>
          <w:lang w:val="lt-LT"/>
        </w:rPr>
        <w:t>S</w:t>
      </w:r>
      <w:r w:rsidRPr="00C453FE">
        <w:rPr>
          <w:color w:val="auto"/>
          <w:lang w:val="lt-LT"/>
        </w:rPr>
        <w:t>avivaldybės biudžeto lėšomis) ar veiklos (nurodytos vykdyti Paraiškoje) nefinansuojamos.</w:t>
      </w:r>
    </w:p>
    <w:p w14:paraId="2DA4E9D2" w14:textId="1388297F" w:rsidR="00D617F3" w:rsidRPr="00C453FE" w:rsidRDefault="00451F0A" w:rsidP="005A3D57">
      <w:pPr>
        <w:pStyle w:val="Sraopastraipa"/>
        <w:numPr>
          <w:ilvl w:val="0"/>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Vertinimo k</w:t>
      </w:r>
      <w:r w:rsidR="00FF19B2" w:rsidRPr="00C453FE">
        <w:rPr>
          <w:color w:val="auto"/>
          <w:lang w:val="lt-LT"/>
        </w:rPr>
        <w:t>omisija</w:t>
      </w:r>
      <w:r w:rsidRPr="00C453FE">
        <w:rPr>
          <w:color w:val="auto"/>
          <w:lang w:val="lt-LT"/>
        </w:rPr>
        <w:t>i</w:t>
      </w:r>
      <w:r w:rsidR="00FF19B2" w:rsidRPr="00C453FE">
        <w:rPr>
          <w:color w:val="auto"/>
          <w:lang w:val="lt-LT"/>
        </w:rPr>
        <w:t xml:space="preserve"> įvertinus Paraiškas, </w:t>
      </w:r>
      <w:r w:rsidRPr="00C453FE">
        <w:rPr>
          <w:color w:val="auto"/>
          <w:lang w:val="lt-LT"/>
        </w:rPr>
        <w:t>vertinimo komisijos sekretorius surašo posėdžio protokolą ir parengia Paraiškų vertinimo suvestinę, kuri yra neatsiejama protokolo dalis. Posėdžio protokolas ir Paraiškų vertinimo suvestinė pasirašoma vertinimo komisijos pirmininko ir vertinimo komisijos sekretoriaus.</w:t>
      </w:r>
    </w:p>
    <w:p w14:paraId="0B7EFC43" w14:textId="34F16489" w:rsidR="00D617F3" w:rsidRPr="00C453FE" w:rsidRDefault="00451F0A" w:rsidP="005A3D57">
      <w:pPr>
        <w:pStyle w:val="Sraopastraipa"/>
        <w:numPr>
          <w:ilvl w:val="0"/>
          <w:numId w:val="48"/>
        </w:numPr>
        <w:tabs>
          <w:tab w:val="left" w:pos="1560"/>
        </w:tabs>
        <w:autoSpaceDE w:val="0"/>
        <w:autoSpaceDN w:val="0"/>
        <w:adjustRightInd w:val="0"/>
        <w:spacing w:line="360" w:lineRule="auto"/>
        <w:ind w:left="0" w:firstLine="851"/>
        <w:jc w:val="both"/>
        <w:rPr>
          <w:color w:val="auto"/>
          <w:lang w:val="lt-LT"/>
        </w:rPr>
      </w:pPr>
      <w:r w:rsidRPr="00C453FE">
        <w:rPr>
          <w:snapToGrid w:val="0"/>
          <w:color w:val="auto"/>
          <w:lang w:val="lt-LT"/>
        </w:rPr>
        <w:t>Vertinimo k</w:t>
      </w:r>
      <w:r w:rsidR="00030F42" w:rsidRPr="00C453FE">
        <w:rPr>
          <w:snapToGrid w:val="0"/>
          <w:color w:val="auto"/>
          <w:lang w:val="lt-LT"/>
        </w:rPr>
        <w:t>omisijos vertinimo</w:t>
      </w:r>
      <w:r w:rsidR="008C4112" w:rsidRPr="00C453FE">
        <w:rPr>
          <w:snapToGrid w:val="0"/>
          <w:color w:val="auto"/>
          <w:lang w:val="lt-LT"/>
        </w:rPr>
        <w:t xml:space="preserve"> </w:t>
      </w:r>
      <w:r w:rsidR="004104FF" w:rsidRPr="00C453FE">
        <w:rPr>
          <w:snapToGrid w:val="0"/>
          <w:color w:val="auto"/>
          <w:lang w:val="lt-LT"/>
        </w:rPr>
        <w:t>auk</w:t>
      </w:r>
      <w:r w:rsidR="00C46DC5" w:rsidRPr="00C453FE">
        <w:rPr>
          <w:snapToGrid w:val="0"/>
          <w:color w:val="auto"/>
          <w:lang w:val="lt-LT"/>
        </w:rPr>
        <w:t>ščiausias galimas skirti balas –</w:t>
      </w:r>
      <w:r w:rsidR="004104FF" w:rsidRPr="00C453FE">
        <w:rPr>
          <w:snapToGrid w:val="0"/>
          <w:color w:val="auto"/>
          <w:lang w:val="lt-LT"/>
        </w:rPr>
        <w:t xml:space="preserve"> </w:t>
      </w:r>
      <w:r w:rsidR="00F40B95" w:rsidRPr="00C453FE">
        <w:rPr>
          <w:snapToGrid w:val="0"/>
          <w:color w:val="auto"/>
          <w:lang w:val="lt-LT"/>
        </w:rPr>
        <w:t>5</w:t>
      </w:r>
      <w:r w:rsidRPr="00C453FE">
        <w:rPr>
          <w:snapToGrid w:val="0"/>
          <w:color w:val="auto"/>
          <w:lang w:val="lt-LT"/>
        </w:rPr>
        <w:t>8</w:t>
      </w:r>
      <w:r w:rsidR="00677D53" w:rsidRPr="00C453FE">
        <w:rPr>
          <w:snapToGrid w:val="0"/>
          <w:color w:val="auto"/>
          <w:lang w:val="lt-LT"/>
        </w:rPr>
        <w:t xml:space="preserve"> (penkiasdešimt </w:t>
      </w:r>
      <w:r w:rsidRPr="00C453FE">
        <w:rPr>
          <w:snapToGrid w:val="0"/>
          <w:color w:val="auto"/>
          <w:lang w:val="lt-LT"/>
        </w:rPr>
        <w:t>aštuoni</w:t>
      </w:r>
      <w:r w:rsidR="00677D53" w:rsidRPr="00C453FE">
        <w:rPr>
          <w:snapToGrid w:val="0"/>
          <w:color w:val="auto"/>
          <w:lang w:val="lt-LT"/>
        </w:rPr>
        <w:t>)</w:t>
      </w:r>
      <w:r w:rsidR="004104FF" w:rsidRPr="00C453FE">
        <w:rPr>
          <w:snapToGrid w:val="0"/>
          <w:color w:val="auto"/>
          <w:lang w:val="lt-LT"/>
        </w:rPr>
        <w:t xml:space="preserve">. </w:t>
      </w:r>
      <w:r w:rsidRPr="00C453FE">
        <w:rPr>
          <w:snapToGrid w:val="0"/>
          <w:color w:val="auto"/>
          <w:lang w:val="lt-LT"/>
        </w:rPr>
        <w:t>Finansavimo lėšas vertinimo komisija paskirsto daugiausiai balų</w:t>
      </w:r>
      <w:r w:rsidR="00372D18" w:rsidRPr="00C453FE">
        <w:rPr>
          <w:snapToGrid w:val="0"/>
          <w:color w:val="auto"/>
          <w:lang w:val="lt-LT"/>
        </w:rPr>
        <w:t>,</w:t>
      </w:r>
      <w:r w:rsidRPr="00C453FE">
        <w:rPr>
          <w:snapToGrid w:val="0"/>
          <w:color w:val="auto"/>
          <w:lang w:val="lt-LT"/>
        </w:rPr>
        <w:t xml:space="preserve"> surinkusiems projektams. Projektai, surinkę 34 (trisdešimt keturis) ir daugiau balų gali būti finansuojami.</w:t>
      </w:r>
    </w:p>
    <w:p w14:paraId="7ABEEC92" w14:textId="77777777" w:rsidR="00D617F3" w:rsidRPr="00C453FE" w:rsidRDefault="0073262C" w:rsidP="005A3D57">
      <w:pPr>
        <w:pStyle w:val="Sraopastraipa"/>
        <w:numPr>
          <w:ilvl w:val="0"/>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Pareiškėjų projektams finansavimas neskiriamas, jeigu:</w:t>
      </w:r>
    </w:p>
    <w:p w14:paraId="428E1A52" w14:textId="1BA9FB41" w:rsidR="0070549E" w:rsidRPr="00C453FE" w:rsidRDefault="0070549E"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pateikiama netinkama Paraiškos forma;</w:t>
      </w:r>
    </w:p>
    <w:p w14:paraId="6262B8C1" w14:textId="768DC9CF" w:rsidR="00D617F3" w:rsidRPr="00C453FE" w:rsidRDefault="0070549E"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w:t>
      </w:r>
      <w:r w:rsidR="004104FF" w:rsidRPr="00C453FE">
        <w:rPr>
          <w:color w:val="auto"/>
          <w:lang w:val="lt-LT"/>
        </w:rPr>
        <w:t xml:space="preserve">rojektas neatitinka Aprašo </w:t>
      </w:r>
      <w:r w:rsidRPr="00C453FE">
        <w:rPr>
          <w:color w:val="auto"/>
          <w:lang w:val="lt-LT"/>
        </w:rPr>
        <w:t>7</w:t>
      </w:r>
      <w:r w:rsidR="004104FF" w:rsidRPr="00C453FE">
        <w:rPr>
          <w:color w:val="auto"/>
          <w:lang w:val="lt-LT"/>
        </w:rPr>
        <w:t xml:space="preserve"> punkto </w:t>
      </w:r>
      <w:r w:rsidR="00383AB9" w:rsidRPr="00C453FE">
        <w:rPr>
          <w:color w:val="auto"/>
          <w:lang w:val="lt-LT"/>
        </w:rPr>
        <w:t>nuostatų;</w:t>
      </w:r>
    </w:p>
    <w:p w14:paraId="16C929FC" w14:textId="58FAF2C4" w:rsidR="00D617F3" w:rsidRPr="00C453FE" w:rsidRDefault="0070549E"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vertinimo komisijos vertinimas yra 33 (trisdešimt trys) balai ir mažesnis, t. y. Paraiška daugiau neatitinka nei atitinka nustatytus vertinimo kriterijus;</w:t>
      </w:r>
    </w:p>
    <w:p w14:paraId="78FDB368" w14:textId="0AF10A1A" w:rsidR="00D617F3" w:rsidRPr="00C453FE" w:rsidRDefault="00992E64"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Administracija</w:t>
      </w:r>
      <w:r w:rsidR="0073262C" w:rsidRPr="00C453FE">
        <w:rPr>
          <w:color w:val="auto"/>
          <w:lang w:val="lt-LT"/>
        </w:rPr>
        <w:t xml:space="preserve"> yra nustačiusi praėjusiais metais iš </w:t>
      </w:r>
      <w:r w:rsidR="00124344" w:rsidRPr="00C453FE">
        <w:rPr>
          <w:color w:val="auto"/>
          <w:lang w:val="lt-LT"/>
        </w:rPr>
        <w:t>S</w:t>
      </w:r>
      <w:r w:rsidR="0073262C" w:rsidRPr="00C453FE">
        <w:rPr>
          <w:color w:val="auto"/>
          <w:lang w:val="lt-LT"/>
        </w:rPr>
        <w:t xml:space="preserve">avivaldybės biudžeto finansuotų pareiškėjo projektų tikslinio lėšų panaudojimo ar </w:t>
      </w:r>
      <w:r w:rsidR="00055FDA" w:rsidRPr="00C453FE">
        <w:rPr>
          <w:color w:val="auto"/>
          <w:lang w:val="lt-LT"/>
        </w:rPr>
        <w:t>finansinės</w:t>
      </w:r>
      <w:r w:rsidR="0073262C" w:rsidRPr="00C453FE">
        <w:rPr>
          <w:color w:val="auto"/>
          <w:lang w:val="lt-LT"/>
        </w:rPr>
        <w:t xml:space="preserve"> apskaitos pažeidimus;</w:t>
      </w:r>
    </w:p>
    <w:p w14:paraId="1D7AD27F" w14:textId="69B4D288" w:rsidR="00D617F3" w:rsidRPr="00C453FE" w:rsidRDefault="00992E64"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w:t>
      </w:r>
      <w:r w:rsidR="0073262C" w:rsidRPr="00C453FE">
        <w:rPr>
          <w:color w:val="auto"/>
          <w:lang w:val="lt-LT"/>
        </w:rPr>
        <w:t xml:space="preserve">areiškėjas nėra pateikęs Administracijai projektų </w:t>
      </w:r>
      <w:r w:rsidR="00055FDA" w:rsidRPr="00C453FE">
        <w:rPr>
          <w:color w:val="auto"/>
          <w:lang w:val="lt-LT"/>
        </w:rPr>
        <w:t>finansinės</w:t>
      </w:r>
      <w:r w:rsidR="0073262C" w:rsidRPr="00C453FE">
        <w:rPr>
          <w:color w:val="auto"/>
          <w:lang w:val="lt-LT"/>
        </w:rPr>
        <w:t xml:space="preserve"> ataskaitos dokumentų už praėjusiais metais panaudotas </w:t>
      </w:r>
      <w:r w:rsidR="00124344" w:rsidRPr="00C453FE">
        <w:rPr>
          <w:color w:val="auto"/>
          <w:lang w:val="lt-LT"/>
        </w:rPr>
        <w:t>S</w:t>
      </w:r>
      <w:r w:rsidR="0073262C" w:rsidRPr="00C453FE">
        <w:rPr>
          <w:color w:val="auto"/>
          <w:lang w:val="lt-LT"/>
        </w:rPr>
        <w:t>avivaldybės biudžeto lėšas ir veiklos ataskaitų;</w:t>
      </w:r>
    </w:p>
    <w:p w14:paraId="6DA7FD9E" w14:textId="0B996042" w:rsidR="00D617F3" w:rsidRPr="00C453FE" w:rsidRDefault="00992E64"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pareiškėjas projekte numato vykdyti priemonės lėšomis pagal Aprašą neremiamą veiklą;</w:t>
      </w:r>
    </w:p>
    <w:p w14:paraId="32091678" w14:textId="4625D680" w:rsidR="00D617F3" w:rsidRPr="00C453FE" w:rsidRDefault="00992E64"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w:t>
      </w:r>
      <w:r w:rsidR="002D4BF6" w:rsidRPr="00C453FE">
        <w:rPr>
          <w:color w:val="auto"/>
          <w:lang w:val="lt-LT"/>
        </w:rPr>
        <w:t>areiškėjas Paraiškoje arba jos prieduose pateikė klaidinančią arba melagingą informaciją</w:t>
      </w:r>
      <w:r w:rsidR="008A226D" w:rsidRPr="00C453FE">
        <w:rPr>
          <w:color w:val="auto"/>
          <w:lang w:val="lt-LT"/>
        </w:rPr>
        <w:t>.</w:t>
      </w:r>
    </w:p>
    <w:p w14:paraId="386ADDCF" w14:textId="76CC0F9C" w:rsidR="00992E64" w:rsidRPr="00C453FE" w:rsidRDefault="00992E64" w:rsidP="005A3D57">
      <w:pPr>
        <w:pStyle w:val="Sraopastraipa"/>
        <w:numPr>
          <w:ilvl w:val="1"/>
          <w:numId w:val="48"/>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Paraiškoje nurodytos veiklos kelia grėsmę žmonių sveikatai, garbei ir orumui, viešajai tvarkai, bet kokiomis formomis, metodais ar būdais išreiškia nepagarbą Lietuvos valstybės tautiniams ir religiniams jausmams ar simboliams, išreiškia smurto, prievartos, neapykantos ir psichotropinių medžiagų populiarinimą, pažeidžia Lietuvos Konstituciją, įstatymus ar kitus teisės aktus.</w:t>
      </w:r>
    </w:p>
    <w:p w14:paraId="15AC50A2" w14:textId="2BAF8204" w:rsidR="009E235F" w:rsidRPr="00C453FE" w:rsidRDefault="009E235F" w:rsidP="005A3D57">
      <w:pPr>
        <w:pStyle w:val="Sraopastraipa"/>
        <w:numPr>
          <w:ilvl w:val="0"/>
          <w:numId w:val="48"/>
        </w:numPr>
        <w:tabs>
          <w:tab w:val="left" w:pos="1560"/>
        </w:tabs>
        <w:spacing w:line="360" w:lineRule="auto"/>
        <w:ind w:left="0" w:firstLine="851"/>
        <w:jc w:val="both"/>
        <w:rPr>
          <w:color w:val="auto"/>
          <w:lang w:val="lt-LT"/>
        </w:rPr>
      </w:pPr>
      <w:r w:rsidRPr="00C453FE">
        <w:rPr>
          <w:color w:val="auto"/>
          <w:lang w:val="lt-LT"/>
        </w:rPr>
        <w:t xml:space="preserve">Koordinatorius atsižvelgdamas į </w:t>
      </w:r>
      <w:r w:rsidR="005441D1" w:rsidRPr="00C453FE">
        <w:rPr>
          <w:color w:val="auto"/>
          <w:lang w:val="lt-LT"/>
        </w:rPr>
        <w:t>vertinimo k</w:t>
      </w:r>
      <w:r w:rsidRPr="00C453FE">
        <w:rPr>
          <w:color w:val="auto"/>
          <w:lang w:val="lt-LT"/>
        </w:rPr>
        <w:t xml:space="preserve">omisijos posėdžio protokolo nutarimą per 5 (penkias) darbo dienas teikia </w:t>
      </w:r>
      <w:r w:rsidR="005441D1" w:rsidRPr="00C453FE">
        <w:rPr>
          <w:color w:val="auto"/>
          <w:lang w:val="lt-LT"/>
        </w:rPr>
        <w:t xml:space="preserve">vertinimo komisijos </w:t>
      </w:r>
      <w:r w:rsidRPr="00C453FE">
        <w:rPr>
          <w:color w:val="auto"/>
          <w:lang w:val="lt-LT"/>
        </w:rPr>
        <w:t xml:space="preserve">rekomendacijas ir </w:t>
      </w:r>
      <w:r w:rsidR="005441D1" w:rsidRPr="00C453FE">
        <w:rPr>
          <w:color w:val="auto"/>
          <w:lang w:val="lt-LT"/>
        </w:rPr>
        <w:t xml:space="preserve">mero </w:t>
      </w:r>
      <w:r w:rsidR="005B7BB4" w:rsidRPr="00C453FE">
        <w:rPr>
          <w:color w:val="auto"/>
          <w:lang w:val="lt-LT"/>
        </w:rPr>
        <w:t xml:space="preserve">potvarkio </w:t>
      </w:r>
      <w:r w:rsidRPr="00C453FE">
        <w:rPr>
          <w:color w:val="auto"/>
          <w:lang w:val="lt-LT"/>
        </w:rPr>
        <w:t>projekt</w:t>
      </w:r>
      <w:r w:rsidR="005441D1" w:rsidRPr="00C453FE">
        <w:rPr>
          <w:color w:val="auto"/>
          <w:lang w:val="lt-LT"/>
        </w:rPr>
        <w:t>ą</w:t>
      </w:r>
      <w:r w:rsidRPr="00C453FE">
        <w:rPr>
          <w:color w:val="auto"/>
          <w:lang w:val="lt-LT"/>
        </w:rPr>
        <w:t xml:space="preserve">. </w:t>
      </w:r>
    </w:p>
    <w:p w14:paraId="52502558" w14:textId="20ECE9A9" w:rsidR="0082681A" w:rsidRPr="00C453FE" w:rsidRDefault="0082681A" w:rsidP="00835F0B">
      <w:pPr>
        <w:tabs>
          <w:tab w:val="left" w:pos="851"/>
        </w:tabs>
        <w:spacing w:line="360" w:lineRule="auto"/>
        <w:jc w:val="both"/>
      </w:pPr>
    </w:p>
    <w:p w14:paraId="6DFCA3BB" w14:textId="1B7A63A7" w:rsidR="008C01A3" w:rsidRPr="00C453FE" w:rsidRDefault="008C01A3" w:rsidP="00D617F3">
      <w:pPr>
        <w:tabs>
          <w:tab w:val="left" w:pos="851"/>
        </w:tabs>
        <w:spacing w:line="360" w:lineRule="auto"/>
        <w:jc w:val="center"/>
        <w:rPr>
          <w:b/>
          <w:caps/>
        </w:rPr>
      </w:pPr>
      <w:r w:rsidRPr="00C453FE">
        <w:rPr>
          <w:b/>
          <w:caps/>
        </w:rPr>
        <w:t>V</w:t>
      </w:r>
      <w:r w:rsidR="000F6C5B" w:rsidRPr="00C453FE">
        <w:rPr>
          <w:b/>
          <w:caps/>
        </w:rPr>
        <w:t>I</w:t>
      </w:r>
      <w:r w:rsidRPr="00C453FE">
        <w:rPr>
          <w:b/>
          <w:caps/>
        </w:rPr>
        <w:t xml:space="preserve"> </w:t>
      </w:r>
      <w:r w:rsidRPr="00C453FE">
        <w:rPr>
          <w:b/>
        </w:rPr>
        <w:t>SKYRIUS</w:t>
      </w:r>
    </w:p>
    <w:p w14:paraId="10222E74" w14:textId="5732E726" w:rsidR="00B13EF9" w:rsidRPr="00C453FE" w:rsidRDefault="001512EA" w:rsidP="00D617F3">
      <w:pPr>
        <w:autoSpaceDE w:val="0"/>
        <w:autoSpaceDN w:val="0"/>
        <w:adjustRightInd w:val="0"/>
        <w:spacing w:line="360" w:lineRule="auto"/>
        <w:jc w:val="center"/>
        <w:rPr>
          <w:rFonts w:eastAsia="Calibri"/>
          <w:b/>
          <w:bCs/>
        </w:rPr>
      </w:pPr>
      <w:r w:rsidRPr="00C453FE">
        <w:rPr>
          <w:rFonts w:eastAsia="Calibri"/>
          <w:b/>
          <w:bCs/>
        </w:rPr>
        <w:t xml:space="preserve">FINANSAVIMO SKYRIMAS IR </w:t>
      </w:r>
      <w:r w:rsidR="00B13EF9" w:rsidRPr="00C453FE">
        <w:rPr>
          <w:rFonts w:eastAsia="Calibri"/>
          <w:b/>
          <w:bCs/>
        </w:rPr>
        <w:t>SUTARTIES SUDARYMAS</w:t>
      </w:r>
    </w:p>
    <w:p w14:paraId="1E54D5C6" w14:textId="77777777" w:rsidR="00E63577" w:rsidRPr="00C453FE" w:rsidRDefault="00E63577" w:rsidP="00E63577">
      <w:pPr>
        <w:autoSpaceDE w:val="0"/>
        <w:autoSpaceDN w:val="0"/>
        <w:adjustRightInd w:val="0"/>
        <w:jc w:val="center"/>
        <w:rPr>
          <w:rFonts w:eastAsia="Calibri"/>
          <w:b/>
          <w:bCs/>
        </w:rPr>
      </w:pPr>
    </w:p>
    <w:p w14:paraId="162B9852" w14:textId="425AD1C5" w:rsidR="00D617F3" w:rsidRPr="00C453FE" w:rsidRDefault="00A942C7" w:rsidP="00DD5FF9">
      <w:pPr>
        <w:pStyle w:val="Sraopastraipa"/>
        <w:numPr>
          <w:ilvl w:val="0"/>
          <w:numId w:val="48"/>
        </w:numPr>
        <w:tabs>
          <w:tab w:val="left" w:pos="1418"/>
        </w:tabs>
        <w:spacing w:line="360" w:lineRule="auto"/>
        <w:ind w:left="0" w:firstLine="851"/>
        <w:jc w:val="both"/>
        <w:rPr>
          <w:color w:val="auto"/>
          <w:lang w:val="lt-LT"/>
        </w:rPr>
      </w:pPr>
      <w:r w:rsidRPr="00C453FE">
        <w:rPr>
          <w:color w:val="auto"/>
          <w:lang w:val="lt-LT"/>
        </w:rPr>
        <w:lastRenderedPageBreak/>
        <w:t xml:space="preserve">Sprendimą dėl finansavimo skyrimo arba neskyrimo </w:t>
      </w:r>
      <w:r w:rsidR="00DD5FF9" w:rsidRPr="00C453FE">
        <w:rPr>
          <w:color w:val="auto"/>
          <w:lang w:val="lt-LT"/>
        </w:rPr>
        <w:t>p</w:t>
      </w:r>
      <w:r w:rsidRPr="00C453FE">
        <w:rPr>
          <w:color w:val="auto"/>
          <w:lang w:val="lt-LT"/>
        </w:rPr>
        <w:t xml:space="preserve">rojektų įgyvendinimui </w:t>
      </w:r>
      <w:r w:rsidR="00666F56" w:rsidRPr="00C453FE">
        <w:rPr>
          <w:color w:val="auto"/>
          <w:lang w:val="lt-LT"/>
        </w:rPr>
        <w:t>meras</w:t>
      </w:r>
      <w:r w:rsidRPr="00C453FE">
        <w:rPr>
          <w:color w:val="auto"/>
          <w:lang w:val="lt-LT"/>
        </w:rPr>
        <w:t xml:space="preserve">, atsižvelgdamas į </w:t>
      </w:r>
      <w:r w:rsidR="00DD5FF9" w:rsidRPr="00C453FE">
        <w:rPr>
          <w:color w:val="auto"/>
          <w:lang w:val="lt-LT"/>
        </w:rPr>
        <w:t>vertinimo k</w:t>
      </w:r>
      <w:r w:rsidRPr="00C453FE">
        <w:rPr>
          <w:color w:val="auto"/>
          <w:lang w:val="lt-LT"/>
        </w:rPr>
        <w:t>omisijos rekomendacijas</w:t>
      </w:r>
      <w:r w:rsidR="00DD5FF9" w:rsidRPr="00C453FE">
        <w:rPr>
          <w:color w:val="auto"/>
          <w:lang w:val="lt-LT"/>
        </w:rPr>
        <w:t xml:space="preserve"> ir pasiūlymus</w:t>
      </w:r>
      <w:r w:rsidRPr="00C453FE">
        <w:rPr>
          <w:color w:val="auto"/>
          <w:lang w:val="lt-LT"/>
        </w:rPr>
        <w:t xml:space="preserve">, priima ne vėliau kaip per 5 (penkias) darbo dienas nuo </w:t>
      </w:r>
      <w:r w:rsidR="00DD5FF9" w:rsidRPr="00C453FE">
        <w:rPr>
          <w:color w:val="auto"/>
          <w:lang w:val="lt-LT"/>
        </w:rPr>
        <w:t>vertinimo k</w:t>
      </w:r>
      <w:r w:rsidRPr="00C453FE">
        <w:rPr>
          <w:color w:val="auto"/>
          <w:lang w:val="lt-LT"/>
        </w:rPr>
        <w:t xml:space="preserve">omisijos rekomendacijų </w:t>
      </w:r>
      <w:r w:rsidR="00884AB4" w:rsidRPr="00C453FE">
        <w:rPr>
          <w:color w:val="auto"/>
          <w:lang w:val="lt-LT"/>
        </w:rPr>
        <w:t xml:space="preserve">ir </w:t>
      </w:r>
      <w:r w:rsidR="00666F56" w:rsidRPr="00C453FE">
        <w:rPr>
          <w:color w:val="auto"/>
          <w:lang w:val="lt-LT"/>
        </w:rPr>
        <w:t>potvarkio</w:t>
      </w:r>
      <w:r w:rsidR="00884AB4" w:rsidRPr="00C453FE">
        <w:rPr>
          <w:color w:val="auto"/>
          <w:lang w:val="lt-LT"/>
        </w:rPr>
        <w:t xml:space="preserve"> projekto </w:t>
      </w:r>
      <w:r w:rsidRPr="00C453FE">
        <w:rPr>
          <w:color w:val="auto"/>
          <w:lang w:val="lt-LT"/>
        </w:rPr>
        <w:t>pateikimo dienos</w:t>
      </w:r>
      <w:r w:rsidR="005425C5" w:rsidRPr="00C453FE">
        <w:rPr>
          <w:color w:val="auto"/>
          <w:lang w:val="lt-LT"/>
        </w:rPr>
        <w:t>, tačiau ne vėliau nei 20 d. d. nuo paskutinės Paraiškų pateikimo dienos</w:t>
      </w:r>
      <w:r w:rsidRPr="00C453FE">
        <w:rPr>
          <w:color w:val="auto"/>
          <w:lang w:val="lt-LT"/>
        </w:rPr>
        <w:t xml:space="preserve">. </w:t>
      </w:r>
    </w:p>
    <w:p w14:paraId="5AB08B35" w14:textId="3B157A2D" w:rsidR="00D617F3" w:rsidRPr="00C453FE" w:rsidRDefault="008C01A3" w:rsidP="00DD5FF9">
      <w:pPr>
        <w:pStyle w:val="Sraopastraipa"/>
        <w:numPr>
          <w:ilvl w:val="0"/>
          <w:numId w:val="48"/>
        </w:numPr>
        <w:tabs>
          <w:tab w:val="left" w:pos="1418"/>
        </w:tabs>
        <w:spacing w:line="360" w:lineRule="auto"/>
        <w:ind w:left="0" w:firstLine="851"/>
        <w:jc w:val="both"/>
        <w:rPr>
          <w:color w:val="auto"/>
          <w:lang w:val="lt-LT"/>
        </w:rPr>
      </w:pPr>
      <w:r w:rsidRPr="00C453FE">
        <w:rPr>
          <w:color w:val="auto"/>
          <w:lang w:val="lt-LT"/>
        </w:rPr>
        <w:t xml:space="preserve">Per </w:t>
      </w:r>
      <w:r w:rsidR="005C1891" w:rsidRPr="00C453FE">
        <w:rPr>
          <w:color w:val="auto"/>
          <w:lang w:val="lt-LT"/>
        </w:rPr>
        <w:t>3</w:t>
      </w:r>
      <w:r w:rsidR="002B6FF9" w:rsidRPr="00C453FE">
        <w:rPr>
          <w:color w:val="auto"/>
          <w:lang w:val="lt-LT"/>
        </w:rPr>
        <w:t xml:space="preserve"> (tris</w:t>
      </w:r>
      <w:r w:rsidRPr="00C453FE">
        <w:rPr>
          <w:color w:val="auto"/>
          <w:lang w:val="lt-LT"/>
        </w:rPr>
        <w:t xml:space="preserve">) darbo dienas </w:t>
      </w:r>
      <w:r w:rsidR="00DD5FF9" w:rsidRPr="00C453FE">
        <w:rPr>
          <w:color w:val="auto"/>
          <w:lang w:val="lt-LT"/>
        </w:rPr>
        <w:t>nuo</w:t>
      </w:r>
      <w:r w:rsidR="00666F56" w:rsidRPr="00C453FE">
        <w:rPr>
          <w:color w:val="auto"/>
          <w:lang w:val="lt-LT"/>
        </w:rPr>
        <w:t xml:space="preserve"> mero</w:t>
      </w:r>
      <w:r w:rsidRPr="00C453FE">
        <w:rPr>
          <w:color w:val="auto"/>
          <w:lang w:val="lt-LT"/>
        </w:rPr>
        <w:t xml:space="preserve"> </w:t>
      </w:r>
      <w:r w:rsidR="00DD5FF9" w:rsidRPr="00C453FE">
        <w:rPr>
          <w:color w:val="auto"/>
          <w:lang w:val="lt-LT"/>
        </w:rPr>
        <w:t>potvarkio</w:t>
      </w:r>
      <w:r w:rsidRPr="00C453FE">
        <w:rPr>
          <w:color w:val="auto"/>
          <w:lang w:val="lt-LT"/>
        </w:rPr>
        <w:t xml:space="preserve"> </w:t>
      </w:r>
      <w:r w:rsidR="00DD5FF9" w:rsidRPr="00C453FE">
        <w:rPr>
          <w:color w:val="auto"/>
          <w:lang w:val="lt-LT"/>
        </w:rPr>
        <w:t>pasirašymo,</w:t>
      </w:r>
      <w:r w:rsidRPr="00C453FE">
        <w:rPr>
          <w:color w:val="auto"/>
          <w:lang w:val="lt-LT"/>
        </w:rPr>
        <w:t xml:space="preserve"> Koordinatorius:</w:t>
      </w:r>
    </w:p>
    <w:p w14:paraId="3A14997D" w14:textId="475AAEA7" w:rsidR="00D617F3" w:rsidRPr="00C453FE" w:rsidRDefault="008C01A3" w:rsidP="00DD5FF9">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Savivaldybės svetainėje www.anyksciai.lt paskelbia finansavimą gavusių pareiškėjų pavadinimus, finansuotų projektų pavadinimus, skirtas lėšas,</w:t>
      </w:r>
      <w:r w:rsidR="00DD5FF9" w:rsidRPr="00C453FE">
        <w:rPr>
          <w:color w:val="auto"/>
          <w:lang w:val="lt-LT"/>
        </w:rPr>
        <w:t xml:space="preserve"> trumpus projektų aprašymus,</w:t>
      </w:r>
      <w:r w:rsidRPr="00C453FE">
        <w:rPr>
          <w:color w:val="auto"/>
          <w:lang w:val="lt-LT"/>
        </w:rPr>
        <w:t xml:space="preserve"> negavusių finansavimo pareiškėjų pavadinimus, pateiktų projektų pavad</w:t>
      </w:r>
      <w:r w:rsidR="009B4C64" w:rsidRPr="00C453FE">
        <w:rPr>
          <w:color w:val="auto"/>
          <w:lang w:val="lt-LT"/>
        </w:rPr>
        <w:t>inimus</w:t>
      </w:r>
      <w:r w:rsidR="00DD5FF9" w:rsidRPr="00C453FE">
        <w:rPr>
          <w:color w:val="auto"/>
          <w:lang w:val="lt-LT"/>
        </w:rPr>
        <w:t>, trumpus projektų aprašymus</w:t>
      </w:r>
      <w:r w:rsidR="00DA7EA6" w:rsidRPr="00C453FE">
        <w:rPr>
          <w:color w:val="auto"/>
          <w:lang w:val="lt-LT"/>
        </w:rPr>
        <w:t>;</w:t>
      </w:r>
    </w:p>
    <w:p w14:paraId="4C14B13C" w14:textId="72527DF5" w:rsidR="008C01A3" w:rsidRPr="00C453FE" w:rsidRDefault="008C01A3" w:rsidP="00DD5FF9">
      <w:pPr>
        <w:pStyle w:val="Sraopastraipa"/>
        <w:numPr>
          <w:ilvl w:val="1"/>
          <w:numId w:val="48"/>
        </w:numPr>
        <w:tabs>
          <w:tab w:val="left" w:pos="1418"/>
        </w:tabs>
        <w:spacing w:line="360" w:lineRule="auto"/>
        <w:ind w:left="0" w:firstLine="851"/>
        <w:jc w:val="both"/>
        <w:rPr>
          <w:color w:val="auto"/>
          <w:lang w:val="lt-LT"/>
        </w:rPr>
      </w:pPr>
      <w:r w:rsidRPr="00C453FE">
        <w:rPr>
          <w:color w:val="auto"/>
          <w:lang w:val="lt-LT"/>
        </w:rPr>
        <w:t>raštu, el. pašto adresu</w:t>
      </w:r>
      <w:r w:rsidR="00223228" w:rsidRPr="00C453FE">
        <w:rPr>
          <w:color w:val="auto"/>
          <w:lang w:val="lt-LT"/>
        </w:rPr>
        <w:t>,</w:t>
      </w:r>
      <w:r w:rsidRPr="00C453FE">
        <w:rPr>
          <w:color w:val="auto"/>
          <w:lang w:val="lt-LT"/>
        </w:rPr>
        <w:t xml:space="preserve"> nurodytu </w:t>
      </w:r>
      <w:r w:rsidR="008732F6" w:rsidRPr="00C453FE">
        <w:rPr>
          <w:color w:val="auto"/>
          <w:lang w:val="lt-LT"/>
        </w:rPr>
        <w:t>P</w:t>
      </w:r>
      <w:r w:rsidRPr="00C453FE">
        <w:rPr>
          <w:color w:val="auto"/>
          <w:lang w:val="lt-LT"/>
        </w:rPr>
        <w:t>araiškoje, informuoja visus pareiškėjus apie skirtas</w:t>
      </w:r>
      <w:r w:rsidR="001F0EDF" w:rsidRPr="00C453FE">
        <w:rPr>
          <w:color w:val="auto"/>
          <w:lang w:val="lt-LT"/>
        </w:rPr>
        <w:t xml:space="preserve"> arba neskirtas</w:t>
      </w:r>
      <w:r w:rsidRPr="00C453FE">
        <w:rPr>
          <w:color w:val="auto"/>
          <w:lang w:val="lt-LT"/>
        </w:rPr>
        <w:t xml:space="preserve"> lėšas. Pareiškėjams, kurių projektams skirtas finansavimas, nurodo terminą pasirašyti </w:t>
      </w:r>
      <w:r w:rsidR="008732F6" w:rsidRPr="00C453FE">
        <w:rPr>
          <w:color w:val="auto"/>
          <w:lang w:val="lt-LT"/>
        </w:rPr>
        <w:t xml:space="preserve">biudžeto lėšų naudojimo </w:t>
      </w:r>
      <w:r w:rsidRPr="00C453FE">
        <w:rPr>
          <w:color w:val="auto"/>
          <w:lang w:val="lt-LT"/>
        </w:rPr>
        <w:t>sutartį</w:t>
      </w:r>
      <w:r w:rsidR="008732F6" w:rsidRPr="00C453FE">
        <w:rPr>
          <w:color w:val="auto"/>
          <w:lang w:val="lt-LT"/>
        </w:rPr>
        <w:t xml:space="preserve"> (</w:t>
      </w:r>
      <w:r w:rsidR="008732F6" w:rsidRPr="00C453FE">
        <w:rPr>
          <w:i/>
          <w:iCs/>
          <w:color w:val="auto"/>
          <w:lang w:val="lt-LT"/>
        </w:rPr>
        <w:t>4 priedas</w:t>
      </w:r>
      <w:r w:rsidR="008732F6" w:rsidRPr="00C453FE">
        <w:rPr>
          <w:color w:val="auto"/>
          <w:lang w:val="lt-LT"/>
        </w:rPr>
        <w:t>)</w:t>
      </w:r>
      <w:r w:rsidRPr="00C453FE">
        <w:rPr>
          <w:color w:val="auto"/>
          <w:lang w:val="lt-LT"/>
        </w:rPr>
        <w:t xml:space="preserve">. </w:t>
      </w:r>
    </w:p>
    <w:p w14:paraId="34D00573" w14:textId="5455A962" w:rsidR="00C47FE3" w:rsidRPr="00C453FE" w:rsidRDefault="00C47FE3"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rPr>
        <w:t xml:space="preserve">Vertinimo komisijos išvados teikiamos pareiškėjui pateikus prašymą Administracijos skyriui, atsakingam už </w:t>
      </w:r>
      <w:r w:rsidR="00F5005A" w:rsidRPr="00C453FE">
        <w:rPr>
          <w:color w:val="auto"/>
          <w:lang w:val="lt-LT"/>
        </w:rPr>
        <w:t>kultūrą ir turizmą</w:t>
      </w:r>
      <w:r w:rsidRPr="00C453FE">
        <w:rPr>
          <w:color w:val="auto"/>
          <w:lang w:val="lt-LT"/>
        </w:rPr>
        <w:t>.</w:t>
      </w:r>
    </w:p>
    <w:p w14:paraId="40F9FEA4" w14:textId="45634409" w:rsidR="00D617F3" w:rsidRPr="00C453FE" w:rsidRDefault="00C47FE3"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bookmarkStart w:id="10" w:name="_Hlk164326003"/>
      <w:r w:rsidRPr="00C453FE">
        <w:rPr>
          <w:color w:val="auto"/>
          <w:lang w:val="lt-LT" w:eastAsia="lt-LT"/>
        </w:rPr>
        <w:t xml:space="preserve">Pareiškėjas per 30 (trisdešimt) kalendorinių dienų nuo sprendimo skirti lėšas priėmimo dienos privalo pasirašyti Biudžeto lėšų naudojimo sutartį </w:t>
      </w:r>
      <w:r w:rsidRPr="00C453FE">
        <w:rPr>
          <w:i/>
          <w:color w:val="auto"/>
          <w:lang w:val="lt-LT" w:eastAsia="lt-LT"/>
        </w:rPr>
        <w:t>(4 priedas</w:t>
      </w:r>
      <w:r w:rsidRPr="00C453FE">
        <w:rPr>
          <w:color w:val="auto"/>
          <w:lang w:val="lt-LT" w:eastAsia="lt-LT"/>
        </w:rPr>
        <w:t xml:space="preserve">). Jeigu šios sutarties nepasirašo, pasiūlymas pasirašyti Biudžeto lėšų naudojimo sutartį netenka galios ir </w:t>
      </w:r>
      <w:r w:rsidR="000D1D47" w:rsidRPr="00C453FE">
        <w:rPr>
          <w:color w:val="auto"/>
          <w:lang w:val="lt-LT" w:eastAsia="lt-LT"/>
        </w:rPr>
        <w:t xml:space="preserve">priimtas </w:t>
      </w:r>
      <w:r w:rsidR="00577D48" w:rsidRPr="00C453FE">
        <w:rPr>
          <w:color w:val="auto"/>
          <w:lang w:val="lt-LT" w:eastAsia="lt-LT"/>
        </w:rPr>
        <w:t xml:space="preserve">mero potvarkis </w:t>
      </w:r>
      <w:r w:rsidR="0017636A" w:rsidRPr="00C453FE">
        <w:rPr>
          <w:color w:val="auto"/>
          <w:lang w:val="lt-LT" w:eastAsia="lt-LT"/>
        </w:rPr>
        <w:t xml:space="preserve">dėl projekto finansavimo </w:t>
      </w:r>
      <w:r w:rsidR="00577D48" w:rsidRPr="00C453FE">
        <w:rPr>
          <w:color w:val="auto"/>
          <w:lang w:val="lt-LT" w:eastAsia="lt-LT"/>
        </w:rPr>
        <w:t xml:space="preserve">panaikinamas </w:t>
      </w:r>
    </w:p>
    <w:bookmarkEnd w:id="10"/>
    <w:p w14:paraId="4C653DEF" w14:textId="77777777" w:rsidR="00C47FE3" w:rsidRPr="00C453FE" w:rsidRDefault="008E5C49"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rPr>
        <w:t xml:space="preserve">Jei </w:t>
      </w:r>
      <w:r w:rsidR="00C47FE3" w:rsidRPr="00C453FE">
        <w:rPr>
          <w:color w:val="auto"/>
          <w:lang w:val="lt-LT"/>
        </w:rPr>
        <w:t>mero potvarkiu</w:t>
      </w:r>
      <w:r w:rsidRPr="00C453FE">
        <w:rPr>
          <w:color w:val="auto"/>
          <w:lang w:val="lt-LT"/>
        </w:rPr>
        <w:t xml:space="preserve"> skirta lėšų suma </w:t>
      </w:r>
      <w:r w:rsidR="00C47FE3" w:rsidRPr="00C453FE">
        <w:rPr>
          <w:color w:val="auto"/>
          <w:lang w:val="lt-LT"/>
        </w:rPr>
        <w:t>p</w:t>
      </w:r>
      <w:r w:rsidRPr="00C453FE">
        <w:rPr>
          <w:color w:val="auto"/>
          <w:lang w:val="lt-LT"/>
        </w:rPr>
        <w:t xml:space="preserve">rojekto įgyvendinimui yra mažesnė nei pareiškėjas prašė </w:t>
      </w:r>
      <w:r w:rsidR="00C47FE3" w:rsidRPr="00C453FE">
        <w:rPr>
          <w:color w:val="auto"/>
          <w:lang w:val="lt-LT"/>
        </w:rPr>
        <w:t>P</w:t>
      </w:r>
      <w:r w:rsidRPr="00C453FE">
        <w:rPr>
          <w:color w:val="auto"/>
          <w:lang w:val="lt-LT"/>
        </w:rPr>
        <w:t xml:space="preserve">araiškoje, prieš pasirašydamas Biudžeto lėšų naudojimo sutartį </w:t>
      </w:r>
      <w:r w:rsidR="00C47FE3" w:rsidRPr="00C453FE">
        <w:rPr>
          <w:color w:val="auto"/>
          <w:lang w:val="lt-LT"/>
        </w:rPr>
        <w:t>pareiškėjas</w:t>
      </w:r>
      <w:r w:rsidRPr="00C453FE">
        <w:rPr>
          <w:color w:val="auto"/>
          <w:lang w:val="lt-LT"/>
        </w:rPr>
        <w:t xml:space="preserve"> turi teisę keisti </w:t>
      </w:r>
      <w:r w:rsidR="00C47FE3" w:rsidRPr="00C453FE">
        <w:rPr>
          <w:color w:val="auto"/>
          <w:lang w:val="lt-LT"/>
        </w:rPr>
        <w:t>p</w:t>
      </w:r>
      <w:r w:rsidRPr="00C453FE">
        <w:rPr>
          <w:color w:val="auto"/>
          <w:lang w:val="lt-LT"/>
        </w:rPr>
        <w:t>rojekto veiklos apimtis, nekeičiant Paraiškoje aprašytos veiklos turinio, tikslų bei privalo</w:t>
      </w:r>
      <w:r w:rsidR="00C47FE3" w:rsidRPr="00C453FE">
        <w:rPr>
          <w:color w:val="auto"/>
          <w:lang w:val="lt-LT"/>
        </w:rPr>
        <w:t>:</w:t>
      </w:r>
    </w:p>
    <w:p w14:paraId="5D85B3A2" w14:textId="52BBE047" w:rsidR="00D617F3" w:rsidRPr="00C453FE" w:rsidRDefault="008E5C49" w:rsidP="00C47FE3">
      <w:pPr>
        <w:pStyle w:val="Sraopastraipa"/>
        <w:widowControl w:val="0"/>
        <w:numPr>
          <w:ilvl w:val="1"/>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rPr>
        <w:t xml:space="preserve"> Koordinatoriui pateikti patikslint</w:t>
      </w:r>
      <w:r w:rsidR="00AA23E8" w:rsidRPr="00C453FE">
        <w:rPr>
          <w:color w:val="auto"/>
          <w:lang w:val="lt-LT"/>
        </w:rPr>
        <w:t>ą</w:t>
      </w:r>
      <w:r w:rsidRPr="00C453FE">
        <w:rPr>
          <w:color w:val="auto"/>
          <w:lang w:val="lt-LT"/>
        </w:rPr>
        <w:t xml:space="preserve"> Paraiškos </w:t>
      </w:r>
      <w:r w:rsidR="00C47FE3" w:rsidRPr="00C453FE">
        <w:rPr>
          <w:color w:val="auto"/>
          <w:lang w:val="lt-LT"/>
        </w:rPr>
        <w:t>5</w:t>
      </w:r>
      <w:r w:rsidR="00080B47" w:rsidRPr="00C453FE">
        <w:rPr>
          <w:color w:val="auto"/>
          <w:lang w:val="lt-LT"/>
        </w:rPr>
        <w:t xml:space="preserve"> punkto „Projekto biudžetas</w:t>
      </w:r>
      <w:r w:rsidR="00806FF7" w:rsidRPr="00C453FE">
        <w:rPr>
          <w:color w:val="auto"/>
          <w:lang w:val="lt-LT"/>
        </w:rPr>
        <w:t xml:space="preserve"> ir pagrindimas</w:t>
      </w:r>
      <w:r w:rsidR="00080B47" w:rsidRPr="00C453FE">
        <w:rPr>
          <w:color w:val="auto"/>
          <w:lang w:val="lt-LT"/>
        </w:rPr>
        <w:t>“</w:t>
      </w:r>
      <w:r w:rsidR="00806FF7" w:rsidRPr="00C453FE">
        <w:rPr>
          <w:color w:val="auto"/>
          <w:lang w:val="lt-LT"/>
        </w:rPr>
        <w:t xml:space="preserve"> </w:t>
      </w:r>
      <w:r w:rsidRPr="00C453FE">
        <w:rPr>
          <w:color w:val="auto"/>
          <w:lang w:val="lt-LT"/>
        </w:rPr>
        <w:t>lentel</w:t>
      </w:r>
      <w:r w:rsidR="00806FF7" w:rsidRPr="00C453FE">
        <w:rPr>
          <w:color w:val="auto"/>
          <w:lang w:val="lt-LT"/>
        </w:rPr>
        <w:t>ę</w:t>
      </w:r>
      <w:r w:rsidRPr="00C453FE">
        <w:rPr>
          <w:color w:val="auto"/>
          <w:lang w:val="lt-LT"/>
        </w:rPr>
        <w:t xml:space="preserve"> </w:t>
      </w:r>
      <w:r w:rsidRPr="00C453FE">
        <w:rPr>
          <w:color w:val="auto"/>
          <w:lang w:val="lt-LT" w:eastAsia="lt-LT"/>
        </w:rPr>
        <w:t>(</w:t>
      </w:r>
      <w:r w:rsidRPr="00C453FE">
        <w:rPr>
          <w:i/>
          <w:color w:val="auto"/>
          <w:lang w:val="lt-LT" w:eastAsia="lt-LT"/>
        </w:rPr>
        <w:t xml:space="preserve">Biudžeto lėšų naudojimo sutarties </w:t>
      </w:r>
      <w:r w:rsidR="0038786B" w:rsidRPr="00C453FE">
        <w:rPr>
          <w:i/>
          <w:color w:val="auto"/>
          <w:lang w:val="lt-LT" w:eastAsia="lt-LT"/>
        </w:rPr>
        <w:t xml:space="preserve">6 </w:t>
      </w:r>
      <w:r w:rsidRPr="00C453FE">
        <w:rPr>
          <w:i/>
          <w:color w:val="auto"/>
          <w:lang w:val="lt-LT" w:eastAsia="lt-LT"/>
        </w:rPr>
        <w:t>priedas</w:t>
      </w:r>
      <w:r w:rsidRPr="00C453FE">
        <w:rPr>
          <w:color w:val="auto"/>
          <w:lang w:val="lt-LT" w:eastAsia="lt-LT"/>
        </w:rPr>
        <w:t>), kuri yra n</w:t>
      </w:r>
      <w:r w:rsidR="00C16FFA" w:rsidRPr="00C453FE">
        <w:rPr>
          <w:color w:val="auto"/>
          <w:lang w:val="lt-LT" w:eastAsia="lt-LT"/>
        </w:rPr>
        <w:t>eatsiejama Biudžeto lėšų naudojimo sutarties dalis</w:t>
      </w:r>
      <w:r w:rsidR="00C47FE3" w:rsidRPr="00C453FE">
        <w:rPr>
          <w:color w:val="auto"/>
          <w:lang w:val="lt-LT"/>
        </w:rPr>
        <w:t>;</w:t>
      </w:r>
    </w:p>
    <w:p w14:paraId="398B9C9C" w14:textId="7A6AE583" w:rsidR="00C47FE3" w:rsidRPr="00C453FE" w:rsidRDefault="00C47FE3" w:rsidP="00C47FE3">
      <w:pPr>
        <w:pStyle w:val="Sraopastraipa"/>
        <w:widowControl w:val="0"/>
        <w:numPr>
          <w:ilvl w:val="1"/>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rPr>
        <w:t xml:space="preserve">Koordinatoriui pateikti patikslintą Paraišką, kurioje būtų patikslintos projekto apimtys (1 priedo „Paraiškos forma“ 2.1 lentelės </w:t>
      </w:r>
      <w:r w:rsidR="009C13A8" w:rsidRPr="00C453FE">
        <w:rPr>
          <w:color w:val="auto"/>
          <w:lang w:val="lt-LT"/>
        </w:rPr>
        <w:t>8</w:t>
      </w:r>
      <w:r w:rsidRPr="00C453FE">
        <w:rPr>
          <w:color w:val="auto"/>
          <w:lang w:val="lt-LT"/>
        </w:rPr>
        <w:t xml:space="preserve"> eilutė, 3 lentelė).</w:t>
      </w:r>
    </w:p>
    <w:p w14:paraId="75716CBC" w14:textId="59E1ED35" w:rsidR="00D617F3" w:rsidRPr="00C453FE" w:rsidRDefault="00AC5521"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eastAsia="lt-LT"/>
        </w:rPr>
        <w:t>Biudžeto lėšų naudojimo</w:t>
      </w:r>
      <w:r w:rsidR="008C01A3" w:rsidRPr="00C453FE">
        <w:rPr>
          <w:color w:val="auto"/>
          <w:lang w:val="lt-LT" w:eastAsia="lt-LT"/>
        </w:rPr>
        <w:t xml:space="preserve"> sutartį pasirašo </w:t>
      </w:r>
      <w:r w:rsidR="00C47FE3" w:rsidRPr="00C453FE">
        <w:rPr>
          <w:color w:val="auto"/>
          <w:lang w:val="lt-LT" w:eastAsia="lt-LT"/>
        </w:rPr>
        <w:t>Administracijos</w:t>
      </w:r>
      <w:r w:rsidR="00B03606" w:rsidRPr="00C453FE">
        <w:rPr>
          <w:color w:val="auto"/>
          <w:lang w:val="lt-LT" w:eastAsia="lt-LT"/>
        </w:rPr>
        <w:t xml:space="preserve"> direktorius</w:t>
      </w:r>
      <w:r w:rsidR="00A02EEE" w:rsidRPr="00C453FE">
        <w:rPr>
          <w:color w:val="auto"/>
          <w:lang w:val="lt-LT" w:eastAsia="lt-LT"/>
        </w:rPr>
        <w:t xml:space="preserve"> </w:t>
      </w:r>
      <w:r w:rsidR="008C01A3" w:rsidRPr="00C453FE">
        <w:rPr>
          <w:color w:val="auto"/>
          <w:lang w:val="lt-LT" w:eastAsia="lt-LT"/>
        </w:rPr>
        <w:t xml:space="preserve">ar jo įgaliotas atstovas bei pareiškėjas arba jo įgaliotas atstovas. </w:t>
      </w:r>
    </w:p>
    <w:p w14:paraId="0BF17A75" w14:textId="1C2BD4E1" w:rsidR="00D617F3" w:rsidRPr="00C453FE" w:rsidRDefault="00D763DC"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rPr>
        <w:t xml:space="preserve">Sutartis įsigalioja nuo tos dienos, kai ją pasirašo abi sutarties šalys, </w:t>
      </w:r>
      <w:r w:rsidR="00C47FE3" w:rsidRPr="00C453FE">
        <w:rPr>
          <w:color w:val="auto"/>
          <w:lang w:val="lt-LT"/>
        </w:rPr>
        <w:t>ir galioja iki Paraiškoje nurodytos projekto pabaigos datos, bet ne vėliau kaip iki einamųjų metų gruodžio 31 d.</w:t>
      </w:r>
    </w:p>
    <w:p w14:paraId="5A0B8DBE" w14:textId="0739C634" w:rsidR="00D617F3" w:rsidRPr="00C453FE" w:rsidRDefault="008C01A3"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eastAsia="lt-LT"/>
        </w:rPr>
        <w:t xml:space="preserve">Sudarius </w:t>
      </w:r>
      <w:r w:rsidR="00AC5521" w:rsidRPr="00C453FE">
        <w:rPr>
          <w:color w:val="auto"/>
          <w:lang w:val="lt-LT" w:eastAsia="lt-LT"/>
        </w:rPr>
        <w:t xml:space="preserve">Biudžeto lėšų naudojimo </w:t>
      </w:r>
      <w:r w:rsidRPr="00C453FE">
        <w:rPr>
          <w:color w:val="auto"/>
          <w:lang w:val="lt-LT" w:eastAsia="lt-LT"/>
        </w:rPr>
        <w:t xml:space="preserve">sutartį, pareiškėjas tampa </w:t>
      </w:r>
      <w:r w:rsidR="00C47FE3" w:rsidRPr="00C453FE">
        <w:rPr>
          <w:color w:val="auto"/>
          <w:lang w:val="lt-LT" w:eastAsia="lt-LT"/>
        </w:rPr>
        <w:t>p</w:t>
      </w:r>
      <w:r w:rsidRPr="00C453FE">
        <w:rPr>
          <w:color w:val="auto"/>
          <w:lang w:val="lt-LT" w:eastAsia="lt-LT"/>
        </w:rPr>
        <w:t xml:space="preserve">rojekto vykdytoju. </w:t>
      </w:r>
    </w:p>
    <w:p w14:paraId="5FDAF2C4" w14:textId="17F2FC13" w:rsidR="00D617F3" w:rsidRPr="00C453FE" w:rsidRDefault="008C01A3"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eastAsia="lt-LT"/>
        </w:rPr>
        <w:t xml:space="preserve">Projekto įgyvendinimui skirtos lėšos į </w:t>
      </w:r>
      <w:r w:rsidR="00384830" w:rsidRPr="00C453FE">
        <w:rPr>
          <w:color w:val="auto"/>
          <w:lang w:val="lt-LT" w:eastAsia="lt-LT"/>
        </w:rPr>
        <w:t>p</w:t>
      </w:r>
      <w:r w:rsidRPr="00C453FE">
        <w:rPr>
          <w:color w:val="auto"/>
          <w:lang w:val="lt-LT" w:eastAsia="lt-LT"/>
        </w:rPr>
        <w:t xml:space="preserve">rojekto vykdytojo nurodytą sąskaitą pervedamos </w:t>
      </w:r>
      <w:r w:rsidR="00AC5521" w:rsidRPr="00C453FE">
        <w:rPr>
          <w:color w:val="auto"/>
          <w:lang w:val="lt-LT" w:eastAsia="lt-LT"/>
        </w:rPr>
        <w:t xml:space="preserve">Biudžeto lėšų naudojimo </w:t>
      </w:r>
      <w:r w:rsidRPr="00C453FE">
        <w:rPr>
          <w:color w:val="auto"/>
          <w:lang w:val="lt-LT" w:eastAsia="lt-LT"/>
        </w:rPr>
        <w:t xml:space="preserve">sutartyje </w:t>
      </w:r>
      <w:r w:rsidR="00551DAB" w:rsidRPr="00C453FE">
        <w:rPr>
          <w:color w:val="auto"/>
          <w:lang w:val="lt-LT" w:eastAsia="lt-LT"/>
        </w:rPr>
        <w:t xml:space="preserve">nustatytais terminais ir tvarka, </w:t>
      </w:r>
      <w:r w:rsidR="00C47FE3" w:rsidRPr="00C453FE">
        <w:rPr>
          <w:color w:val="auto"/>
          <w:lang w:val="lt-LT" w:eastAsia="lt-LT"/>
        </w:rPr>
        <w:t>p</w:t>
      </w:r>
      <w:r w:rsidR="00551DAB" w:rsidRPr="00C453FE">
        <w:rPr>
          <w:color w:val="auto"/>
          <w:lang w:val="lt-LT" w:eastAsia="lt-LT"/>
        </w:rPr>
        <w:t>rojekto</w:t>
      </w:r>
      <w:r w:rsidR="005C6AA5" w:rsidRPr="00C453FE">
        <w:rPr>
          <w:color w:val="auto"/>
          <w:lang w:val="lt-LT" w:eastAsia="lt-LT"/>
        </w:rPr>
        <w:t xml:space="preserve"> vykdytojui pateikus </w:t>
      </w:r>
      <w:r w:rsidR="000E1A15" w:rsidRPr="00C453FE">
        <w:rPr>
          <w:color w:val="auto"/>
          <w:lang w:val="lt-LT" w:eastAsia="lt-LT"/>
        </w:rPr>
        <w:t>sąmatą (Forma</w:t>
      </w:r>
      <w:r w:rsidR="00346C29" w:rsidRPr="00C453FE">
        <w:rPr>
          <w:color w:val="auto"/>
          <w:lang w:val="lt-LT" w:eastAsia="lt-LT"/>
        </w:rPr>
        <w:t xml:space="preserve"> </w:t>
      </w:r>
      <w:r w:rsidR="000E1A15" w:rsidRPr="00C453FE">
        <w:rPr>
          <w:color w:val="auto"/>
          <w:lang w:val="lt-LT" w:eastAsia="lt-LT"/>
        </w:rPr>
        <w:t>B-1) (</w:t>
      </w:r>
      <w:r w:rsidR="000E1A15" w:rsidRPr="00C453FE">
        <w:rPr>
          <w:i/>
          <w:color w:val="auto"/>
          <w:lang w:val="lt-LT" w:eastAsia="lt-LT"/>
        </w:rPr>
        <w:t>Biudžeto l</w:t>
      </w:r>
      <w:r w:rsidR="00640D00" w:rsidRPr="00C453FE">
        <w:rPr>
          <w:i/>
          <w:color w:val="auto"/>
          <w:lang w:val="lt-LT" w:eastAsia="lt-LT"/>
        </w:rPr>
        <w:t>ėšų naudojimo sutarties 1 priedas</w:t>
      </w:r>
      <w:r w:rsidR="000E1A15" w:rsidRPr="00C453FE">
        <w:rPr>
          <w:i/>
          <w:color w:val="auto"/>
          <w:lang w:val="lt-LT" w:eastAsia="lt-LT"/>
        </w:rPr>
        <w:t xml:space="preserve">) </w:t>
      </w:r>
      <w:r w:rsidR="000E1A15" w:rsidRPr="00C453FE">
        <w:rPr>
          <w:color w:val="auto"/>
          <w:lang w:val="lt-LT" w:eastAsia="lt-LT"/>
        </w:rPr>
        <w:t>ir</w:t>
      </w:r>
      <w:r w:rsidR="000E1A15" w:rsidRPr="00C453FE">
        <w:rPr>
          <w:i/>
          <w:color w:val="auto"/>
          <w:lang w:val="lt-LT" w:eastAsia="lt-LT"/>
        </w:rPr>
        <w:t xml:space="preserve"> </w:t>
      </w:r>
      <w:r w:rsidR="00C47FE3" w:rsidRPr="00C453FE">
        <w:rPr>
          <w:color w:val="auto"/>
          <w:lang w:val="lt-LT" w:eastAsia="lt-LT"/>
        </w:rPr>
        <w:t>p</w:t>
      </w:r>
      <w:r w:rsidR="005C6AA5" w:rsidRPr="00C453FE">
        <w:rPr>
          <w:color w:val="auto"/>
          <w:lang w:val="lt-LT" w:eastAsia="lt-LT"/>
        </w:rPr>
        <w:t>rašymą dėl lėšų skyrimo</w:t>
      </w:r>
      <w:r w:rsidRPr="00C453FE">
        <w:rPr>
          <w:color w:val="auto"/>
          <w:lang w:val="lt-LT" w:eastAsia="lt-LT"/>
        </w:rPr>
        <w:t xml:space="preserve"> </w:t>
      </w:r>
      <w:r w:rsidR="000E1A15" w:rsidRPr="00C453FE">
        <w:rPr>
          <w:color w:val="auto"/>
          <w:lang w:val="lt-LT" w:eastAsia="lt-LT"/>
        </w:rPr>
        <w:t>(</w:t>
      </w:r>
      <w:r w:rsidR="000E1A15" w:rsidRPr="00C453FE">
        <w:rPr>
          <w:i/>
          <w:color w:val="auto"/>
          <w:lang w:val="lt-LT" w:eastAsia="lt-LT"/>
        </w:rPr>
        <w:t xml:space="preserve">Biudžeto lėšų naudojimo sutarties </w:t>
      </w:r>
      <w:r w:rsidR="0094727E" w:rsidRPr="00C453FE">
        <w:rPr>
          <w:i/>
          <w:color w:val="auto"/>
          <w:lang w:val="lt-LT" w:eastAsia="lt-LT"/>
        </w:rPr>
        <w:t xml:space="preserve">2 </w:t>
      </w:r>
      <w:r w:rsidR="000E1A15" w:rsidRPr="00C453FE">
        <w:rPr>
          <w:i/>
          <w:color w:val="auto"/>
          <w:lang w:val="lt-LT" w:eastAsia="lt-LT"/>
        </w:rPr>
        <w:t>prieda</w:t>
      </w:r>
      <w:r w:rsidR="0094727E" w:rsidRPr="00C453FE">
        <w:rPr>
          <w:i/>
          <w:color w:val="auto"/>
          <w:lang w:val="lt-LT" w:eastAsia="lt-LT"/>
        </w:rPr>
        <w:t>s</w:t>
      </w:r>
      <w:r w:rsidR="000E1A15" w:rsidRPr="00C453FE">
        <w:rPr>
          <w:i/>
          <w:color w:val="auto"/>
          <w:lang w:val="lt-LT" w:eastAsia="lt-LT"/>
        </w:rPr>
        <w:t xml:space="preserve">) </w:t>
      </w:r>
      <w:r w:rsidR="00C47FE3" w:rsidRPr="00C453FE">
        <w:rPr>
          <w:iCs/>
          <w:color w:val="auto"/>
          <w:lang w:val="lt-LT" w:eastAsia="lt-LT"/>
        </w:rPr>
        <w:t>A</w:t>
      </w:r>
      <w:r w:rsidRPr="00C453FE">
        <w:rPr>
          <w:color w:val="auto"/>
          <w:lang w:val="lt-LT" w:eastAsia="lt-LT"/>
        </w:rPr>
        <w:t>dministracijos skyriui</w:t>
      </w:r>
      <w:r w:rsidR="00E31B0E" w:rsidRPr="00C453FE">
        <w:rPr>
          <w:color w:val="auto"/>
          <w:lang w:val="lt-LT" w:eastAsia="lt-LT"/>
        </w:rPr>
        <w:t>, atsakingam už finansus ir apskaitą.</w:t>
      </w:r>
    </w:p>
    <w:p w14:paraId="6BF148DA" w14:textId="5FBD160E" w:rsidR="007A1230" w:rsidRPr="00C453FE" w:rsidRDefault="00474E08" w:rsidP="00DD5FF9">
      <w:pPr>
        <w:pStyle w:val="Sraopastraipa"/>
        <w:widowControl w:val="0"/>
        <w:numPr>
          <w:ilvl w:val="0"/>
          <w:numId w:val="48"/>
        </w:numPr>
        <w:tabs>
          <w:tab w:val="left" w:pos="1418"/>
        </w:tabs>
        <w:autoSpaceDE w:val="0"/>
        <w:autoSpaceDN w:val="0"/>
        <w:adjustRightInd w:val="0"/>
        <w:spacing w:line="360" w:lineRule="auto"/>
        <w:ind w:left="0" w:firstLine="851"/>
        <w:jc w:val="both"/>
        <w:rPr>
          <w:color w:val="auto"/>
          <w:lang w:val="lt-LT" w:eastAsia="lt-LT"/>
        </w:rPr>
      </w:pPr>
      <w:r w:rsidRPr="00C453FE">
        <w:rPr>
          <w:color w:val="auto"/>
          <w:lang w:val="lt-LT"/>
        </w:rPr>
        <w:lastRenderedPageBreak/>
        <w:t>Projekto vykdytojas turi teisę projekto įgyvendinimo metu 2 kartus koreguoti projekto biudžetą, prieš tai raštu informavęs Koordinatorių – pateikęs laisvos formos prašymą su nurodytais pakeitimais ir priežastimis bei patikslintą Paraiškos 5 punkto „Projekto biudžetas ir pagrindimas“ lentelę</w:t>
      </w:r>
      <w:r w:rsidRPr="00C453FE">
        <w:rPr>
          <w:color w:val="auto"/>
          <w:lang w:val="lt-LT" w:eastAsia="lt-LT"/>
        </w:rPr>
        <w:t xml:space="preserve"> (</w:t>
      </w:r>
      <w:r w:rsidRPr="00C453FE">
        <w:rPr>
          <w:i/>
          <w:color w:val="auto"/>
          <w:lang w:val="lt-LT" w:eastAsia="lt-LT"/>
        </w:rPr>
        <w:t>Biudžeto lėšų naudojimo sutarties 6 priedas</w:t>
      </w:r>
      <w:r w:rsidRPr="00C453FE">
        <w:rPr>
          <w:color w:val="auto"/>
          <w:lang w:val="lt-LT" w:eastAsia="lt-LT"/>
        </w:rPr>
        <w:t>)</w:t>
      </w:r>
      <w:r w:rsidRPr="00C453FE">
        <w:rPr>
          <w:color w:val="auto"/>
          <w:lang w:val="lt-LT"/>
        </w:rPr>
        <w:t xml:space="preserve">. Koordinatorius </w:t>
      </w:r>
      <w:r w:rsidRPr="00C453FE">
        <w:rPr>
          <w:color w:val="auto"/>
          <w:lang w:val="lt-LT" w:eastAsia="lt-LT"/>
        </w:rPr>
        <w:t xml:space="preserve">pateikia Administracijos skyriui, atsakingam už finansus ir apskaitą, </w:t>
      </w:r>
      <w:r w:rsidRPr="00C453FE">
        <w:rPr>
          <w:snapToGrid w:val="0"/>
          <w:color w:val="auto"/>
          <w:lang w:val="lt-LT"/>
        </w:rPr>
        <w:t>su priemonės Koordinatoriaus suderinimo žyma (pareigomis, vardu, pavarde, data, parašu, prierašu „Suderinta“)</w:t>
      </w:r>
      <w:r w:rsidRPr="00C453FE">
        <w:rPr>
          <w:color w:val="auto"/>
          <w:lang w:val="lt-LT"/>
        </w:rPr>
        <w:t xml:space="preserve"> koreguotą </w:t>
      </w:r>
      <w:r w:rsidRPr="00C453FE">
        <w:rPr>
          <w:color w:val="auto"/>
          <w:lang w:val="lt-LT" w:eastAsia="lt-LT"/>
        </w:rPr>
        <w:t>projekto sąmatą (</w:t>
      </w:r>
      <w:r w:rsidRPr="00C453FE">
        <w:rPr>
          <w:i/>
          <w:color w:val="auto"/>
          <w:lang w:val="lt-LT" w:eastAsia="lt-LT"/>
        </w:rPr>
        <w:t>Biudžeto lėšų naudojimo sutarties 6 priedas</w:t>
      </w:r>
      <w:r w:rsidRPr="00C453FE">
        <w:rPr>
          <w:color w:val="auto"/>
          <w:lang w:val="lt-LT" w:eastAsia="lt-LT"/>
        </w:rPr>
        <w:t>)</w:t>
      </w:r>
      <w:r w:rsidRPr="00C453FE">
        <w:rPr>
          <w:snapToGrid w:val="0"/>
          <w:color w:val="auto"/>
          <w:lang w:val="lt-LT"/>
        </w:rPr>
        <w:t xml:space="preserve"> bei šiuos dokumentus prideda prie sutarties</w:t>
      </w:r>
      <w:r w:rsidR="00384830" w:rsidRPr="00C453FE">
        <w:rPr>
          <w:snapToGrid w:val="0"/>
          <w:color w:val="auto"/>
          <w:lang w:val="lt-LT"/>
        </w:rPr>
        <w:t>,</w:t>
      </w:r>
      <w:r w:rsidRPr="00C453FE">
        <w:rPr>
          <w:snapToGrid w:val="0"/>
          <w:color w:val="auto"/>
          <w:lang w:val="lt-LT"/>
        </w:rPr>
        <w:t xml:space="preserve"> sudarytos su projekto vykdytoju.</w:t>
      </w:r>
    </w:p>
    <w:p w14:paraId="6F6671A4" w14:textId="1493C988" w:rsidR="00474E08" w:rsidRPr="00C453FE" w:rsidRDefault="00474E08" w:rsidP="00474E08">
      <w:pPr>
        <w:pStyle w:val="Sraopastraipa"/>
        <w:widowControl w:val="0"/>
        <w:numPr>
          <w:ilvl w:val="0"/>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 xml:space="preserve">Siekiant informuoti visuomenę apie </w:t>
      </w:r>
      <w:r w:rsidR="00124344" w:rsidRPr="00C453FE">
        <w:rPr>
          <w:snapToGrid w:val="0"/>
          <w:color w:val="auto"/>
          <w:lang w:val="lt-LT"/>
        </w:rPr>
        <w:t>S</w:t>
      </w:r>
      <w:r w:rsidRPr="00C453FE">
        <w:rPr>
          <w:snapToGrid w:val="0"/>
          <w:color w:val="auto"/>
          <w:lang w:val="lt-LT"/>
        </w:rPr>
        <w:t>avivaldybės biudžeto lėšų panaudojimą Leidybinių ir literatūros veiklų įgyvendinimui finansuoti, projekto vykdytojas įsipareigoja:</w:t>
      </w:r>
    </w:p>
    <w:p w14:paraId="48228BA7" w14:textId="678F84EC" w:rsidR="00474E08" w:rsidRPr="00C453FE" w:rsidRDefault="00474E08" w:rsidP="00474E08">
      <w:pPr>
        <w:pStyle w:val="Sraopastraipa"/>
        <w:widowControl w:val="0"/>
        <w:numPr>
          <w:ilvl w:val="1"/>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 xml:space="preserve">visoje </w:t>
      </w:r>
      <w:r w:rsidR="00124344" w:rsidRPr="00C453FE">
        <w:rPr>
          <w:snapToGrid w:val="0"/>
          <w:color w:val="auto"/>
          <w:lang w:val="lt-LT"/>
        </w:rPr>
        <w:t>S</w:t>
      </w:r>
      <w:r w:rsidRPr="00C453FE">
        <w:rPr>
          <w:snapToGrid w:val="0"/>
          <w:color w:val="auto"/>
          <w:lang w:val="lt-LT"/>
        </w:rPr>
        <w:t>avivaldybės administruojamomis lėšomis finansuoto projekto reklaminėje ir informacinėje medžiagoje (tekstinėje ir vizualinėje) nurodyti, kad projektą</w:t>
      </w:r>
      <w:r w:rsidR="00F5005A" w:rsidRPr="00C453FE">
        <w:rPr>
          <w:snapToGrid w:val="0"/>
          <w:color w:val="auto"/>
          <w:lang w:val="lt-LT"/>
        </w:rPr>
        <w:t xml:space="preserve"> </w:t>
      </w:r>
      <w:r w:rsidRPr="00C453FE">
        <w:rPr>
          <w:snapToGrid w:val="0"/>
          <w:color w:val="auto"/>
          <w:lang w:val="lt-LT"/>
        </w:rPr>
        <w:t xml:space="preserve">finansuoja (arba iš dalies finansuoja) </w:t>
      </w:r>
      <w:r w:rsidR="00124344" w:rsidRPr="00C453FE">
        <w:rPr>
          <w:snapToGrid w:val="0"/>
          <w:color w:val="auto"/>
          <w:lang w:val="lt-LT"/>
        </w:rPr>
        <w:t>S</w:t>
      </w:r>
      <w:r w:rsidRPr="00C453FE">
        <w:rPr>
          <w:snapToGrid w:val="0"/>
          <w:color w:val="auto"/>
          <w:lang w:val="lt-LT"/>
        </w:rPr>
        <w:t>avivaldybė;</w:t>
      </w:r>
    </w:p>
    <w:p w14:paraId="70544EDF" w14:textId="64411495" w:rsidR="00474E08" w:rsidRPr="00C453FE" w:rsidRDefault="00474E08" w:rsidP="00474E08">
      <w:pPr>
        <w:pStyle w:val="Sraopastraipa"/>
        <w:widowControl w:val="0"/>
        <w:numPr>
          <w:ilvl w:val="1"/>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 xml:space="preserve">visoje </w:t>
      </w:r>
      <w:r w:rsidR="00124344" w:rsidRPr="00C453FE">
        <w:rPr>
          <w:snapToGrid w:val="0"/>
          <w:color w:val="auto"/>
          <w:lang w:val="lt-LT"/>
        </w:rPr>
        <w:t>S</w:t>
      </w:r>
      <w:r w:rsidRPr="00C453FE">
        <w:rPr>
          <w:snapToGrid w:val="0"/>
          <w:color w:val="auto"/>
          <w:lang w:val="lt-LT"/>
        </w:rPr>
        <w:t>avivaldybės administruojamomis lėšomis finansuoto projekto vizualinėje reklaminėje ir informacinėje medžiagoje turi būti vaizduojamas Anykščių rajono įvaizdžio / prekės ženklas. Prekės ženklas turi būti naudojamas vadovaujantis Anykščių rajono įvaizdžio / prekės ženklo naudojimo tvarkos aprašu, patvirtintu Anykščių rajono savivaldybės tarybos 2022 m. kovo 31 d. sprendimu Nr. 1-TS-86 „Dėl Anykščių rajono įvaizdžio / prekės ženklo naudojimo tvarkos aprašo patvirtinimo“ ir vaizduojamas vadovaujantis Anykščių įvaizdžio ženklo vizualinio identiteto vadove nustatytais reikalavimais;</w:t>
      </w:r>
    </w:p>
    <w:p w14:paraId="6D62AC9B" w14:textId="5F0562F2" w:rsidR="00474E08" w:rsidRPr="00C453FE" w:rsidRDefault="00474E08" w:rsidP="00474E08">
      <w:pPr>
        <w:pStyle w:val="Sraopastraipa"/>
        <w:widowControl w:val="0"/>
        <w:numPr>
          <w:ilvl w:val="1"/>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 xml:space="preserve">Koordinatoriui atsiųsti pranešimą spaudai apie vykdomas veiklas, kuris bus talpinamas </w:t>
      </w:r>
      <w:r w:rsidR="00124344" w:rsidRPr="00C453FE">
        <w:rPr>
          <w:snapToGrid w:val="0"/>
          <w:color w:val="auto"/>
          <w:lang w:val="lt-LT"/>
        </w:rPr>
        <w:t>S</w:t>
      </w:r>
      <w:r w:rsidRPr="00C453FE">
        <w:rPr>
          <w:snapToGrid w:val="0"/>
          <w:color w:val="auto"/>
          <w:lang w:val="lt-LT"/>
        </w:rPr>
        <w:t>avivaldybės svetainėje www.anyksciai.lt</w:t>
      </w:r>
    </w:p>
    <w:p w14:paraId="7D84B037" w14:textId="1891DEAC" w:rsidR="00474E08" w:rsidRPr="00C453FE" w:rsidRDefault="00474E08" w:rsidP="00474E08">
      <w:pPr>
        <w:pStyle w:val="Sraopastraipa"/>
        <w:widowControl w:val="0"/>
        <w:numPr>
          <w:ilvl w:val="0"/>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 xml:space="preserve">Projekto vykdytojas gali ne vėliau kaip iki sutartyje nurodyto projekto įgyvendinimo termino pabaigos, tačiau ne vėliau kaip iki einamųjų metų gruodžio 15 d. Administracijos skyriui, atsakingam už </w:t>
      </w:r>
      <w:r w:rsidR="00F5005A" w:rsidRPr="00C453FE">
        <w:rPr>
          <w:snapToGrid w:val="0"/>
          <w:color w:val="auto"/>
          <w:lang w:val="lt-LT"/>
        </w:rPr>
        <w:t>kultūrą ir turizmą</w:t>
      </w:r>
      <w:r w:rsidRPr="00C453FE">
        <w:rPr>
          <w:snapToGrid w:val="0"/>
          <w:color w:val="auto"/>
          <w:lang w:val="lt-LT"/>
        </w:rPr>
        <w:t xml:space="preserve"> pateikti argumentuotą laisvos formos prašymą dėl:</w:t>
      </w:r>
    </w:p>
    <w:p w14:paraId="66691C33" w14:textId="77777777" w:rsidR="00474E08" w:rsidRPr="00C453FE" w:rsidRDefault="00474E08" w:rsidP="00474E08">
      <w:pPr>
        <w:pStyle w:val="Sraopastraipa"/>
        <w:widowControl w:val="0"/>
        <w:numPr>
          <w:ilvl w:val="1"/>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projekto įgyvendinimo laikotarpio keitimo, kai prašoma pratęsti projekto įgyvendinimo laikotarpį. Projekto įgyvendinimo laikotarpis gali būti pratęstas, tačiau ne ilgiau nei iki einamųjų metų gruodžio 31 d.;</w:t>
      </w:r>
    </w:p>
    <w:p w14:paraId="696BB1DB" w14:textId="77777777" w:rsidR="00474E08" w:rsidRPr="00C453FE" w:rsidRDefault="00474E08" w:rsidP="00474E08">
      <w:pPr>
        <w:pStyle w:val="Sraopastraipa"/>
        <w:widowControl w:val="0"/>
        <w:numPr>
          <w:ilvl w:val="1"/>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projekto sąmatos keitimo, kai keičiasi sąmatos eilutėse nurodytų išlaidų paskirtis (projektui įgyvendinti reikalingos kitos išlaidos negu nurodyta projekto sąmatoje) arba projekto vykdytojas siekia keisti sąmatą daugiau nei 30 proc. Kartu su prašymu projekto vykdytojas Koordinatoriui pateikia patikslintą projekto sąmatą;</w:t>
      </w:r>
    </w:p>
    <w:p w14:paraId="63931CE3" w14:textId="77777777" w:rsidR="00474E08" w:rsidRPr="00C453FE" w:rsidRDefault="00474E08" w:rsidP="00474E08">
      <w:pPr>
        <w:pStyle w:val="Sraopastraipa"/>
        <w:widowControl w:val="0"/>
        <w:numPr>
          <w:ilvl w:val="1"/>
          <w:numId w:val="48"/>
        </w:numPr>
        <w:tabs>
          <w:tab w:val="left" w:pos="1418"/>
        </w:tabs>
        <w:autoSpaceDE w:val="0"/>
        <w:autoSpaceDN w:val="0"/>
        <w:adjustRightInd w:val="0"/>
        <w:spacing w:line="360" w:lineRule="auto"/>
        <w:ind w:left="0" w:right="-1" w:firstLine="851"/>
        <w:jc w:val="both"/>
        <w:rPr>
          <w:color w:val="auto"/>
          <w:lang w:val="lt-LT" w:eastAsia="lt-LT"/>
        </w:rPr>
      </w:pPr>
      <w:r w:rsidRPr="00C453FE">
        <w:rPr>
          <w:snapToGrid w:val="0"/>
          <w:color w:val="auto"/>
          <w:lang w:val="lt-LT"/>
        </w:rPr>
        <w:t>Aprašo 43.1–43.2 papunkčiuose nenumatytų, projektą keičiančių sutarties sąlygų pakeitimo.</w:t>
      </w:r>
    </w:p>
    <w:p w14:paraId="1DC813BF" w14:textId="4B9A7185" w:rsidR="00474E08" w:rsidRPr="00C453FE" w:rsidRDefault="00474E08" w:rsidP="00474E08">
      <w:pPr>
        <w:pStyle w:val="Sraopastraipa"/>
        <w:numPr>
          <w:ilvl w:val="0"/>
          <w:numId w:val="48"/>
        </w:numPr>
        <w:tabs>
          <w:tab w:val="left" w:pos="1418"/>
        </w:tabs>
        <w:spacing w:line="360" w:lineRule="auto"/>
        <w:ind w:left="0" w:firstLine="851"/>
        <w:jc w:val="both"/>
        <w:rPr>
          <w:snapToGrid w:val="0"/>
          <w:color w:val="auto"/>
          <w:lang w:val="lt-LT"/>
        </w:rPr>
      </w:pPr>
      <w:r w:rsidRPr="00C453FE">
        <w:rPr>
          <w:snapToGrid w:val="0"/>
          <w:color w:val="auto"/>
          <w:lang w:val="lt-LT"/>
        </w:rPr>
        <w:lastRenderedPageBreak/>
        <w:t>Sprendimą dėl 43 punkte nurodytų prašymų priima priemon</w:t>
      </w:r>
      <w:r w:rsidR="007B4443" w:rsidRPr="00C453FE">
        <w:rPr>
          <w:snapToGrid w:val="0"/>
          <w:color w:val="auto"/>
          <w:lang w:val="lt-LT"/>
        </w:rPr>
        <w:t>ės</w:t>
      </w:r>
      <w:r w:rsidRPr="00C453FE">
        <w:rPr>
          <w:snapToGrid w:val="0"/>
          <w:color w:val="auto"/>
          <w:lang w:val="lt-LT"/>
        </w:rPr>
        <w:t xml:space="preserve"> Koordinatorius bei Administracijos skyriaus, atsakingo už </w:t>
      </w:r>
      <w:r w:rsidR="00F5005A" w:rsidRPr="00C453FE">
        <w:rPr>
          <w:snapToGrid w:val="0"/>
          <w:color w:val="auto"/>
          <w:lang w:val="lt-LT"/>
        </w:rPr>
        <w:t>kultūrą ir turizmą</w:t>
      </w:r>
      <w:r w:rsidRPr="00C453FE">
        <w:rPr>
          <w:snapToGrid w:val="0"/>
          <w:color w:val="auto"/>
          <w:lang w:val="lt-LT"/>
        </w:rPr>
        <w:t xml:space="preserve">, vedėjas per 5 d. d. nuo Prašymo gavimo dienos ir </w:t>
      </w:r>
      <w:r w:rsidR="00862098" w:rsidRPr="00C453FE">
        <w:rPr>
          <w:snapToGrid w:val="0"/>
          <w:color w:val="auto"/>
          <w:lang w:val="lt-LT"/>
        </w:rPr>
        <w:t xml:space="preserve">per </w:t>
      </w:r>
      <w:r w:rsidR="004037E7" w:rsidRPr="00C453FE">
        <w:rPr>
          <w:snapToGrid w:val="0"/>
          <w:color w:val="auto"/>
          <w:lang w:val="lt-LT"/>
        </w:rPr>
        <w:t xml:space="preserve">3 d. d. nuo sprendimo priėmimo </w:t>
      </w:r>
      <w:r w:rsidRPr="00C453FE">
        <w:rPr>
          <w:snapToGrid w:val="0"/>
          <w:color w:val="auto"/>
          <w:lang w:val="lt-LT"/>
        </w:rPr>
        <w:t>informuoja projekto vykdytoją dėl priimto sprendimo.</w:t>
      </w:r>
    </w:p>
    <w:p w14:paraId="1FAA53B7" w14:textId="77777777" w:rsidR="00474E08" w:rsidRPr="00C453FE" w:rsidRDefault="00474E08" w:rsidP="00474E08">
      <w:pPr>
        <w:pStyle w:val="Sraopastraipa"/>
        <w:numPr>
          <w:ilvl w:val="0"/>
          <w:numId w:val="48"/>
        </w:numPr>
        <w:tabs>
          <w:tab w:val="left" w:pos="1418"/>
        </w:tabs>
        <w:spacing w:line="360" w:lineRule="auto"/>
        <w:ind w:left="0" w:firstLine="851"/>
        <w:jc w:val="both"/>
        <w:rPr>
          <w:snapToGrid w:val="0"/>
          <w:color w:val="auto"/>
          <w:lang w:val="lt-LT"/>
        </w:rPr>
      </w:pPr>
      <w:r w:rsidRPr="00C453FE">
        <w:rPr>
          <w:snapToGrid w:val="0"/>
          <w:color w:val="auto"/>
          <w:lang w:val="lt-LT"/>
        </w:rPr>
        <w:t>Projekto vykdytojas turi teisę:</w:t>
      </w:r>
    </w:p>
    <w:p w14:paraId="645A5856" w14:textId="77777777" w:rsidR="00474E08" w:rsidRPr="00C453FE" w:rsidRDefault="00474E08" w:rsidP="00474E08">
      <w:pPr>
        <w:pStyle w:val="Sraopastraipa"/>
        <w:numPr>
          <w:ilvl w:val="1"/>
          <w:numId w:val="48"/>
        </w:numPr>
        <w:tabs>
          <w:tab w:val="left" w:pos="1418"/>
        </w:tabs>
        <w:spacing w:line="360" w:lineRule="auto"/>
        <w:ind w:left="0" w:firstLine="851"/>
        <w:jc w:val="both"/>
        <w:rPr>
          <w:snapToGrid w:val="0"/>
          <w:color w:val="auto"/>
          <w:lang w:val="lt-LT"/>
        </w:rPr>
      </w:pPr>
      <w:r w:rsidRPr="00C453FE">
        <w:rPr>
          <w:snapToGrid w:val="0"/>
          <w:color w:val="auto"/>
          <w:lang w:val="lt-LT"/>
        </w:rPr>
        <w:t>projekto vykdymo metu keisti projekto pavadinimą ar projekto vadovą. Projekto vykdytojas per 10 d. d. turi informuoti Koordinatorių įvykus tokiems pokyčiams;</w:t>
      </w:r>
    </w:p>
    <w:p w14:paraId="78FBD8AB" w14:textId="77777777" w:rsidR="00474E08" w:rsidRPr="00C453FE" w:rsidRDefault="00474E08" w:rsidP="00474E08">
      <w:pPr>
        <w:pStyle w:val="Sraopastraipa"/>
        <w:numPr>
          <w:ilvl w:val="1"/>
          <w:numId w:val="48"/>
        </w:numPr>
        <w:tabs>
          <w:tab w:val="left" w:pos="1418"/>
        </w:tabs>
        <w:spacing w:line="360" w:lineRule="auto"/>
        <w:ind w:left="0" w:firstLine="851"/>
        <w:jc w:val="both"/>
        <w:rPr>
          <w:snapToGrid w:val="0"/>
          <w:color w:val="auto"/>
          <w:lang w:val="lt-LT"/>
        </w:rPr>
      </w:pPr>
      <w:r w:rsidRPr="00C453FE">
        <w:rPr>
          <w:snapToGrid w:val="0"/>
          <w:color w:val="auto"/>
          <w:lang w:val="lt-LT"/>
        </w:rPr>
        <w:t>projekto sąmatos keitimo, kai keičiasi sąmatos eilutėse nurodytų išlaidų paskirtis (projektui įgyvendinti reikalingos kitos išlaidos negu nurodyta projekto sąmatoje) arba projekto vykdytojas siekia keisti sąmatą daugiau nei 30 proc., kartu su prašymu projekto vykdytojas Koordinatoriui pateikia patikslintą projekto sąmatą.</w:t>
      </w:r>
    </w:p>
    <w:p w14:paraId="70B41ADE" w14:textId="77777777" w:rsidR="00474E08" w:rsidRPr="00C453FE" w:rsidRDefault="00474E08" w:rsidP="00474E08">
      <w:pPr>
        <w:pStyle w:val="Sraopastraipa"/>
        <w:numPr>
          <w:ilvl w:val="0"/>
          <w:numId w:val="48"/>
        </w:numPr>
        <w:tabs>
          <w:tab w:val="left" w:pos="1418"/>
        </w:tabs>
        <w:spacing w:line="360" w:lineRule="auto"/>
        <w:ind w:left="0" w:firstLine="851"/>
        <w:jc w:val="both"/>
        <w:rPr>
          <w:snapToGrid w:val="0"/>
          <w:color w:val="auto"/>
          <w:lang w:val="lt-LT"/>
        </w:rPr>
      </w:pPr>
      <w:r w:rsidRPr="00C453FE">
        <w:rPr>
          <w:snapToGrid w:val="0"/>
          <w:color w:val="auto"/>
          <w:lang w:val="lt-LT"/>
        </w:rPr>
        <w:t>Prašymai, pateikti praleidus nustatytus terminus, yra atmetami, išskyrus, kai tai įvyko dėl nenugalimos jėgos (</w:t>
      </w:r>
      <w:r w:rsidRPr="00C453FE">
        <w:rPr>
          <w:i/>
          <w:iCs/>
          <w:snapToGrid w:val="0"/>
          <w:color w:val="auto"/>
          <w:lang w:val="lt-LT"/>
        </w:rPr>
        <w:t>force majeure</w:t>
      </w:r>
      <w:r w:rsidRPr="00C453FE">
        <w:rPr>
          <w:snapToGrid w:val="0"/>
          <w:color w:val="auto"/>
          <w:lang w:val="lt-LT"/>
        </w:rPr>
        <w:t>) aplinkybių ir projekto vykdytojas pateikia tai įrodančius dokumentus, o Koordinatorius nusprendžia praleistą terminą atnaujinti.</w:t>
      </w:r>
    </w:p>
    <w:p w14:paraId="74094204" w14:textId="4ACC5AC7" w:rsidR="00474E08" w:rsidRPr="00C453FE" w:rsidRDefault="00474E08" w:rsidP="00474E08">
      <w:pPr>
        <w:pStyle w:val="Sraopastraipa"/>
        <w:numPr>
          <w:ilvl w:val="0"/>
          <w:numId w:val="48"/>
        </w:numPr>
        <w:tabs>
          <w:tab w:val="left" w:pos="1418"/>
        </w:tabs>
        <w:spacing w:line="360" w:lineRule="auto"/>
        <w:ind w:left="0" w:firstLine="851"/>
        <w:jc w:val="both"/>
        <w:rPr>
          <w:snapToGrid w:val="0"/>
          <w:color w:val="auto"/>
          <w:lang w:val="lt-LT"/>
        </w:rPr>
      </w:pPr>
      <w:r w:rsidRPr="00C453FE">
        <w:rPr>
          <w:snapToGrid w:val="0"/>
          <w:color w:val="auto"/>
          <w:lang w:val="lt-LT"/>
        </w:rPr>
        <w:t>Nepatenkinus ar atmetus prašymą, teiktą 43 punkte nustatyta tvarka, projekto vykdytojas turi laikytis sutartyje nustatytų sąlygų.</w:t>
      </w:r>
    </w:p>
    <w:p w14:paraId="701669DB" w14:textId="77777777" w:rsidR="008E3DA1" w:rsidRPr="00C453FE" w:rsidRDefault="008E3DA1" w:rsidP="00E63577">
      <w:pPr>
        <w:spacing w:line="360" w:lineRule="auto"/>
        <w:ind w:firstLine="720"/>
        <w:jc w:val="both"/>
        <w:rPr>
          <w:snapToGrid w:val="0"/>
        </w:rPr>
      </w:pPr>
    </w:p>
    <w:p w14:paraId="5B5B0602" w14:textId="17A7A802" w:rsidR="009E7411" w:rsidRPr="00C453FE" w:rsidRDefault="009E7411" w:rsidP="00474E08">
      <w:pPr>
        <w:tabs>
          <w:tab w:val="left" w:pos="851"/>
        </w:tabs>
        <w:spacing w:line="360" w:lineRule="auto"/>
        <w:ind w:right="140"/>
        <w:jc w:val="center"/>
        <w:rPr>
          <w:rFonts w:eastAsia="Calibri"/>
          <w:b/>
        </w:rPr>
      </w:pPr>
      <w:r w:rsidRPr="00C453FE">
        <w:rPr>
          <w:rFonts w:eastAsia="Calibri"/>
          <w:b/>
        </w:rPr>
        <w:t>VI</w:t>
      </w:r>
      <w:r w:rsidR="000F6C5B" w:rsidRPr="00C453FE">
        <w:rPr>
          <w:rFonts w:eastAsia="Calibri"/>
          <w:b/>
        </w:rPr>
        <w:t>I</w:t>
      </w:r>
      <w:r w:rsidRPr="00C453FE">
        <w:rPr>
          <w:rFonts w:eastAsia="Calibri"/>
          <w:b/>
        </w:rPr>
        <w:t xml:space="preserve"> SKYRIUS</w:t>
      </w:r>
    </w:p>
    <w:p w14:paraId="32D22FB2" w14:textId="77777777" w:rsidR="00474E08" w:rsidRPr="00C453FE" w:rsidRDefault="00474E08" w:rsidP="00474E08">
      <w:pPr>
        <w:autoSpaceDE w:val="0"/>
        <w:autoSpaceDN w:val="0"/>
        <w:adjustRightInd w:val="0"/>
        <w:spacing w:line="360" w:lineRule="auto"/>
        <w:jc w:val="center"/>
        <w:rPr>
          <w:rFonts w:eastAsia="Calibri"/>
          <w:b/>
          <w:bCs/>
        </w:rPr>
      </w:pPr>
      <w:r w:rsidRPr="00C453FE">
        <w:rPr>
          <w:rFonts w:eastAsia="Calibri"/>
          <w:b/>
          <w:bCs/>
        </w:rPr>
        <w:t xml:space="preserve">PROJEKTO VYKDYMO PRIEŽIŪRA IR </w:t>
      </w:r>
    </w:p>
    <w:p w14:paraId="4E02686C" w14:textId="447C9E39" w:rsidR="009E7411" w:rsidRPr="00C453FE" w:rsidRDefault="00474E08" w:rsidP="00474E08">
      <w:pPr>
        <w:autoSpaceDE w:val="0"/>
        <w:autoSpaceDN w:val="0"/>
        <w:adjustRightInd w:val="0"/>
        <w:spacing w:line="360" w:lineRule="auto"/>
        <w:jc w:val="center"/>
        <w:rPr>
          <w:rFonts w:eastAsia="Calibri"/>
          <w:b/>
          <w:bCs/>
        </w:rPr>
      </w:pPr>
      <w:r w:rsidRPr="00C453FE">
        <w:rPr>
          <w:rFonts w:eastAsia="Calibri"/>
          <w:b/>
          <w:bCs/>
        </w:rPr>
        <w:t>ATSISKAITYMO UŽ SKIRTAS LĖŠAS TVARKA</w:t>
      </w:r>
    </w:p>
    <w:p w14:paraId="6F6F7BF1" w14:textId="77777777" w:rsidR="008E3DA1" w:rsidRPr="00C453FE" w:rsidRDefault="008E3DA1" w:rsidP="008E3DA1">
      <w:pPr>
        <w:autoSpaceDE w:val="0"/>
        <w:autoSpaceDN w:val="0"/>
        <w:adjustRightInd w:val="0"/>
        <w:jc w:val="center"/>
        <w:rPr>
          <w:rFonts w:eastAsia="Calibri"/>
          <w:b/>
          <w:bCs/>
        </w:rPr>
      </w:pPr>
    </w:p>
    <w:p w14:paraId="4A9F2D6E" w14:textId="77777777" w:rsidR="00072E2B" w:rsidRPr="00C453FE" w:rsidRDefault="00072E2B" w:rsidP="00072E2B">
      <w:pPr>
        <w:pStyle w:val="Sraopastraipa"/>
        <w:numPr>
          <w:ilvl w:val="0"/>
          <w:numId w:val="46"/>
        </w:numPr>
        <w:tabs>
          <w:tab w:val="left" w:pos="1418"/>
        </w:tabs>
        <w:spacing w:line="360" w:lineRule="auto"/>
        <w:ind w:left="0" w:right="140" w:firstLine="851"/>
        <w:jc w:val="both"/>
        <w:rPr>
          <w:color w:val="auto"/>
          <w:lang w:val="lt-LT"/>
        </w:rPr>
      </w:pPr>
      <w:r w:rsidRPr="00C453FE">
        <w:rPr>
          <w:color w:val="auto"/>
          <w:lang w:val="lt-LT"/>
        </w:rPr>
        <w:t>Koordinatorius gali bet kuriuo metu pareikalauti iš projekto vadovo informacijos apie darbų eigą ir lėšų panaudojimą.</w:t>
      </w:r>
    </w:p>
    <w:p w14:paraId="579EAE80" w14:textId="77777777" w:rsidR="00072E2B" w:rsidRPr="00C453FE" w:rsidRDefault="00072E2B" w:rsidP="00072E2B">
      <w:pPr>
        <w:pStyle w:val="Sraopastraipa"/>
        <w:numPr>
          <w:ilvl w:val="0"/>
          <w:numId w:val="46"/>
        </w:numPr>
        <w:tabs>
          <w:tab w:val="left" w:pos="1418"/>
        </w:tabs>
        <w:spacing w:line="360" w:lineRule="auto"/>
        <w:ind w:left="0" w:right="140" w:firstLine="851"/>
        <w:jc w:val="both"/>
        <w:rPr>
          <w:color w:val="auto"/>
          <w:lang w:val="lt-LT"/>
        </w:rPr>
      </w:pPr>
      <w:r w:rsidRPr="00C453FE">
        <w:rPr>
          <w:color w:val="auto"/>
          <w:lang w:val="lt-LT"/>
        </w:rPr>
        <w:t>Koordinatorius turi teisę tikrinti, kaip lėšų gavėjas laikosi šio Aprašo ir sutartyje nustatytų įsipareigojimų.</w:t>
      </w:r>
    </w:p>
    <w:p w14:paraId="7D9940A9" w14:textId="65EF5306" w:rsidR="00072E2B" w:rsidRPr="00C453FE" w:rsidRDefault="00072E2B" w:rsidP="00072E2B">
      <w:pPr>
        <w:pStyle w:val="Sraopastraipa"/>
        <w:numPr>
          <w:ilvl w:val="0"/>
          <w:numId w:val="46"/>
        </w:numPr>
        <w:tabs>
          <w:tab w:val="left" w:pos="1418"/>
        </w:tabs>
        <w:spacing w:line="360" w:lineRule="auto"/>
        <w:ind w:left="0" w:right="140" w:firstLine="851"/>
        <w:jc w:val="both"/>
        <w:rPr>
          <w:color w:val="auto"/>
          <w:lang w:val="lt-LT"/>
        </w:rPr>
      </w:pPr>
      <w:r w:rsidRPr="00C453FE">
        <w:rPr>
          <w:color w:val="auto"/>
          <w:lang w:val="lt-LT"/>
        </w:rPr>
        <w:t>Projekto vykdytojas, įgyvendinęs projektą, ne vėliau kaip per 20 (dvidešimt) darbo dienų nuo Paraiškoje nurodytos pabaigos datos Administracijos skyriui, atsakingam už finansus ir apskaitą</w:t>
      </w:r>
      <w:r w:rsidR="00E064E2" w:rsidRPr="00C453FE">
        <w:rPr>
          <w:color w:val="auto"/>
          <w:lang w:val="lt-LT"/>
        </w:rPr>
        <w:t>,</w:t>
      </w:r>
      <w:r w:rsidRPr="00C453FE">
        <w:rPr>
          <w:color w:val="auto"/>
          <w:lang w:val="lt-LT"/>
        </w:rPr>
        <w:t xml:space="preserve"> pateikia dokumentus, nurodytus Biudžeto lėšų naudojimo sutarties 7.3–7.4 papunkčiuose ir</w:t>
      </w:r>
      <w:r w:rsidR="00F5005A" w:rsidRPr="00C453FE">
        <w:rPr>
          <w:color w:val="auto"/>
          <w:lang w:val="lt-LT"/>
        </w:rPr>
        <w:t xml:space="preserve"> </w:t>
      </w:r>
      <w:r w:rsidRPr="00C453FE">
        <w:rPr>
          <w:color w:val="auto"/>
          <w:lang w:val="lt-LT"/>
        </w:rPr>
        <w:t>Koordinatoriui pateikia:</w:t>
      </w:r>
    </w:p>
    <w:p w14:paraId="7B527D44" w14:textId="2181A80F" w:rsidR="00072E2B" w:rsidRPr="00C453FE" w:rsidRDefault="00841A11" w:rsidP="00072E2B">
      <w:pPr>
        <w:pStyle w:val="Sraopastraipa"/>
        <w:numPr>
          <w:ilvl w:val="1"/>
          <w:numId w:val="46"/>
        </w:numPr>
        <w:tabs>
          <w:tab w:val="left" w:pos="1418"/>
        </w:tabs>
        <w:spacing w:line="360" w:lineRule="auto"/>
        <w:ind w:left="0" w:right="140" w:firstLine="851"/>
        <w:jc w:val="both"/>
        <w:rPr>
          <w:color w:val="auto"/>
          <w:lang w:val="lt-LT"/>
        </w:rPr>
      </w:pPr>
      <w:r w:rsidRPr="00C453FE">
        <w:rPr>
          <w:color w:val="auto"/>
          <w:lang w:val="lt-LT"/>
        </w:rPr>
        <w:t>p</w:t>
      </w:r>
      <w:r w:rsidR="00072E2B" w:rsidRPr="00C453FE">
        <w:rPr>
          <w:color w:val="auto"/>
          <w:lang w:val="lt-LT"/>
        </w:rPr>
        <w:t>rojekto dalykinę ataskaitą (</w:t>
      </w:r>
      <w:r w:rsidR="00072E2B" w:rsidRPr="00C453FE">
        <w:rPr>
          <w:i/>
          <w:color w:val="auto"/>
          <w:lang w:val="lt-LT"/>
        </w:rPr>
        <w:t>Biudžeto lėšų naudojimo sutarties 5 priedas</w:t>
      </w:r>
      <w:r w:rsidR="00072E2B" w:rsidRPr="00C453FE">
        <w:rPr>
          <w:color w:val="auto"/>
          <w:lang w:val="lt-LT"/>
        </w:rPr>
        <w:t>), kurioje</w:t>
      </w:r>
      <w:r w:rsidR="00F5005A" w:rsidRPr="00C453FE">
        <w:rPr>
          <w:color w:val="auto"/>
          <w:lang w:val="lt-LT"/>
        </w:rPr>
        <w:t xml:space="preserve"> </w:t>
      </w:r>
      <w:r w:rsidR="00072E2B" w:rsidRPr="00C453FE">
        <w:rPr>
          <w:color w:val="auto"/>
          <w:lang w:val="lt-LT"/>
        </w:rPr>
        <w:t>įvertinama atlikta veikla, jos rezultatas, projekto tęstinumo galimybės ir kt.;</w:t>
      </w:r>
    </w:p>
    <w:p w14:paraId="269C8CDF" w14:textId="77777777" w:rsidR="00072E2B" w:rsidRPr="00C453FE" w:rsidRDefault="00072E2B" w:rsidP="00072E2B">
      <w:pPr>
        <w:pStyle w:val="Sraopastraipa"/>
        <w:numPr>
          <w:ilvl w:val="1"/>
          <w:numId w:val="46"/>
        </w:numPr>
        <w:tabs>
          <w:tab w:val="left" w:pos="1418"/>
        </w:tabs>
        <w:spacing w:line="360" w:lineRule="auto"/>
        <w:ind w:left="0" w:right="140" w:firstLine="851"/>
        <w:jc w:val="both"/>
        <w:rPr>
          <w:color w:val="auto"/>
          <w:lang w:val="lt-LT"/>
        </w:rPr>
      </w:pPr>
      <w:r w:rsidRPr="00C453FE">
        <w:rPr>
          <w:color w:val="auto"/>
          <w:lang w:val="lt-LT"/>
        </w:rPr>
        <w:t>projekto viešinimo vaizdinę, iliustracinę medžiagą (plakatai, skrajutės ir kt.), projekto metu vykdytų veiklų nuotraukas bei jų autorių, taip pat medžiagą, pagrindžiančią projekto viešinimą (straipsnius, straipsnių kopijas, nuorodas į internetinius puslapius ir kt.). Atsiųsdamas nuotraukas projekto vykdytojas sutinka, kad pateiktos nuotraukos bus kaupiamos ir gali būti panaudojamos komunikaciniais tikslais.</w:t>
      </w:r>
    </w:p>
    <w:p w14:paraId="5ED50187" w14:textId="5E2A9B76" w:rsidR="00072E2B" w:rsidRPr="00C453FE" w:rsidRDefault="00072E2B" w:rsidP="00072E2B">
      <w:pPr>
        <w:pStyle w:val="Sraopastraipa"/>
        <w:numPr>
          <w:ilvl w:val="0"/>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lastRenderedPageBreak/>
        <w:t>Jeigu projektas vykdomas einamųjų metų gruodžio 10–31 dienomis, 50 punkte įvardintus dokumentus reikia pateikti per trumpesnį terminą – iki kitų metų sausio 10 d.</w:t>
      </w:r>
    </w:p>
    <w:p w14:paraId="2CA892ED" w14:textId="79C64E91" w:rsidR="00072E2B" w:rsidRPr="00C453FE" w:rsidRDefault="00072E2B" w:rsidP="00072E2B">
      <w:pPr>
        <w:pStyle w:val="Sraopastraipa"/>
        <w:numPr>
          <w:ilvl w:val="0"/>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 xml:space="preserve">Projekto vykdytojas privalo grąžinti </w:t>
      </w:r>
      <w:r w:rsidR="00124344" w:rsidRPr="00C453FE">
        <w:rPr>
          <w:color w:val="auto"/>
          <w:lang w:val="lt-LT"/>
        </w:rPr>
        <w:t>S</w:t>
      </w:r>
      <w:r w:rsidRPr="00C453FE">
        <w:rPr>
          <w:color w:val="auto"/>
          <w:lang w:val="lt-LT"/>
        </w:rPr>
        <w:t>avivaldybės biudžeto skirtas lėšas (arba dalį lėšų), jeigu:</w:t>
      </w:r>
    </w:p>
    <w:p w14:paraId="5A1963BD" w14:textId="77777777" w:rsidR="00072E2B" w:rsidRPr="00C453FE" w:rsidRDefault="00072E2B" w:rsidP="00072E2B">
      <w:pPr>
        <w:pStyle w:val="Sraopastraipa"/>
        <w:numPr>
          <w:ilvl w:val="1"/>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projekto vykdytojas neįgyvendino projekto iki projekto įgyvendinimo pabaigos datos numatytos Paraiškoje (grąžinamos visos projektui skirtos lėšos) arba nepanaudoja visų projektui skirtų lėšų (grąžinama nepanaudota lėšų dalis);</w:t>
      </w:r>
    </w:p>
    <w:p w14:paraId="1B143B1B" w14:textId="09E9E30C" w:rsidR="00072E2B" w:rsidRPr="00C453FE" w:rsidRDefault="00072E2B" w:rsidP="00072E2B">
      <w:pPr>
        <w:pStyle w:val="Sraopastraipa"/>
        <w:numPr>
          <w:ilvl w:val="1"/>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projekto vykdytojas per nustatytą terminą nepateikė 50 punkte numatytų dokumentų (grąžinama visa projektui skirta lėšų suma);</w:t>
      </w:r>
    </w:p>
    <w:p w14:paraId="722C2E6E" w14:textId="77777777" w:rsidR="00072E2B" w:rsidRPr="00C453FE" w:rsidRDefault="00072E2B" w:rsidP="00072E2B">
      <w:pPr>
        <w:pStyle w:val="Sraopastraipa"/>
        <w:numPr>
          <w:ilvl w:val="1"/>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nustatoma, kad dalykinėje ataskaitoje pateikta informacija nesutampa su Paraiškoje (arba patikslintoje Paraiškoje), projekto sąmatoje ir (ar) patvirtintuose prašymuose nurodyta informacija arba nesilaikyta Apraše numatytos tvarkos;</w:t>
      </w:r>
    </w:p>
    <w:p w14:paraId="23FE37EF" w14:textId="77777777" w:rsidR="00072E2B" w:rsidRPr="00C453FE" w:rsidRDefault="00072E2B" w:rsidP="00072E2B">
      <w:pPr>
        <w:pStyle w:val="Sraopastraipa"/>
        <w:numPr>
          <w:ilvl w:val="1"/>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nustatoma, kad projekto vykdytojas nepagrįstai gavo lėšų ar jas netinkamai panaudojo;</w:t>
      </w:r>
    </w:p>
    <w:p w14:paraId="6AB49CF8" w14:textId="77777777" w:rsidR="00072E2B" w:rsidRPr="00C453FE" w:rsidRDefault="00072E2B" w:rsidP="00072E2B">
      <w:pPr>
        <w:pStyle w:val="Sraopastraipa"/>
        <w:numPr>
          <w:ilvl w:val="1"/>
          <w:numId w:val="46"/>
        </w:numPr>
        <w:tabs>
          <w:tab w:val="left" w:pos="1418"/>
        </w:tabs>
        <w:autoSpaceDE w:val="0"/>
        <w:autoSpaceDN w:val="0"/>
        <w:adjustRightInd w:val="0"/>
        <w:spacing w:line="360" w:lineRule="auto"/>
        <w:ind w:left="0" w:firstLine="851"/>
        <w:jc w:val="both"/>
        <w:rPr>
          <w:color w:val="auto"/>
          <w:lang w:val="lt-LT"/>
        </w:rPr>
      </w:pPr>
      <w:r w:rsidRPr="00C453FE">
        <w:rPr>
          <w:snapToGrid w:val="0"/>
          <w:color w:val="auto"/>
          <w:lang w:val="lt-LT"/>
        </w:rPr>
        <w:t>lėšos buvo panaudotos ne pagal Sutartyje nurodytos sąmatos ekonominės klasifikacijos straipsnius, ne Sutartyje nurodytam projektui įgyvendinti.</w:t>
      </w:r>
    </w:p>
    <w:p w14:paraId="2DF6CB6F" w14:textId="51D73A55" w:rsidR="00072E2B" w:rsidRPr="00C453FE" w:rsidRDefault="00072E2B" w:rsidP="00072E2B">
      <w:pPr>
        <w:pStyle w:val="Sraopastraipa"/>
        <w:numPr>
          <w:ilvl w:val="0"/>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 xml:space="preserve">Projekto vykdytojas, neįgyvendinęs projekto iki numatytos projekto įgyvendinimo pabaigos datos Paraiškoje arba nepanaudojęs visų projektui skirtų lėšų, privalo jas grąžinti į </w:t>
      </w:r>
      <w:r w:rsidR="00124344" w:rsidRPr="00C453FE">
        <w:rPr>
          <w:color w:val="auto"/>
          <w:lang w:val="lt-LT"/>
        </w:rPr>
        <w:t>S</w:t>
      </w:r>
      <w:r w:rsidRPr="00C453FE">
        <w:rPr>
          <w:color w:val="auto"/>
          <w:lang w:val="lt-LT"/>
        </w:rPr>
        <w:t>avivaldybės biudžeto sąskaitą kuo greičiau, bet ne vėliau nei iki einamųjų metų gruodžio 23 dienos. Neįgyvendinus projekto ar nepanaudojus visų projektui skirtų lėšų, projekto vykdytojas atsiunčia Koordinatoriui laisvos formos prašymą leisti grąžinti lėšas, prašyme nurodant priežastis. Prašymo kopija su Koordinatoriaus žyma (pareigomis, vardu, pavarde, parašu, data) perduodama Administracijos skyriui, atsakingam už finansus ir apskaitą.</w:t>
      </w:r>
    </w:p>
    <w:p w14:paraId="6FE72608" w14:textId="77777777" w:rsidR="00072E2B" w:rsidRPr="00C453FE" w:rsidRDefault="00072E2B" w:rsidP="00072E2B">
      <w:pPr>
        <w:pStyle w:val="Sraopastraipa"/>
        <w:numPr>
          <w:ilvl w:val="0"/>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Nustačius, kad projekto vykdymo metu projekto vykdytojas nesilaikė Aprašo, projekto vykdytojui siunčiamas informacinis pranešimas, kuriuo Koordinatorius fiksuoja projekto vykdytojo netinkamai vykdytas sąlygas. Projekto vykdytojui teikiant Paraiškas kitais metais, Koordinatorius vertinimo komisijai kartu su Paraiškomis pateikia ir informacinius pranešimus. Pastebėjimus apie projektą Koordinatorius projekto vykdytojui pateikia el. paštu.</w:t>
      </w:r>
    </w:p>
    <w:p w14:paraId="740714CC" w14:textId="03AF19D3" w:rsidR="00072E2B" w:rsidRPr="00C453FE" w:rsidRDefault="00072E2B" w:rsidP="00072E2B">
      <w:pPr>
        <w:pStyle w:val="Sraopastraipa"/>
        <w:numPr>
          <w:ilvl w:val="0"/>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Koordinatorius patikrinęs visus gautus dokumentus bei dalykinę ataskaitą, patvirtina, kad dalykinė ataskaita yra priimta ir tinkama ją pasirašydamas (nurodydamas pareigas, vardą, pavardę, patvirtinimo datą). Koordinatoriui nepatvirtinus projekto vykdytojo pateiktos dalykinės ataskaitos, vadovaujamasi 52 ir 54 punktais.</w:t>
      </w:r>
    </w:p>
    <w:p w14:paraId="0155B9C7" w14:textId="47A3DAA0" w:rsidR="00660D7C" w:rsidRPr="00C453FE" w:rsidRDefault="00072E2B" w:rsidP="00072E2B">
      <w:pPr>
        <w:pStyle w:val="Sraopastraipa"/>
        <w:numPr>
          <w:ilvl w:val="0"/>
          <w:numId w:val="46"/>
        </w:numPr>
        <w:tabs>
          <w:tab w:val="left" w:pos="1418"/>
        </w:tabs>
        <w:autoSpaceDE w:val="0"/>
        <w:autoSpaceDN w:val="0"/>
        <w:adjustRightInd w:val="0"/>
        <w:spacing w:line="360" w:lineRule="auto"/>
        <w:ind w:left="0" w:firstLine="851"/>
        <w:jc w:val="both"/>
        <w:rPr>
          <w:color w:val="auto"/>
          <w:lang w:val="lt-LT"/>
        </w:rPr>
      </w:pPr>
      <w:r w:rsidRPr="00C453FE">
        <w:rPr>
          <w:color w:val="auto"/>
          <w:lang w:val="lt-LT"/>
        </w:rPr>
        <w:t>Negrąžinus lėšų per nustatytą terminą, jos išieškomos teisės aktų nustatyta tvarka.</w:t>
      </w:r>
    </w:p>
    <w:p w14:paraId="13A461D5" w14:textId="77777777" w:rsidR="00072E2B" w:rsidRPr="00C453FE" w:rsidRDefault="00072E2B" w:rsidP="00072E2B">
      <w:pPr>
        <w:spacing w:line="360" w:lineRule="auto"/>
        <w:ind w:firstLine="720"/>
        <w:jc w:val="center"/>
        <w:rPr>
          <w:b/>
        </w:rPr>
      </w:pPr>
    </w:p>
    <w:p w14:paraId="50C4AAE2" w14:textId="06A61E5B" w:rsidR="007A1230" w:rsidRPr="00C453FE" w:rsidRDefault="007A1230" w:rsidP="00072E2B">
      <w:pPr>
        <w:tabs>
          <w:tab w:val="left" w:pos="851"/>
        </w:tabs>
        <w:spacing w:line="360" w:lineRule="auto"/>
        <w:ind w:right="142"/>
        <w:jc w:val="center"/>
        <w:rPr>
          <w:b/>
          <w:bCs/>
        </w:rPr>
      </w:pPr>
      <w:r w:rsidRPr="00C453FE">
        <w:rPr>
          <w:b/>
          <w:bCs/>
        </w:rPr>
        <w:t>VII</w:t>
      </w:r>
      <w:r w:rsidR="000F6C5B" w:rsidRPr="00C453FE">
        <w:rPr>
          <w:b/>
          <w:bCs/>
        </w:rPr>
        <w:t>I</w:t>
      </w:r>
      <w:r w:rsidRPr="00C453FE">
        <w:rPr>
          <w:b/>
          <w:bCs/>
        </w:rPr>
        <w:t xml:space="preserve"> </w:t>
      </w:r>
      <w:r w:rsidRPr="00C453FE">
        <w:rPr>
          <w:b/>
        </w:rPr>
        <w:t>SKYRIUS</w:t>
      </w:r>
      <w:r w:rsidRPr="00C453FE">
        <w:rPr>
          <w:b/>
          <w:bCs/>
        </w:rPr>
        <w:t xml:space="preserve"> </w:t>
      </w:r>
    </w:p>
    <w:p w14:paraId="23DC84A9" w14:textId="77777777" w:rsidR="007A1230" w:rsidRPr="00C453FE" w:rsidRDefault="007A1230" w:rsidP="00072E2B">
      <w:pPr>
        <w:tabs>
          <w:tab w:val="left" w:pos="851"/>
        </w:tabs>
        <w:spacing w:line="360" w:lineRule="auto"/>
        <w:ind w:right="142"/>
        <w:jc w:val="center"/>
        <w:rPr>
          <w:b/>
          <w:bCs/>
        </w:rPr>
      </w:pPr>
      <w:r w:rsidRPr="00C453FE">
        <w:rPr>
          <w:b/>
          <w:bCs/>
        </w:rPr>
        <w:t>BAIGIAMOSIOS NUOSTATOS</w:t>
      </w:r>
    </w:p>
    <w:p w14:paraId="73E88729" w14:textId="77777777" w:rsidR="008E3DA1" w:rsidRPr="00C453FE" w:rsidRDefault="008E3DA1" w:rsidP="008E3DA1">
      <w:pPr>
        <w:tabs>
          <w:tab w:val="left" w:pos="851"/>
        </w:tabs>
        <w:ind w:right="140"/>
        <w:jc w:val="center"/>
        <w:rPr>
          <w:b/>
          <w:bCs/>
        </w:rPr>
      </w:pPr>
    </w:p>
    <w:p w14:paraId="1B5A196C" w14:textId="44955873" w:rsidR="00D617F3" w:rsidRPr="00C453FE" w:rsidRDefault="007A1230" w:rsidP="00072E2B">
      <w:pPr>
        <w:pStyle w:val="Sraopastraipa"/>
        <w:numPr>
          <w:ilvl w:val="0"/>
          <w:numId w:val="52"/>
        </w:numPr>
        <w:tabs>
          <w:tab w:val="left" w:pos="1418"/>
        </w:tabs>
        <w:spacing w:line="360" w:lineRule="auto"/>
        <w:ind w:left="0" w:firstLine="851"/>
        <w:jc w:val="both"/>
        <w:rPr>
          <w:color w:val="auto"/>
          <w:lang w:val="lt-LT" w:eastAsia="lt-LT"/>
        </w:rPr>
      </w:pPr>
      <w:r w:rsidRPr="00C453FE">
        <w:rPr>
          <w:color w:val="auto"/>
          <w:lang w:val="lt-LT"/>
        </w:rPr>
        <w:t>P</w:t>
      </w:r>
      <w:r w:rsidRPr="00C453FE">
        <w:rPr>
          <w:color w:val="auto"/>
          <w:lang w:val="lt-LT" w:eastAsia="lt-LT"/>
        </w:rPr>
        <w:t xml:space="preserve">rojektų vykdytojai už </w:t>
      </w:r>
      <w:r w:rsidR="00841A11" w:rsidRPr="00C453FE">
        <w:rPr>
          <w:color w:val="auto"/>
          <w:lang w:val="lt-LT" w:eastAsia="lt-LT"/>
        </w:rPr>
        <w:t>p</w:t>
      </w:r>
      <w:r w:rsidRPr="00C453FE">
        <w:rPr>
          <w:color w:val="auto"/>
          <w:lang w:val="lt-LT" w:eastAsia="lt-LT"/>
        </w:rPr>
        <w:t xml:space="preserve">rojektams skirtų lėšų panaudojimą atsiskaito </w:t>
      </w:r>
      <w:r w:rsidR="00072E2B" w:rsidRPr="00C453FE">
        <w:rPr>
          <w:color w:val="auto"/>
          <w:lang w:val="lt-LT" w:eastAsia="lt-LT"/>
        </w:rPr>
        <w:t>p</w:t>
      </w:r>
      <w:r w:rsidRPr="00C453FE">
        <w:rPr>
          <w:color w:val="auto"/>
          <w:lang w:val="lt-LT" w:eastAsia="lt-LT"/>
        </w:rPr>
        <w:t>rojekto finansavimo sutartyje nustatytomis sąlygomis ir terminais.</w:t>
      </w:r>
    </w:p>
    <w:p w14:paraId="3DC0C12C" w14:textId="422A9448" w:rsidR="00D617F3" w:rsidRPr="00C453FE" w:rsidRDefault="0092662A" w:rsidP="00072E2B">
      <w:pPr>
        <w:pStyle w:val="Sraopastraipa"/>
        <w:numPr>
          <w:ilvl w:val="0"/>
          <w:numId w:val="52"/>
        </w:numPr>
        <w:tabs>
          <w:tab w:val="left" w:pos="1418"/>
        </w:tabs>
        <w:spacing w:line="360" w:lineRule="auto"/>
        <w:ind w:left="0" w:firstLine="851"/>
        <w:jc w:val="both"/>
        <w:rPr>
          <w:color w:val="auto"/>
          <w:lang w:val="lt-LT" w:eastAsia="lt-LT"/>
        </w:rPr>
      </w:pPr>
      <w:r w:rsidRPr="00C453FE">
        <w:rPr>
          <w:color w:val="auto"/>
          <w:lang w:val="lt-LT" w:eastAsia="lt-LT"/>
        </w:rPr>
        <w:t xml:space="preserve">Visos </w:t>
      </w:r>
      <w:r w:rsidR="00072E2B" w:rsidRPr="00C453FE">
        <w:rPr>
          <w:color w:val="auto"/>
          <w:lang w:val="lt-LT" w:eastAsia="lt-LT"/>
        </w:rPr>
        <w:t>p</w:t>
      </w:r>
      <w:r w:rsidRPr="00C453FE">
        <w:rPr>
          <w:color w:val="auto"/>
          <w:lang w:val="lt-LT" w:eastAsia="lt-LT"/>
        </w:rPr>
        <w:t xml:space="preserve">rojekto įgyvendinimui reikalingos prekės, darbai ir paslaugos privalo būti perkamos viešuosius pirkimus reglamentuojančių teisės aktų nustatyta tvarka, jeigu </w:t>
      </w:r>
      <w:r w:rsidR="00072E2B" w:rsidRPr="00C453FE">
        <w:rPr>
          <w:color w:val="auto"/>
          <w:lang w:val="lt-LT" w:eastAsia="lt-LT"/>
        </w:rPr>
        <w:t>p</w:t>
      </w:r>
      <w:r w:rsidRPr="00C453FE">
        <w:rPr>
          <w:color w:val="auto"/>
          <w:lang w:val="lt-LT" w:eastAsia="lt-LT"/>
        </w:rPr>
        <w:t>rojekto vykdytojas yra perkančioji organizacija pagal Lietuvos Respublikos viešųjų pirkimų įstatymą.</w:t>
      </w:r>
    </w:p>
    <w:p w14:paraId="43BD80A7" w14:textId="0859725D" w:rsidR="00D617F3" w:rsidRPr="00C453FE" w:rsidRDefault="007A1230" w:rsidP="00072E2B">
      <w:pPr>
        <w:pStyle w:val="Sraopastraipa"/>
        <w:numPr>
          <w:ilvl w:val="0"/>
          <w:numId w:val="52"/>
        </w:numPr>
        <w:tabs>
          <w:tab w:val="left" w:pos="1418"/>
        </w:tabs>
        <w:spacing w:line="360" w:lineRule="auto"/>
        <w:ind w:left="0" w:firstLine="851"/>
        <w:jc w:val="both"/>
        <w:rPr>
          <w:color w:val="auto"/>
          <w:lang w:val="lt-LT" w:eastAsia="lt-LT"/>
        </w:rPr>
      </w:pPr>
      <w:r w:rsidRPr="00C453FE">
        <w:rPr>
          <w:color w:val="auto"/>
          <w:lang w:val="lt-LT" w:eastAsia="lt-LT"/>
        </w:rPr>
        <w:t xml:space="preserve">Projekto priemonių finansinę kontrolę atlieka </w:t>
      </w:r>
      <w:r w:rsidR="00072E2B" w:rsidRPr="00C453FE">
        <w:rPr>
          <w:bCs/>
          <w:color w:val="auto"/>
          <w:lang w:val="lt-LT"/>
        </w:rPr>
        <w:t>Administracijos</w:t>
      </w:r>
      <w:r w:rsidRPr="00C453FE">
        <w:rPr>
          <w:bCs/>
          <w:color w:val="auto"/>
          <w:lang w:val="lt-LT"/>
        </w:rPr>
        <w:t xml:space="preserve"> skyrius</w:t>
      </w:r>
      <w:r w:rsidR="00E31B0E" w:rsidRPr="00C453FE">
        <w:rPr>
          <w:bCs/>
          <w:color w:val="auto"/>
          <w:lang w:val="lt-LT"/>
        </w:rPr>
        <w:t>, atsakingas už finansus ir apskaitą</w:t>
      </w:r>
      <w:r w:rsidRPr="00C453FE">
        <w:rPr>
          <w:color w:val="auto"/>
          <w:lang w:val="lt-LT"/>
        </w:rPr>
        <w:t xml:space="preserve">. </w:t>
      </w:r>
    </w:p>
    <w:p w14:paraId="5AAEBBED" w14:textId="77777777" w:rsidR="00D617F3" w:rsidRPr="00C453FE" w:rsidRDefault="007A1230" w:rsidP="00072E2B">
      <w:pPr>
        <w:pStyle w:val="Sraopastraipa"/>
        <w:numPr>
          <w:ilvl w:val="0"/>
          <w:numId w:val="52"/>
        </w:numPr>
        <w:tabs>
          <w:tab w:val="left" w:pos="1418"/>
        </w:tabs>
        <w:spacing w:line="360" w:lineRule="auto"/>
        <w:ind w:left="0" w:firstLine="851"/>
        <w:jc w:val="both"/>
        <w:rPr>
          <w:color w:val="auto"/>
          <w:lang w:val="lt-LT" w:eastAsia="lt-LT"/>
        </w:rPr>
      </w:pPr>
      <w:r w:rsidRPr="00C453FE">
        <w:rPr>
          <w:color w:val="auto"/>
          <w:lang w:val="lt-LT"/>
        </w:rPr>
        <w:t xml:space="preserve">Projekto </w:t>
      </w:r>
      <w:r w:rsidRPr="00C453FE">
        <w:rPr>
          <w:bCs/>
          <w:color w:val="auto"/>
          <w:lang w:val="lt-LT"/>
        </w:rPr>
        <w:t xml:space="preserve">priemonių įgyvendinimo kontrolę atlieka Koordinatorius. </w:t>
      </w:r>
    </w:p>
    <w:p w14:paraId="7413EC31" w14:textId="30242E62" w:rsidR="007A1230" w:rsidRPr="00C453FE" w:rsidRDefault="00E31B0E" w:rsidP="00072E2B">
      <w:pPr>
        <w:pStyle w:val="Sraopastraipa"/>
        <w:numPr>
          <w:ilvl w:val="0"/>
          <w:numId w:val="52"/>
        </w:numPr>
        <w:tabs>
          <w:tab w:val="left" w:pos="1418"/>
        </w:tabs>
        <w:spacing w:line="360" w:lineRule="auto"/>
        <w:ind w:left="0" w:firstLine="851"/>
        <w:jc w:val="both"/>
        <w:rPr>
          <w:color w:val="auto"/>
          <w:lang w:val="lt-LT" w:eastAsia="lt-LT"/>
        </w:rPr>
      </w:pPr>
      <w:r w:rsidRPr="00C453FE">
        <w:rPr>
          <w:color w:val="auto"/>
          <w:lang w:val="lt-LT" w:eastAsia="lt-LT"/>
        </w:rPr>
        <w:t xml:space="preserve">Aprašas gali būti keičiamas, papildomas ar pripažįstamas netekusiu galios </w:t>
      </w:r>
      <w:r w:rsidR="00124344" w:rsidRPr="00C453FE">
        <w:rPr>
          <w:color w:val="auto"/>
          <w:lang w:val="lt-LT" w:eastAsia="lt-LT"/>
        </w:rPr>
        <w:t>S</w:t>
      </w:r>
      <w:r w:rsidRPr="00C453FE">
        <w:rPr>
          <w:color w:val="auto"/>
          <w:lang w:val="lt-LT" w:eastAsia="lt-LT"/>
        </w:rPr>
        <w:t>avivaldybės tarybos sprendimu.</w:t>
      </w:r>
    </w:p>
    <w:p w14:paraId="4AB8DE20" w14:textId="77777777" w:rsidR="00072E2B" w:rsidRPr="00C453FE" w:rsidRDefault="00072E2B" w:rsidP="00072E2B">
      <w:pPr>
        <w:pStyle w:val="Sraopastraipa"/>
        <w:numPr>
          <w:ilvl w:val="0"/>
          <w:numId w:val="52"/>
        </w:numPr>
        <w:tabs>
          <w:tab w:val="left" w:pos="1560"/>
        </w:tabs>
        <w:spacing w:line="360" w:lineRule="auto"/>
        <w:ind w:left="0" w:firstLine="851"/>
        <w:jc w:val="both"/>
        <w:rPr>
          <w:color w:val="auto"/>
          <w:lang w:val="lt-LT" w:eastAsia="lt-LT"/>
        </w:rPr>
      </w:pPr>
      <w:r w:rsidRPr="00C453FE">
        <w:rPr>
          <w:color w:val="auto"/>
          <w:lang w:val="lt-LT"/>
        </w:rPr>
        <w:t>Projektų dokumentai Savivaldybės archyve saugomi teisės aktų nustatyta tvarka ir terminais.</w:t>
      </w:r>
    </w:p>
    <w:p w14:paraId="17F91C21" w14:textId="1CA9BCFE" w:rsidR="00072E2B" w:rsidRPr="00C453FE" w:rsidRDefault="00072E2B" w:rsidP="00072E2B">
      <w:pPr>
        <w:pStyle w:val="Sraopastraipa"/>
        <w:numPr>
          <w:ilvl w:val="0"/>
          <w:numId w:val="52"/>
        </w:numPr>
        <w:tabs>
          <w:tab w:val="left" w:pos="1560"/>
        </w:tabs>
        <w:autoSpaceDE w:val="0"/>
        <w:autoSpaceDN w:val="0"/>
        <w:adjustRightInd w:val="0"/>
        <w:spacing w:line="360" w:lineRule="auto"/>
        <w:ind w:left="0" w:firstLine="851"/>
        <w:jc w:val="both"/>
        <w:rPr>
          <w:color w:val="auto"/>
          <w:lang w:val="lt-LT"/>
        </w:rPr>
      </w:pPr>
      <w:r w:rsidRPr="00C453FE">
        <w:rPr>
          <w:color w:val="auto"/>
          <w:lang w:val="lt-LT"/>
        </w:rPr>
        <w:t>Pareiškėjų ir projektų vykdytojų skundai teikiami ir nagrinėjami teisės aktų nustatyta tvarka.</w:t>
      </w:r>
    </w:p>
    <w:p w14:paraId="0EA56330" w14:textId="2C9BAF08" w:rsidR="008E3DA1" w:rsidRPr="00C453FE" w:rsidRDefault="008E3DA1">
      <w:r w:rsidRPr="00C453FE">
        <w:br w:type="page"/>
      </w:r>
    </w:p>
    <w:p w14:paraId="6B52116C" w14:textId="77777777" w:rsidR="00AA5CAB" w:rsidRPr="00C453FE" w:rsidRDefault="00A33CA7" w:rsidP="00AA5CAB">
      <w:pPr>
        <w:tabs>
          <w:tab w:val="left" w:pos="993"/>
        </w:tabs>
        <w:ind w:left="5040"/>
        <w:jc w:val="right"/>
      </w:pPr>
      <w:r w:rsidRPr="00C453FE">
        <w:lastRenderedPageBreak/>
        <w:t xml:space="preserve">Leidybinių </w:t>
      </w:r>
      <w:r w:rsidR="00760B81" w:rsidRPr="00C453FE">
        <w:t>ir literatūr</w:t>
      </w:r>
      <w:r w:rsidR="00673B72" w:rsidRPr="00C453FE">
        <w:t>os</w:t>
      </w:r>
      <w:r w:rsidR="00760B81" w:rsidRPr="00C453FE">
        <w:t xml:space="preserve"> </w:t>
      </w:r>
      <w:r w:rsidRPr="00C453FE">
        <w:t>veiklų</w:t>
      </w:r>
      <w:r w:rsidR="00D2279D" w:rsidRPr="00C453FE">
        <w:t xml:space="preserve"> įgyvendinimo</w:t>
      </w:r>
    </w:p>
    <w:p w14:paraId="2EB6F081" w14:textId="46733F70" w:rsidR="00760B81" w:rsidRPr="00C453FE" w:rsidRDefault="00A33CA7" w:rsidP="00AA5CAB">
      <w:pPr>
        <w:tabs>
          <w:tab w:val="left" w:pos="993"/>
        </w:tabs>
        <w:ind w:left="5040"/>
        <w:jc w:val="right"/>
        <w:rPr>
          <w:bCs/>
        </w:rPr>
      </w:pPr>
      <w:r w:rsidRPr="00C453FE">
        <w:rPr>
          <w:bCs/>
        </w:rPr>
        <w:t>finansavimo tvarkos aprašo</w:t>
      </w:r>
    </w:p>
    <w:p w14:paraId="27AB9337" w14:textId="4E559868" w:rsidR="00174667" w:rsidRPr="00C453FE" w:rsidRDefault="008C01A3" w:rsidP="00AA5CAB">
      <w:pPr>
        <w:tabs>
          <w:tab w:val="left" w:pos="993"/>
        </w:tabs>
        <w:ind w:left="5040"/>
        <w:jc w:val="right"/>
        <w:rPr>
          <w:bCs/>
        </w:rPr>
      </w:pPr>
      <w:r w:rsidRPr="00C453FE">
        <w:t>1</w:t>
      </w:r>
      <w:r w:rsidR="002C5EC5" w:rsidRPr="00C453FE">
        <w:t xml:space="preserve"> priedas</w:t>
      </w:r>
    </w:p>
    <w:p w14:paraId="7C3B6B43" w14:textId="77777777" w:rsidR="00174667" w:rsidRPr="00C453FE" w:rsidRDefault="00174667" w:rsidP="0014390C">
      <w:pPr>
        <w:pStyle w:val="Pavadinimas"/>
        <w:rPr>
          <w:sz w:val="24"/>
          <w:szCs w:val="24"/>
          <w:lang w:val="lt-LT"/>
        </w:rPr>
      </w:pPr>
    </w:p>
    <w:p w14:paraId="31D179E3" w14:textId="70039B0E" w:rsidR="0014390C" w:rsidRPr="00C453FE" w:rsidRDefault="0014390C" w:rsidP="0014390C">
      <w:pPr>
        <w:pStyle w:val="Pavadinimas"/>
        <w:rPr>
          <w:bCs/>
          <w:sz w:val="24"/>
          <w:szCs w:val="24"/>
          <w:lang w:val="lt-LT"/>
        </w:rPr>
      </w:pPr>
      <w:r w:rsidRPr="00C453FE">
        <w:rPr>
          <w:sz w:val="24"/>
          <w:szCs w:val="24"/>
          <w:lang w:val="lt-LT"/>
        </w:rPr>
        <w:t>L</w:t>
      </w:r>
      <w:r w:rsidR="007661CB" w:rsidRPr="00C453FE">
        <w:rPr>
          <w:sz w:val="24"/>
          <w:szCs w:val="24"/>
          <w:lang w:val="lt-LT"/>
        </w:rPr>
        <w:t xml:space="preserve">EIDYBINIŲ </w:t>
      </w:r>
      <w:r w:rsidR="00760B81" w:rsidRPr="00C453FE">
        <w:rPr>
          <w:sz w:val="24"/>
          <w:szCs w:val="24"/>
          <w:lang w:val="lt-LT"/>
        </w:rPr>
        <w:t>IR LITERAT</w:t>
      </w:r>
      <w:r w:rsidR="00673B72" w:rsidRPr="00C453FE">
        <w:rPr>
          <w:sz w:val="24"/>
          <w:szCs w:val="24"/>
          <w:lang w:val="lt-LT"/>
        </w:rPr>
        <w:t>ŪROS</w:t>
      </w:r>
      <w:r w:rsidR="00760B81" w:rsidRPr="00C453FE">
        <w:rPr>
          <w:sz w:val="24"/>
          <w:szCs w:val="24"/>
          <w:lang w:val="lt-LT"/>
        </w:rPr>
        <w:t xml:space="preserve"> </w:t>
      </w:r>
      <w:r w:rsidR="007661CB" w:rsidRPr="00C453FE">
        <w:rPr>
          <w:sz w:val="24"/>
          <w:szCs w:val="24"/>
          <w:lang w:val="lt-LT"/>
        </w:rPr>
        <w:t>VEIKLŲ PROJEKTŲ</w:t>
      </w:r>
    </w:p>
    <w:p w14:paraId="4C3DCA16" w14:textId="090AE1D2" w:rsidR="0014390C" w:rsidRPr="00C453FE" w:rsidRDefault="0014390C" w:rsidP="0014390C">
      <w:pPr>
        <w:pStyle w:val="Pavadinimas"/>
        <w:rPr>
          <w:bCs/>
          <w:sz w:val="24"/>
          <w:szCs w:val="24"/>
          <w:lang w:val="lt-LT"/>
        </w:rPr>
      </w:pPr>
      <w:r w:rsidRPr="00C453FE">
        <w:rPr>
          <w:bCs/>
          <w:sz w:val="24"/>
          <w:szCs w:val="24"/>
          <w:lang w:val="lt-LT"/>
        </w:rPr>
        <w:t xml:space="preserve">PARAIŠKOS FORMA </w:t>
      </w:r>
    </w:p>
    <w:p w14:paraId="797E98E9" w14:textId="77777777" w:rsidR="0014390C" w:rsidRPr="00C453FE" w:rsidRDefault="0014390C" w:rsidP="0014390C">
      <w:pPr>
        <w:pStyle w:val="Pavadinimas"/>
        <w:rPr>
          <w:bCs/>
          <w:sz w:val="24"/>
          <w:szCs w:val="24"/>
          <w:lang w:val="lt-LT"/>
        </w:rPr>
      </w:pPr>
    </w:p>
    <w:p w14:paraId="68185AE1" w14:textId="40B6EFD8" w:rsidR="002A4C68" w:rsidRPr="00C453FE" w:rsidRDefault="002A4C68" w:rsidP="0014390C">
      <w:pPr>
        <w:pStyle w:val="Pavadinimas"/>
        <w:rPr>
          <w:bCs/>
          <w:sz w:val="24"/>
          <w:szCs w:val="24"/>
          <w:lang w:val="lt-LT"/>
        </w:rPr>
      </w:pPr>
      <w:r w:rsidRPr="00C453FE">
        <w:rPr>
          <w:bCs/>
          <w:sz w:val="24"/>
          <w:szCs w:val="24"/>
          <w:lang w:val="lt-LT"/>
        </w:rPr>
        <w:t>DATA_____________</w:t>
      </w:r>
    </w:p>
    <w:p w14:paraId="09634767" w14:textId="77777777" w:rsidR="002A4C68" w:rsidRPr="00C453FE" w:rsidRDefault="002A4C68" w:rsidP="0014390C">
      <w:pPr>
        <w:pStyle w:val="Pavadinimas"/>
        <w:rPr>
          <w:bCs/>
          <w:sz w:val="24"/>
          <w:szCs w:val="24"/>
          <w:lang w:val="lt-LT"/>
        </w:rPr>
      </w:pPr>
    </w:p>
    <w:p w14:paraId="215BCC82" w14:textId="77777777" w:rsidR="000C3286" w:rsidRPr="00C453FE" w:rsidRDefault="000C3286" w:rsidP="0014390C">
      <w:pPr>
        <w:pStyle w:val="Pavadinimas"/>
        <w:rPr>
          <w:bCs/>
          <w:sz w:val="24"/>
          <w:szCs w:val="24"/>
          <w:lang w:val="lt-LT"/>
        </w:rPr>
      </w:pPr>
    </w:p>
    <w:p w14:paraId="08BD2A91" w14:textId="5F03B9A5" w:rsidR="0014390C" w:rsidRPr="00C453FE" w:rsidRDefault="0014390C" w:rsidP="0014390C">
      <w:pPr>
        <w:pStyle w:val="Pavadinimas"/>
        <w:rPr>
          <w:bCs/>
          <w:sz w:val="24"/>
          <w:szCs w:val="24"/>
          <w:lang w:val="lt-LT"/>
        </w:rPr>
      </w:pPr>
      <w:r w:rsidRPr="00C453FE">
        <w:rPr>
          <w:bCs/>
          <w:sz w:val="24"/>
          <w:szCs w:val="24"/>
          <w:lang w:val="lt-LT"/>
        </w:rPr>
        <w:t>ANYKŠČIŲ RAJONO SAVIVALDYBĖS ADMINISTRACIJ</w:t>
      </w:r>
      <w:r w:rsidR="0024132C" w:rsidRPr="00C453FE">
        <w:rPr>
          <w:bCs/>
          <w:sz w:val="24"/>
          <w:szCs w:val="24"/>
          <w:lang w:val="lt-LT"/>
        </w:rPr>
        <w:t>AI</w:t>
      </w:r>
    </w:p>
    <w:p w14:paraId="705078BB" w14:textId="77777777" w:rsidR="0014390C" w:rsidRPr="00C453FE" w:rsidRDefault="0014390C" w:rsidP="0014390C">
      <w:pPr>
        <w:pStyle w:val="Pavadinimas"/>
        <w:rPr>
          <w:bCs/>
          <w:sz w:val="24"/>
          <w:szCs w:val="24"/>
          <w:lang w:val="lt-LT"/>
        </w:rPr>
      </w:pPr>
    </w:p>
    <w:p w14:paraId="6B5AE3D7" w14:textId="77777777" w:rsidR="000C3286" w:rsidRPr="00C453FE" w:rsidRDefault="000C3286" w:rsidP="0014390C">
      <w:pPr>
        <w:pStyle w:val="Pavadinimas"/>
        <w:rPr>
          <w:bCs/>
          <w:sz w:val="24"/>
          <w:szCs w:val="24"/>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337"/>
        <w:gridCol w:w="3337"/>
      </w:tblGrid>
      <w:tr w:rsidR="001A1F1F" w:rsidRPr="00C453FE" w14:paraId="3DC4FF0D" w14:textId="77777777" w:rsidTr="008D54E3">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A348A81" w14:textId="71F3CB39" w:rsidR="0014390C" w:rsidRPr="00C453FE" w:rsidRDefault="0014390C" w:rsidP="0014390C">
            <w:pPr>
              <w:tabs>
                <w:tab w:val="left" w:pos="447"/>
                <w:tab w:val="left" w:pos="627"/>
              </w:tabs>
              <w:rPr>
                <w:rFonts w:ascii="Palemonas" w:eastAsia="Calibri" w:hAnsi="Palemonas"/>
              </w:rPr>
            </w:pPr>
            <w:r w:rsidRPr="00C453FE">
              <w:rPr>
                <w:rFonts w:ascii="Palemonas" w:eastAsia="Calibri" w:hAnsi="Palemonas"/>
              </w:rPr>
              <w:t>Projek</w:t>
            </w:r>
            <w:r w:rsidR="009C13A8" w:rsidRPr="00C453FE">
              <w:rPr>
                <w:rFonts w:ascii="Palemonas" w:eastAsia="Calibri" w:hAnsi="Palemonas"/>
              </w:rPr>
              <w:t>t</w:t>
            </w:r>
            <w:r w:rsidRPr="00C453FE">
              <w:rPr>
                <w:rFonts w:ascii="Palemonas" w:eastAsia="Calibri" w:hAnsi="Palemonas"/>
              </w:rPr>
              <w:t>o vadovas</w:t>
            </w:r>
          </w:p>
          <w:p w14:paraId="2CB25859" w14:textId="77777777" w:rsidR="0014390C" w:rsidRPr="00C453FE" w:rsidRDefault="0014390C" w:rsidP="0014390C">
            <w:pPr>
              <w:tabs>
                <w:tab w:val="left" w:pos="447"/>
                <w:tab w:val="left" w:pos="627"/>
              </w:tabs>
              <w:rPr>
                <w:rFonts w:ascii="Palemonas" w:eastAsia="Calibri" w:hAnsi="Palemonas"/>
              </w:rPr>
            </w:pPr>
          </w:p>
        </w:tc>
        <w:tc>
          <w:tcPr>
            <w:tcW w:w="6674" w:type="dxa"/>
            <w:gridSpan w:val="2"/>
            <w:tcBorders>
              <w:top w:val="single" w:sz="4" w:space="0" w:color="auto"/>
              <w:left w:val="single" w:sz="4" w:space="0" w:color="auto"/>
              <w:bottom w:val="single" w:sz="4" w:space="0" w:color="auto"/>
              <w:right w:val="single" w:sz="4" w:space="0" w:color="auto"/>
            </w:tcBorders>
            <w:shd w:val="clear" w:color="auto" w:fill="FFFFFF"/>
          </w:tcPr>
          <w:p w14:paraId="50F40DDF" w14:textId="77777777" w:rsidR="0014390C" w:rsidRPr="00C453FE" w:rsidRDefault="0014390C" w:rsidP="0014390C">
            <w:pPr>
              <w:jc w:val="both"/>
              <w:rPr>
                <w:rFonts w:ascii="Palemonas" w:eastAsia="Calibri" w:hAnsi="Palemonas"/>
              </w:rPr>
            </w:pPr>
          </w:p>
        </w:tc>
      </w:tr>
      <w:tr w:rsidR="001A1F1F" w:rsidRPr="00C453FE" w14:paraId="5297B994" w14:textId="77777777" w:rsidTr="00202F5C">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0F66D4A" w14:textId="51EA3361" w:rsidR="0014390C" w:rsidRPr="00C453FE" w:rsidRDefault="0014390C" w:rsidP="0014390C">
            <w:pPr>
              <w:tabs>
                <w:tab w:val="left" w:pos="447"/>
                <w:tab w:val="left" w:pos="627"/>
              </w:tabs>
              <w:rPr>
                <w:rFonts w:ascii="Palemonas" w:eastAsia="Calibri" w:hAnsi="Palemonas"/>
              </w:rPr>
            </w:pPr>
            <w:r w:rsidRPr="00C453FE">
              <w:rPr>
                <w:rFonts w:ascii="Palemonas" w:eastAsia="Calibri" w:hAnsi="Palemonas"/>
              </w:rPr>
              <w:t>Tikslus projekto pavadinimas</w:t>
            </w:r>
          </w:p>
        </w:tc>
        <w:tc>
          <w:tcPr>
            <w:tcW w:w="6674" w:type="dxa"/>
            <w:gridSpan w:val="2"/>
            <w:tcBorders>
              <w:top w:val="single" w:sz="4" w:space="0" w:color="auto"/>
              <w:left w:val="single" w:sz="4" w:space="0" w:color="auto"/>
              <w:bottom w:val="single" w:sz="4" w:space="0" w:color="auto"/>
              <w:right w:val="single" w:sz="4" w:space="0" w:color="auto"/>
            </w:tcBorders>
            <w:shd w:val="clear" w:color="auto" w:fill="FFFFFF"/>
          </w:tcPr>
          <w:p w14:paraId="18CB841B" w14:textId="77777777" w:rsidR="0014390C" w:rsidRPr="00C453FE" w:rsidRDefault="0014390C" w:rsidP="0014390C">
            <w:pPr>
              <w:jc w:val="both"/>
              <w:rPr>
                <w:rFonts w:ascii="Palemonas" w:eastAsia="Calibri" w:hAnsi="Palemonas"/>
              </w:rPr>
            </w:pPr>
          </w:p>
        </w:tc>
      </w:tr>
      <w:tr w:rsidR="001A1F1F" w:rsidRPr="00C453FE" w14:paraId="772179E7" w14:textId="77777777" w:rsidTr="00202F5C">
        <w:tc>
          <w:tcPr>
            <w:tcW w:w="2965" w:type="dxa"/>
            <w:tcBorders>
              <w:top w:val="single" w:sz="4" w:space="0" w:color="auto"/>
              <w:left w:val="single" w:sz="4" w:space="0" w:color="auto"/>
              <w:bottom w:val="single" w:sz="4" w:space="0" w:color="auto"/>
              <w:right w:val="single" w:sz="4" w:space="0" w:color="auto"/>
            </w:tcBorders>
            <w:shd w:val="clear" w:color="auto" w:fill="E6E6E6"/>
          </w:tcPr>
          <w:p w14:paraId="7B946BFD" w14:textId="11AB9264" w:rsidR="00365B21" w:rsidRPr="00C453FE" w:rsidRDefault="00365B21" w:rsidP="0014390C">
            <w:pPr>
              <w:tabs>
                <w:tab w:val="left" w:pos="447"/>
                <w:tab w:val="left" w:pos="627"/>
              </w:tabs>
              <w:rPr>
                <w:rFonts w:ascii="Palemonas" w:eastAsia="Calibri" w:hAnsi="Palemonas"/>
              </w:rPr>
            </w:pPr>
            <w:r w:rsidRPr="00C453FE">
              <w:rPr>
                <w:rFonts w:ascii="Palemonas" w:eastAsia="Calibri" w:hAnsi="Palemonas"/>
              </w:rPr>
              <w:t xml:space="preserve">Projekto įgyvendinimo vieta (-os) </w:t>
            </w:r>
            <w:r w:rsidRPr="00C453FE">
              <w:rPr>
                <w:rFonts w:ascii="Palemonas" w:eastAsia="Calibri" w:hAnsi="Palemonas"/>
                <w:i/>
                <w:iCs/>
              </w:rPr>
              <w:t>(miestas, lokacijų pavadinimai)</w:t>
            </w:r>
          </w:p>
        </w:tc>
        <w:tc>
          <w:tcPr>
            <w:tcW w:w="6674" w:type="dxa"/>
            <w:gridSpan w:val="2"/>
            <w:tcBorders>
              <w:top w:val="single" w:sz="4" w:space="0" w:color="auto"/>
              <w:left w:val="single" w:sz="4" w:space="0" w:color="auto"/>
              <w:bottom w:val="single" w:sz="4" w:space="0" w:color="auto"/>
              <w:right w:val="single" w:sz="4" w:space="0" w:color="auto"/>
            </w:tcBorders>
            <w:shd w:val="clear" w:color="auto" w:fill="FFFFFF"/>
          </w:tcPr>
          <w:p w14:paraId="07FFB077" w14:textId="77777777" w:rsidR="00365B21" w:rsidRPr="00C453FE" w:rsidRDefault="00365B21" w:rsidP="0014390C">
            <w:pPr>
              <w:jc w:val="both"/>
              <w:rPr>
                <w:rFonts w:ascii="Palemonas" w:eastAsia="Calibri" w:hAnsi="Palemonas"/>
              </w:rPr>
            </w:pPr>
          </w:p>
        </w:tc>
      </w:tr>
      <w:tr w:rsidR="001A1F1F" w:rsidRPr="00C453FE" w14:paraId="7B53EDA0" w14:textId="77777777" w:rsidTr="00202F5C">
        <w:tc>
          <w:tcPr>
            <w:tcW w:w="2965" w:type="dxa"/>
            <w:tcBorders>
              <w:top w:val="single" w:sz="4" w:space="0" w:color="auto"/>
              <w:left w:val="single" w:sz="4" w:space="0" w:color="auto"/>
              <w:bottom w:val="single" w:sz="4" w:space="0" w:color="auto"/>
              <w:right w:val="single" w:sz="4" w:space="0" w:color="auto"/>
            </w:tcBorders>
            <w:shd w:val="clear" w:color="auto" w:fill="E6E6E6"/>
          </w:tcPr>
          <w:p w14:paraId="6F819C43" w14:textId="7745BCBF" w:rsidR="00C173C9" w:rsidRPr="00C453FE" w:rsidRDefault="00C173C9" w:rsidP="0014390C">
            <w:pPr>
              <w:tabs>
                <w:tab w:val="left" w:pos="447"/>
                <w:tab w:val="left" w:pos="627"/>
              </w:tabs>
              <w:rPr>
                <w:rFonts w:ascii="Palemonas" w:eastAsia="Calibri" w:hAnsi="Palemonas"/>
              </w:rPr>
            </w:pPr>
            <w:r w:rsidRPr="00C453FE">
              <w:rPr>
                <w:rFonts w:ascii="Palemonas" w:eastAsia="Calibri" w:hAnsi="Palemonas"/>
              </w:rPr>
              <w:t>Trumpas projekto aprašymas</w:t>
            </w:r>
            <w:r w:rsidR="00365B21" w:rsidRPr="00C453FE">
              <w:rPr>
                <w:rFonts w:ascii="Palemonas" w:eastAsia="Calibri" w:hAnsi="Palemonas"/>
              </w:rPr>
              <w:t xml:space="preserve"> </w:t>
            </w:r>
            <w:r w:rsidR="00365B21" w:rsidRPr="00C453FE">
              <w:rPr>
                <w:rFonts w:ascii="Palemonas" w:eastAsia="Calibri" w:hAnsi="Palemonas"/>
                <w:i/>
                <w:iCs/>
              </w:rPr>
              <w:t>(pateikiamas visuomenei)</w:t>
            </w:r>
          </w:p>
        </w:tc>
        <w:tc>
          <w:tcPr>
            <w:tcW w:w="6674" w:type="dxa"/>
            <w:gridSpan w:val="2"/>
            <w:tcBorders>
              <w:top w:val="single" w:sz="4" w:space="0" w:color="auto"/>
              <w:left w:val="single" w:sz="4" w:space="0" w:color="auto"/>
              <w:bottom w:val="single" w:sz="4" w:space="0" w:color="auto"/>
              <w:right w:val="single" w:sz="4" w:space="0" w:color="auto"/>
            </w:tcBorders>
            <w:shd w:val="clear" w:color="auto" w:fill="FFFFFF"/>
          </w:tcPr>
          <w:p w14:paraId="5A549E90" w14:textId="77777777" w:rsidR="00C173C9" w:rsidRPr="00C453FE" w:rsidRDefault="00C173C9" w:rsidP="0014390C">
            <w:pPr>
              <w:jc w:val="both"/>
              <w:rPr>
                <w:rFonts w:ascii="Palemonas" w:eastAsia="Calibri" w:hAnsi="Palemonas"/>
              </w:rPr>
            </w:pPr>
          </w:p>
        </w:tc>
      </w:tr>
      <w:tr w:rsidR="005E2032" w:rsidRPr="00C453FE" w14:paraId="14DDBE0A" w14:textId="77777777" w:rsidTr="007F08D7">
        <w:tc>
          <w:tcPr>
            <w:tcW w:w="2965" w:type="dxa"/>
            <w:tcBorders>
              <w:top w:val="single" w:sz="4" w:space="0" w:color="auto"/>
              <w:left w:val="single" w:sz="4" w:space="0" w:color="auto"/>
              <w:bottom w:val="single" w:sz="4" w:space="0" w:color="auto"/>
              <w:right w:val="single" w:sz="4" w:space="0" w:color="auto"/>
            </w:tcBorders>
            <w:shd w:val="clear" w:color="auto" w:fill="E6E6E6"/>
          </w:tcPr>
          <w:p w14:paraId="68448A0D" w14:textId="0F96A480" w:rsidR="005E2032" w:rsidRPr="00C453FE" w:rsidRDefault="005E2032" w:rsidP="0014390C">
            <w:pPr>
              <w:tabs>
                <w:tab w:val="left" w:pos="447"/>
                <w:tab w:val="left" w:pos="627"/>
              </w:tabs>
              <w:rPr>
                <w:rFonts w:ascii="Palemonas" w:eastAsia="Calibri" w:hAnsi="Palemonas"/>
              </w:rPr>
            </w:pPr>
            <w:r w:rsidRPr="00C453FE">
              <w:rPr>
                <w:rFonts w:ascii="Palemonas" w:eastAsia="Calibri" w:hAnsi="Palemonas"/>
              </w:rPr>
              <w:t>Projekto įgyvendinimo laikotarpis</w:t>
            </w:r>
          </w:p>
        </w:tc>
        <w:tc>
          <w:tcPr>
            <w:tcW w:w="3337" w:type="dxa"/>
            <w:tcBorders>
              <w:top w:val="single" w:sz="4" w:space="0" w:color="auto"/>
              <w:left w:val="single" w:sz="4" w:space="0" w:color="auto"/>
              <w:bottom w:val="single" w:sz="4" w:space="0" w:color="auto"/>
              <w:right w:val="single" w:sz="4" w:space="0" w:color="auto"/>
            </w:tcBorders>
            <w:shd w:val="clear" w:color="auto" w:fill="FFFFFF"/>
          </w:tcPr>
          <w:p w14:paraId="2EA885BD" w14:textId="77777777" w:rsidR="005E2032" w:rsidRPr="00C453FE" w:rsidRDefault="005E2032" w:rsidP="0014390C">
            <w:pPr>
              <w:jc w:val="both"/>
              <w:rPr>
                <w:rFonts w:ascii="Palemonas" w:eastAsia="Calibri" w:hAnsi="Palemonas"/>
                <w:i/>
                <w:iCs/>
              </w:rPr>
            </w:pPr>
            <w:r w:rsidRPr="00C453FE">
              <w:rPr>
                <w:rFonts w:ascii="Palemonas" w:eastAsia="Calibri" w:hAnsi="Palemonas"/>
              </w:rPr>
              <w:t>P</w:t>
            </w:r>
            <w:r w:rsidR="00365B21" w:rsidRPr="00C453FE">
              <w:rPr>
                <w:rFonts w:ascii="Palemonas" w:eastAsia="Calibri" w:hAnsi="Palemonas"/>
              </w:rPr>
              <w:t>rojekto p</w:t>
            </w:r>
            <w:r w:rsidRPr="00C453FE">
              <w:rPr>
                <w:rFonts w:ascii="Palemonas" w:eastAsia="Calibri" w:hAnsi="Palemonas"/>
              </w:rPr>
              <w:t xml:space="preserve">radžios data </w:t>
            </w:r>
            <w:r w:rsidRPr="00C453FE">
              <w:rPr>
                <w:rFonts w:ascii="Palemonas" w:eastAsia="Calibri" w:hAnsi="Palemonas"/>
                <w:i/>
                <w:iCs/>
              </w:rPr>
              <w:t>(metai, mėnuo, diena):</w:t>
            </w:r>
          </w:p>
          <w:p w14:paraId="3918C8B1" w14:textId="7D4504CE" w:rsidR="00365B21" w:rsidRPr="00C453FE" w:rsidRDefault="00365B21" w:rsidP="0014390C">
            <w:pPr>
              <w:jc w:val="both"/>
              <w:rPr>
                <w:rFonts w:ascii="Palemonas" w:eastAsia="Calibri" w:hAnsi="Palemonas"/>
              </w:rPr>
            </w:pPr>
          </w:p>
        </w:tc>
        <w:tc>
          <w:tcPr>
            <w:tcW w:w="3337" w:type="dxa"/>
            <w:tcBorders>
              <w:top w:val="single" w:sz="4" w:space="0" w:color="auto"/>
              <w:left w:val="single" w:sz="4" w:space="0" w:color="auto"/>
              <w:bottom w:val="single" w:sz="4" w:space="0" w:color="auto"/>
              <w:right w:val="single" w:sz="4" w:space="0" w:color="auto"/>
            </w:tcBorders>
            <w:shd w:val="clear" w:color="auto" w:fill="FFFFFF"/>
          </w:tcPr>
          <w:p w14:paraId="2CB9792E" w14:textId="77777777" w:rsidR="005E2032" w:rsidRPr="00C453FE" w:rsidRDefault="00365B21" w:rsidP="0014390C">
            <w:pPr>
              <w:jc w:val="both"/>
              <w:rPr>
                <w:rFonts w:ascii="Palemonas" w:eastAsia="Calibri" w:hAnsi="Palemonas"/>
                <w:i/>
                <w:iCs/>
              </w:rPr>
            </w:pPr>
            <w:r w:rsidRPr="00C453FE">
              <w:rPr>
                <w:rFonts w:ascii="Palemonas" w:eastAsia="Calibri" w:hAnsi="Palemonas"/>
              </w:rPr>
              <w:t>Projekto p</w:t>
            </w:r>
            <w:r w:rsidR="005E2032" w:rsidRPr="00C453FE">
              <w:rPr>
                <w:rFonts w:ascii="Palemonas" w:eastAsia="Calibri" w:hAnsi="Palemonas"/>
              </w:rPr>
              <w:t xml:space="preserve">abaigos data </w:t>
            </w:r>
            <w:r w:rsidR="005E2032" w:rsidRPr="00C453FE">
              <w:rPr>
                <w:rFonts w:ascii="Palemonas" w:eastAsia="Calibri" w:hAnsi="Palemonas"/>
                <w:i/>
                <w:iCs/>
              </w:rPr>
              <w:t>(metai, mėnuo, diena):</w:t>
            </w:r>
          </w:p>
          <w:p w14:paraId="28711274" w14:textId="3669EBE3" w:rsidR="00365B21" w:rsidRPr="00C453FE" w:rsidRDefault="00365B21" w:rsidP="0014390C">
            <w:pPr>
              <w:jc w:val="both"/>
              <w:rPr>
                <w:rFonts w:ascii="Palemonas" w:eastAsia="Calibri" w:hAnsi="Palemonas"/>
              </w:rPr>
            </w:pPr>
          </w:p>
        </w:tc>
      </w:tr>
    </w:tbl>
    <w:p w14:paraId="21B73E55" w14:textId="77777777" w:rsidR="0014390C" w:rsidRPr="00C453FE" w:rsidRDefault="0014390C" w:rsidP="0014390C">
      <w:pPr>
        <w:pStyle w:val="Pavadinimas"/>
        <w:rPr>
          <w:bCs/>
          <w:sz w:val="24"/>
          <w:szCs w:val="24"/>
          <w:lang w:val="lt-LT"/>
        </w:rPr>
      </w:pPr>
    </w:p>
    <w:p w14:paraId="6DC1582F" w14:textId="77777777" w:rsidR="000C3286" w:rsidRPr="00C453FE" w:rsidRDefault="000C3286" w:rsidP="0014390C">
      <w:pPr>
        <w:pStyle w:val="Pavadinimas"/>
        <w:rPr>
          <w:bCs/>
          <w:sz w:val="24"/>
          <w:szCs w:val="24"/>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674"/>
      </w:tblGrid>
      <w:tr w:rsidR="00766EA0" w:rsidRPr="00C453FE" w14:paraId="3D6A150F" w14:textId="77777777" w:rsidTr="008D54E3">
        <w:trPr>
          <w:trHeight w:val="287"/>
        </w:trPr>
        <w:tc>
          <w:tcPr>
            <w:tcW w:w="9639" w:type="dxa"/>
            <w:gridSpan w:val="2"/>
            <w:tcBorders>
              <w:top w:val="single" w:sz="4" w:space="0" w:color="auto"/>
              <w:left w:val="single" w:sz="4" w:space="0" w:color="auto"/>
              <w:bottom w:val="single" w:sz="4" w:space="0" w:color="auto"/>
              <w:right w:val="single" w:sz="4" w:space="0" w:color="auto"/>
            </w:tcBorders>
            <w:shd w:val="clear" w:color="auto" w:fill="E6E6E6"/>
          </w:tcPr>
          <w:p w14:paraId="0DDEF502" w14:textId="77777777" w:rsidR="0014390C" w:rsidRPr="00C453FE" w:rsidRDefault="0014390C" w:rsidP="0014390C">
            <w:pPr>
              <w:jc w:val="center"/>
              <w:rPr>
                <w:rFonts w:ascii="Palemonas" w:eastAsia="Calibri" w:hAnsi="Palemonas"/>
                <w:b/>
              </w:rPr>
            </w:pPr>
            <w:r w:rsidRPr="00C453FE">
              <w:rPr>
                <w:rFonts w:ascii="Palemonas" w:eastAsia="Calibri" w:hAnsi="Palemonas"/>
                <w:b/>
              </w:rPr>
              <w:t>1. PAREIŠKĖJO DUOMENYS</w:t>
            </w:r>
          </w:p>
        </w:tc>
      </w:tr>
      <w:tr w:rsidR="00766EA0" w:rsidRPr="00C453FE" w14:paraId="320AE75A" w14:textId="77777777" w:rsidTr="008D54E3">
        <w:trPr>
          <w:trHeight w:val="659"/>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9B6B74B" w14:textId="077626BD" w:rsidR="0014390C" w:rsidRPr="00C453FE" w:rsidRDefault="0014390C" w:rsidP="003E1289">
            <w:pPr>
              <w:spacing w:after="200" w:line="276" w:lineRule="auto"/>
              <w:rPr>
                <w:rFonts w:eastAsia="Calibri"/>
                <w:szCs w:val="22"/>
              </w:rPr>
            </w:pPr>
            <w:r w:rsidRPr="00C453FE">
              <w:rPr>
                <w:rFonts w:eastAsia="Calibri"/>
                <w:szCs w:val="22"/>
              </w:rPr>
              <w:t>Juridinio</w:t>
            </w:r>
            <w:r w:rsidR="00F5005A" w:rsidRPr="00C453FE">
              <w:rPr>
                <w:rFonts w:eastAsia="Calibri"/>
                <w:szCs w:val="22"/>
              </w:rPr>
              <w:t xml:space="preserve"> </w:t>
            </w:r>
            <w:r w:rsidRPr="00C453FE">
              <w:rPr>
                <w:rFonts w:eastAsia="Calibri"/>
                <w:szCs w:val="22"/>
              </w:rPr>
              <w:t>asmens pavadinimas</w:t>
            </w:r>
            <w:r w:rsidR="00934068" w:rsidRPr="00C453FE">
              <w:rPr>
                <w:rFonts w:eastAsia="Calibri"/>
                <w:szCs w:val="22"/>
              </w:rPr>
              <w:t xml:space="preserve"> / teikėjo</w:t>
            </w:r>
            <w:r w:rsidR="00657E34" w:rsidRPr="00C453FE">
              <w:rPr>
                <w:rFonts w:eastAsia="Calibri"/>
                <w:szCs w:val="22"/>
              </w:rPr>
              <w:t xml:space="preserve"> </w:t>
            </w:r>
            <w:r w:rsidR="00F13BFC" w:rsidRPr="00C453FE">
              <w:rPr>
                <w:rFonts w:eastAsia="Calibri"/>
                <w:szCs w:val="22"/>
              </w:rPr>
              <w:t>vardas, pavardė</w:t>
            </w:r>
            <w:r w:rsidR="00934068" w:rsidRPr="00C453FE">
              <w:rPr>
                <w:rFonts w:eastAsia="Calibri"/>
                <w:szCs w:val="22"/>
              </w:rPr>
              <w:t xml:space="preserve"> </w:t>
            </w:r>
            <w:r w:rsidR="00934068" w:rsidRPr="00C453FE">
              <w:rPr>
                <w:rFonts w:eastAsia="Calibri"/>
                <w:i/>
                <w:iCs/>
                <w:szCs w:val="22"/>
              </w:rPr>
              <w:t xml:space="preserve">(jei </w:t>
            </w:r>
            <w:r w:rsidR="003E1289" w:rsidRPr="00C453FE">
              <w:rPr>
                <w:rFonts w:eastAsia="Calibri"/>
                <w:i/>
                <w:iCs/>
                <w:szCs w:val="22"/>
              </w:rPr>
              <w:t>pareiškėjas</w:t>
            </w:r>
            <w:r w:rsidR="00934068" w:rsidRPr="00C453FE">
              <w:rPr>
                <w:rFonts w:eastAsia="Calibri"/>
                <w:i/>
                <w:iCs/>
                <w:szCs w:val="22"/>
              </w:rPr>
              <w:t xml:space="preserve"> fizinis asmuo)</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61A27FBA" w14:textId="77777777" w:rsidR="0014390C" w:rsidRPr="00C453FE" w:rsidRDefault="0014390C" w:rsidP="0014390C">
            <w:pPr>
              <w:jc w:val="both"/>
              <w:rPr>
                <w:rFonts w:ascii="Palemonas" w:eastAsia="Calibri" w:hAnsi="Palemonas"/>
              </w:rPr>
            </w:pPr>
          </w:p>
        </w:tc>
      </w:tr>
      <w:tr w:rsidR="00766EA0" w:rsidRPr="00C453FE" w14:paraId="44A64F41" w14:textId="77777777" w:rsidTr="008D54E3">
        <w:trPr>
          <w:trHeight w:val="954"/>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675A26EF" w14:textId="006CCBDB" w:rsidR="0014390C" w:rsidRPr="00C453FE" w:rsidRDefault="0014390C" w:rsidP="003E1289">
            <w:pPr>
              <w:spacing w:after="200" w:line="276" w:lineRule="auto"/>
              <w:rPr>
                <w:rFonts w:eastAsia="Calibri"/>
                <w:szCs w:val="22"/>
              </w:rPr>
            </w:pPr>
            <w:r w:rsidRPr="00C453FE">
              <w:rPr>
                <w:rFonts w:eastAsia="Calibri"/>
                <w:szCs w:val="22"/>
              </w:rPr>
              <w:t>Juridinio asmens teisinė forma, juridinio</w:t>
            </w:r>
            <w:r w:rsidR="00E30808" w:rsidRPr="00C453FE">
              <w:rPr>
                <w:rFonts w:eastAsia="Calibri"/>
                <w:szCs w:val="22"/>
              </w:rPr>
              <w:t xml:space="preserve"> asmens koda</w:t>
            </w:r>
            <w:r w:rsidR="00934068" w:rsidRPr="00C453FE">
              <w:rPr>
                <w:rFonts w:eastAsia="Calibri"/>
                <w:szCs w:val="22"/>
              </w:rPr>
              <w:t xml:space="preserve">s / </w:t>
            </w:r>
            <w:r w:rsidR="00934068" w:rsidRPr="00C453FE">
              <w:rPr>
                <w:rFonts w:eastAsia="Calibri"/>
                <w:i/>
                <w:iCs/>
                <w:szCs w:val="22"/>
              </w:rPr>
              <w:t>teikėjo</w:t>
            </w:r>
            <w:r w:rsidR="00F5005A" w:rsidRPr="00C453FE">
              <w:rPr>
                <w:rFonts w:eastAsia="Calibri"/>
                <w:i/>
                <w:iCs/>
                <w:szCs w:val="22"/>
              </w:rPr>
              <w:t xml:space="preserve"> </w:t>
            </w:r>
            <w:r w:rsidR="00E30808" w:rsidRPr="00C453FE">
              <w:rPr>
                <w:rFonts w:eastAsia="Calibri"/>
                <w:i/>
                <w:iCs/>
                <w:szCs w:val="22"/>
              </w:rPr>
              <w:t>asmens kodas</w:t>
            </w:r>
            <w:r w:rsidR="00934068" w:rsidRPr="00C453FE">
              <w:rPr>
                <w:rFonts w:eastAsia="Calibri"/>
                <w:i/>
                <w:iCs/>
                <w:szCs w:val="22"/>
              </w:rPr>
              <w:t xml:space="preserve"> (jei </w:t>
            </w:r>
            <w:r w:rsidR="003E1289" w:rsidRPr="00C453FE">
              <w:rPr>
                <w:rFonts w:eastAsia="Calibri"/>
                <w:i/>
                <w:iCs/>
                <w:szCs w:val="22"/>
              </w:rPr>
              <w:t>pareiškėjas</w:t>
            </w:r>
            <w:r w:rsidR="00934068" w:rsidRPr="00C453FE">
              <w:rPr>
                <w:rFonts w:eastAsia="Calibri"/>
                <w:i/>
                <w:iCs/>
                <w:szCs w:val="22"/>
              </w:rPr>
              <w:t xml:space="preserve"> fizinis asmuo)</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0894845B" w14:textId="77777777" w:rsidR="0014390C" w:rsidRPr="00C453FE" w:rsidRDefault="0014390C" w:rsidP="0014390C">
            <w:pPr>
              <w:jc w:val="both"/>
              <w:rPr>
                <w:rFonts w:ascii="Palemonas" w:eastAsia="Calibri" w:hAnsi="Palemonas"/>
              </w:rPr>
            </w:pPr>
          </w:p>
        </w:tc>
      </w:tr>
      <w:tr w:rsidR="00766EA0" w:rsidRPr="00C453FE" w14:paraId="425A750D" w14:textId="77777777" w:rsidTr="008D54E3">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3B3B534B" w14:textId="2A935C77" w:rsidR="0014390C" w:rsidRPr="00C453FE" w:rsidRDefault="0014390C" w:rsidP="003E1289">
            <w:pPr>
              <w:spacing w:after="200" w:line="276" w:lineRule="auto"/>
              <w:rPr>
                <w:rFonts w:eastAsia="Calibri"/>
                <w:szCs w:val="22"/>
              </w:rPr>
            </w:pPr>
            <w:r w:rsidRPr="00C453FE">
              <w:rPr>
                <w:rFonts w:eastAsia="Calibri"/>
                <w:szCs w:val="22"/>
              </w:rPr>
              <w:t>Juridinio asmens buveinė</w:t>
            </w:r>
            <w:r w:rsidR="00934068" w:rsidRPr="00C453FE">
              <w:rPr>
                <w:rFonts w:eastAsia="Calibri"/>
                <w:szCs w:val="22"/>
              </w:rPr>
              <w:t xml:space="preserve"> /</w:t>
            </w:r>
            <w:r w:rsidR="00180A63" w:rsidRPr="00C453FE">
              <w:rPr>
                <w:rFonts w:eastAsia="Calibri"/>
                <w:szCs w:val="22"/>
              </w:rPr>
              <w:t xml:space="preserve"> </w:t>
            </w:r>
            <w:r w:rsidR="000F078E" w:rsidRPr="00C453FE">
              <w:rPr>
                <w:rFonts w:eastAsia="Calibri"/>
                <w:szCs w:val="22"/>
              </w:rPr>
              <w:t xml:space="preserve">gyvenamosios vietos </w:t>
            </w:r>
            <w:r w:rsidR="00180A63" w:rsidRPr="00C453FE">
              <w:rPr>
                <w:rFonts w:eastAsia="Calibri"/>
                <w:szCs w:val="22"/>
              </w:rPr>
              <w:t>registracijos adresas</w:t>
            </w:r>
            <w:r w:rsidR="000F078E" w:rsidRPr="00C453FE">
              <w:rPr>
                <w:rFonts w:eastAsia="Calibri"/>
                <w:szCs w:val="22"/>
              </w:rPr>
              <w:t xml:space="preserve"> </w:t>
            </w:r>
            <w:r w:rsidR="000F078E" w:rsidRPr="00C453FE">
              <w:rPr>
                <w:rFonts w:eastAsia="Calibri"/>
                <w:i/>
                <w:iCs/>
                <w:szCs w:val="22"/>
              </w:rPr>
              <w:t xml:space="preserve">(jei </w:t>
            </w:r>
            <w:r w:rsidR="003E1289" w:rsidRPr="00C453FE">
              <w:rPr>
                <w:rFonts w:eastAsia="Calibri"/>
                <w:i/>
                <w:iCs/>
                <w:szCs w:val="22"/>
              </w:rPr>
              <w:t>pareiškėjas</w:t>
            </w:r>
            <w:r w:rsidR="000F078E" w:rsidRPr="00C453FE">
              <w:rPr>
                <w:rFonts w:eastAsia="Calibri"/>
                <w:i/>
                <w:iCs/>
                <w:szCs w:val="22"/>
              </w:rPr>
              <w:t xml:space="preserve"> fizinis asmuo)</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6DF7468D" w14:textId="77777777" w:rsidR="0014390C" w:rsidRPr="00C453FE" w:rsidRDefault="0014390C" w:rsidP="0014390C">
            <w:pPr>
              <w:jc w:val="both"/>
              <w:rPr>
                <w:rFonts w:ascii="Palemonas" w:eastAsia="Calibri" w:hAnsi="Palemonas"/>
              </w:rPr>
            </w:pPr>
          </w:p>
        </w:tc>
      </w:tr>
      <w:tr w:rsidR="00766EA0" w:rsidRPr="00C453FE" w14:paraId="1A2E5340" w14:textId="77777777" w:rsidTr="008D54E3">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34947DF" w14:textId="0203B2E1" w:rsidR="0014390C" w:rsidRPr="00C453FE" w:rsidRDefault="0014390C" w:rsidP="0014390C">
            <w:pPr>
              <w:spacing w:after="200" w:line="276" w:lineRule="auto"/>
              <w:rPr>
                <w:rFonts w:eastAsia="Calibri"/>
                <w:szCs w:val="22"/>
              </w:rPr>
            </w:pPr>
            <w:r w:rsidRPr="00C453FE">
              <w:rPr>
                <w:rFonts w:eastAsia="Calibri"/>
                <w:szCs w:val="22"/>
              </w:rPr>
              <w:t>Kontaktinė info</w:t>
            </w:r>
            <w:r w:rsidR="004671AD" w:rsidRPr="00C453FE">
              <w:rPr>
                <w:rFonts w:eastAsia="Calibri"/>
                <w:szCs w:val="22"/>
              </w:rPr>
              <w:t>r</w:t>
            </w:r>
            <w:r w:rsidRPr="00C453FE">
              <w:rPr>
                <w:rFonts w:eastAsia="Calibri"/>
                <w:szCs w:val="22"/>
              </w:rPr>
              <w:t xml:space="preserve">macija </w:t>
            </w:r>
            <w:r w:rsidRPr="00C453FE">
              <w:rPr>
                <w:rFonts w:eastAsia="Calibri"/>
                <w:i/>
                <w:iCs/>
                <w:szCs w:val="22"/>
              </w:rPr>
              <w:t>(tel. numeris, el. pašto adresas)</w:t>
            </w: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4D56E8D0" w14:textId="77777777" w:rsidR="0014390C" w:rsidRPr="00C453FE" w:rsidRDefault="0014390C" w:rsidP="0014390C">
            <w:pPr>
              <w:jc w:val="both"/>
              <w:rPr>
                <w:rFonts w:ascii="Palemonas" w:eastAsia="Calibri" w:hAnsi="Palemonas"/>
              </w:rPr>
            </w:pPr>
          </w:p>
        </w:tc>
      </w:tr>
    </w:tbl>
    <w:p w14:paraId="7E3C7000" w14:textId="77777777" w:rsidR="0014390C" w:rsidRPr="00C453FE" w:rsidRDefault="0014390C" w:rsidP="0014390C">
      <w:pPr>
        <w:pStyle w:val="Pavadinimas"/>
        <w:rPr>
          <w:bCs/>
          <w:sz w:val="24"/>
          <w:szCs w:val="24"/>
          <w:lang w:val="lt-LT"/>
        </w:rPr>
      </w:pPr>
    </w:p>
    <w:p w14:paraId="7A7D5281" w14:textId="77777777" w:rsidR="000C3286" w:rsidRPr="00C453FE" w:rsidRDefault="000C3286" w:rsidP="0014390C">
      <w:pPr>
        <w:pStyle w:val="Pavadinimas"/>
        <w:rPr>
          <w:bCs/>
          <w:sz w:val="24"/>
          <w:szCs w:val="24"/>
          <w:lang w:val="lt-LT"/>
        </w:rPr>
      </w:pPr>
    </w:p>
    <w:tbl>
      <w:tblPr>
        <w:tblStyle w:val="Lentelstinklelis"/>
        <w:tblW w:w="0" w:type="auto"/>
        <w:tblInd w:w="108" w:type="dxa"/>
        <w:shd w:val="clear" w:color="auto" w:fill="D9D9D9" w:themeFill="background1" w:themeFillShade="D9"/>
        <w:tblLook w:val="04A0" w:firstRow="1" w:lastRow="0" w:firstColumn="1" w:lastColumn="0" w:noHBand="0" w:noVBand="1"/>
      </w:tblPr>
      <w:tblGrid>
        <w:gridCol w:w="9520"/>
      </w:tblGrid>
      <w:tr w:rsidR="00766EA0" w:rsidRPr="00C453FE" w14:paraId="26B2A681" w14:textId="77777777" w:rsidTr="0014390C">
        <w:tc>
          <w:tcPr>
            <w:tcW w:w="9639" w:type="dxa"/>
            <w:shd w:val="clear" w:color="auto" w:fill="D9D9D9" w:themeFill="background1" w:themeFillShade="D9"/>
          </w:tcPr>
          <w:p w14:paraId="69792EB3" w14:textId="77777777" w:rsidR="0014390C" w:rsidRPr="00C453FE" w:rsidRDefault="0014390C" w:rsidP="008D54E3">
            <w:pPr>
              <w:pStyle w:val="Pavadinimas"/>
              <w:rPr>
                <w:bCs/>
                <w:sz w:val="24"/>
                <w:szCs w:val="24"/>
                <w:lang w:val="lt-LT"/>
              </w:rPr>
            </w:pPr>
            <w:r w:rsidRPr="00C453FE">
              <w:rPr>
                <w:bCs/>
                <w:sz w:val="24"/>
                <w:szCs w:val="24"/>
                <w:lang w:val="lt-LT"/>
              </w:rPr>
              <w:t>2. PROJEKTO APRAŠYMAS</w:t>
            </w:r>
          </w:p>
          <w:p w14:paraId="6FA1A137" w14:textId="77777777" w:rsidR="00D02607" w:rsidRPr="00C453FE" w:rsidRDefault="00D02607" w:rsidP="008D54E3">
            <w:pPr>
              <w:pStyle w:val="Pavadinimas"/>
              <w:rPr>
                <w:bCs/>
                <w:sz w:val="24"/>
                <w:szCs w:val="24"/>
                <w:lang w:val="lt-LT"/>
              </w:rPr>
            </w:pPr>
          </w:p>
        </w:tc>
      </w:tr>
    </w:tb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3290"/>
        <w:gridCol w:w="231"/>
        <w:gridCol w:w="4588"/>
      </w:tblGrid>
      <w:tr w:rsidR="00766EA0" w:rsidRPr="00C453FE" w14:paraId="15A48D73" w14:textId="77777777" w:rsidTr="00F815A1">
        <w:trPr>
          <w:trHeight w:val="395"/>
        </w:trPr>
        <w:tc>
          <w:tcPr>
            <w:tcW w:w="50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696F3D" w14:textId="266B0CC6" w:rsidR="0014390C" w:rsidRPr="00C453FE" w:rsidRDefault="00C16943" w:rsidP="0014390C">
            <w:pPr>
              <w:jc w:val="center"/>
              <w:rPr>
                <w:rFonts w:ascii="Palemonas" w:eastAsia="Calibri" w:hAnsi="Palemonas"/>
              </w:rPr>
            </w:pPr>
            <w:r w:rsidRPr="00C453FE">
              <w:rPr>
                <w:rFonts w:ascii="Palemonas" w:eastAsia="Calibri" w:hAnsi="Palemonas"/>
              </w:rPr>
              <w:lastRenderedPageBreak/>
              <w:t>Prioritetų atitikimas</w:t>
            </w:r>
          </w:p>
          <w:p w14:paraId="2EAA6F84" w14:textId="65204481" w:rsidR="00C16943" w:rsidRPr="00C453FE" w:rsidRDefault="00C16943" w:rsidP="0014390C">
            <w:pPr>
              <w:jc w:val="center"/>
              <w:rPr>
                <w:rFonts w:ascii="Palemonas" w:eastAsia="Calibri" w:hAnsi="Palemonas"/>
                <w:i/>
                <w:iCs/>
              </w:rPr>
            </w:pPr>
            <w:r w:rsidRPr="00C453FE">
              <w:rPr>
                <w:rFonts w:ascii="Palemonas" w:eastAsia="Calibri" w:hAnsi="Palemonas"/>
                <w:i/>
                <w:iCs/>
              </w:rPr>
              <w:t>(privaloma atitikti bent 2 prioritetus)</w:t>
            </w:r>
          </w:p>
        </w:tc>
        <w:tc>
          <w:tcPr>
            <w:tcW w:w="4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84EDD3" w14:textId="21F0E64D" w:rsidR="0014390C" w:rsidRPr="00C453FE" w:rsidRDefault="0014390C" w:rsidP="0014390C">
            <w:pPr>
              <w:jc w:val="center"/>
              <w:rPr>
                <w:rFonts w:ascii="Palemonas" w:eastAsia="Calibri" w:hAnsi="Palemonas"/>
              </w:rPr>
            </w:pPr>
            <w:r w:rsidRPr="00C453FE">
              <w:rPr>
                <w:rFonts w:ascii="Palemonas" w:eastAsia="Calibri" w:hAnsi="Palemonas"/>
              </w:rPr>
              <w:t>Pate</w:t>
            </w:r>
            <w:r w:rsidR="002B46E0" w:rsidRPr="00C453FE">
              <w:rPr>
                <w:rFonts w:ascii="Palemonas" w:eastAsia="Calibri" w:hAnsi="Palemonas"/>
              </w:rPr>
              <w:t>i</w:t>
            </w:r>
            <w:r w:rsidRPr="00C453FE">
              <w:rPr>
                <w:rFonts w:ascii="Palemonas" w:eastAsia="Calibri" w:hAnsi="Palemonas"/>
              </w:rPr>
              <w:t>kite informaciją, įrodančią atitikimą prioritetui</w:t>
            </w:r>
          </w:p>
        </w:tc>
      </w:tr>
      <w:tr w:rsidR="00766EA0" w:rsidRPr="00C453FE" w14:paraId="5B0B5AA3" w14:textId="77777777" w:rsidTr="00F815A1">
        <w:tc>
          <w:tcPr>
            <w:tcW w:w="1530" w:type="dxa"/>
            <w:tcBorders>
              <w:top w:val="single" w:sz="4" w:space="0" w:color="auto"/>
              <w:left w:val="single" w:sz="4" w:space="0" w:color="auto"/>
              <w:bottom w:val="single" w:sz="4" w:space="0" w:color="auto"/>
              <w:right w:val="single" w:sz="4" w:space="0" w:color="auto"/>
            </w:tcBorders>
            <w:shd w:val="clear" w:color="auto" w:fill="E0E0E0"/>
            <w:hideMark/>
          </w:tcPr>
          <w:p w14:paraId="64D3276D" w14:textId="77777777" w:rsidR="0014390C" w:rsidRPr="00C453FE" w:rsidRDefault="0014390C" w:rsidP="0014390C">
            <w:pPr>
              <w:tabs>
                <w:tab w:val="left" w:pos="180"/>
                <w:tab w:val="left" w:pos="540"/>
              </w:tabs>
              <w:jc w:val="both"/>
              <w:rPr>
                <w:rFonts w:ascii="Palemonas" w:eastAsia="Calibri" w:hAnsi="Palemonas"/>
              </w:rPr>
            </w:pPr>
            <w:r w:rsidRPr="00C453FE">
              <w:rPr>
                <w:rFonts w:ascii="Palemonas" w:eastAsia="Calibri" w:hAnsi="Palemonas"/>
              </w:rPr>
              <w:t>I prioritetas</w:t>
            </w:r>
          </w:p>
        </w:tc>
        <w:tc>
          <w:tcPr>
            <w:tcW w:w="3521" w:type="dxa"/>
            <w:gridSpan w:val="2"/>
            <w:tcBorders>
              <w:top w:val="single" w:sz="4" w:space="0" w:color="auto"/>
              <w:left w:val="single" w:sz="4" w:space="0" w:color="auto"/>
              <w:bottom w:val="single" w:sz="4" w:space="0" w:color="auto"/>
              <w:right w:val="single" w:sz="4" w:space="0" w:color="auto"/>
            </w:tcBorders>
          </w:tcPr>
          <w:p w14:paraId="139C78B6" w14:textId="01E7BF38" w:rsidR="0014390C" w:rsidRPr="00C453FE" w:rsidRDefault="0017636A" w:rsidP="000165A4">
            <w:pPr>
              <w:tabs>
                <w:tab w:val="left" w:pos="180"/>
                <w:tab w:val="left" w:pos="1080"/>
              </w:tabs>
              <w:rPr>
                <w:rFonts w:eastAsia="Calibri"/>
              </w:rPr>
            </w:pPr>
            <w:r w:rsidRPr="00C453FE">
              <w:t>Teikiamas projektas yra viešojo pobūdžio, t. y. projekto veiklos yra nemokamos (pavyzdžiui, leidiniai dalinami nemokamai, nemokamos edukacijos, viešai prieinama muzika, vaizdo įrašai ir kt.), renginys ar kitos projekto veiklos nėra uždaros, privačios</w:t>
            </w:r>
          </w:p>
        </w:tc>
        <w:tc>
          <w:tcPr>
            <w:tcW w:w="4588" w:type="dxa"/>
            <w:tcBorders>
              <w:top w:val="single" w:sz="4" w:space="0" w:color="auto"/>
              <w:left w:val="single" w:sz="4" w:space="0" w:color="auto"/>
              <w:bottom w:val="single" w:sz="4" w:space="0" w:color="auto"/>
              <w:right w:val="single" w:sz="4" w:space="0" w:color="auto"/>
            </w:tcBorders>
            <w:shd w:val="clear" w:color="auto" w:fill="FFFFFF"/>
          </w:tcPr>
          <w:p w14:paraId="74CF981C" w14:textId="67B25004" w:rsidR="0014390C" w:rsidRPr="00C453FE" w:rsidRDefault="0014390C" w:rsidP="00953045">
            <w:pPr>
              <w:jc w:val="both"/>
              <w:rPr>
                <w:rFonts w:ascii="Palemonas" w:eastAsia="Calibri" w:hAnsi="Palemonas"/>
                <w:color w:val="FF0000"/>
              </w:rPr>
            </w:pPr>
          </w:p>
        </w:tc>
      </w:tr>
      <w:tr w:rsidR="00766EA0" w:rsidRPr="00C453FE" w14:paraId="73E71D51" w14:textId="77777777" w:rsidTr="00F815A1">
        <w:tc>
          <w:tcPr>
            <w:tcW w:w="1530" w:type="dxa"/>
            <w:tcBorders>
              <w:top w:val="single" w:sz="4" w:space="0" w:color="auto"/>
              <w:left w:val="single" w:sz="4" w:space="0" w:color="auto"/>
              <w:bottom w:val="single" w:sz="4" w:space="0" w:color="auto"/>
              <w:right w:val="single" w:sz="4" w:space="0" w:color="auto"/>
            </w:tcBorders>
            <w:shd w:val="clear" w:color="auto" w:fill="E0E0E0"/>
          </w:tcPr>
          <w:p w14:paraId="5E738B83" w14:textId="7B25DF9C" w:rsidR="000A79B0" w:rsidRPr="00C453FE" w:rsidRDefault="000A79B0" w:rsidP="0014390C">
            <w:pPr>
              <w:tabs>
                <w:tab w:val="left" w:pos="180"/>
                <w:tab w:val="left" w:pos="540"/>
              </w:tabs>
              <w:jc w:val="both"/>
              <w:rPr>
                <w:rFonts w:ascii="Palemonas" w:eastAsia="Calibri" w:hAnsi="Palemonas"/>
              </w:rPr>
            </w:pPr>
            <w:r w:rsidRPr="00C453FE">
              <w:rPr>
                <w:rFonts w:ascii="Palemonas" w:eastAsia="Calibri" w:hAnsi="Palemonas"/>
              </w:rPr>
              <w:t>II prioritetas</w:t>
            </w:r>
          </w:p>
        </w:tc>
        <w:tc>
          <w:tcPr>
            <w:tcW w:w="3521" w:type="dxa"/>
            <w:gridSpan w:val="2"/>
            <w:tcBorders>
              <w:top w:val="single" w:sz="4" w:space="0" w:color="auto"/>
              <w:left w:val="single" w:sz="4" w:space="0" w:color="auto"/>
              <w:bottom w:val="single" w:sz="4" w:space="0" w:color="auto"/>
              <w:right w:val="single" w:sz="4" w:space="0" w:color="auto"/>
            </w:tcBorders>
          </w:tcPr>
          <w:p w14:paraId="11BC19E7" w14:textId="046FF2A9" w:rsidR="000A79B0" w:rsidRPr="00C453FE" w:rsidRDefault="00677124" w:rsidP="000165A4">
            <w:pPr>
              <w:tabs>
                <w:tab w:val="left" w:pos="180"/>
                <w:tab w:val="left" w:pos="1080"/>
              </w:tabs>
              <w:rPr>
                <w:rFonts w:eastAsia="Calibri"/>
              </w:rPr>
            </w:pPr>
            <w:r w:rsidRPr="00C453FE">
              <w:rPr>
                <w:rFonts w:eastAsia="Calibri"/>
              </w:rPr>
              <w:t>Projekt</w:t>
            </w:r>
            <w:r w:rsidR="000165A4" w:rsidRPr="00C453FE">
              <w:rPr>
                <w:rFonts w:eastAsia="Calibri"/>
              </w:rPr>
              <w:t>as atitinka</w:t>
            </w:r>
            <w:r w:rsidRPr="00C453FE">
              <w:rPr>
                <w:rFonts w:eastAsia="Calibri"/>
              </w:rPr>
              <w:t xml:space="preserve"> Anykščių rajono savivaldybės strateginiams tikslams: kultūrinio turizmo vystymas rajone, k</w:t>
            </w:r>
            <w:r w:rsidRPr="00C453FE">
              <w:rPr>
                <w:rFonts w:eastAsia="Calibri"/>
                <w:bCs/>
              </w:rPr>
              <w:t>rašto kultūrinių tradicijų saugojimas ir puoselėjimas, k</w:t>
            </w:r>
            <w:r w:rsidRPr="00C453FE">
              <w:rPr>
                <w:rFonts w:eastAsia="Calibri"/>
              </w:rPr>
              <w:t>urorto statuso siekimas ir rajono įvaizdžio stiprinimas</w:t>
            </w:r>
          </w:p>
        </w:tc>
        <w:tc>
          <w:tcPr>
            <w:tcW w:w="4588" w:type="dxa"/>
            <w:tcBorders>
              <w:top w:val="single" w:sz="4" w:space="0" w:color="auto"/>
              <w:left w:val="single" w:sz="4" w:space="0" w:color="auto"/>
              <w:bottom w:val="single" w:sz="4" w:space="0" w:color="auto"/>
              <w:right w:val="single" w:sz="4" w:space="0" w:color="auto"/>
            </w:tcBorders>
            <w:shd w:val="clear" w:color="auto" w:fill="FFFFFF"/>
          </w:tcPr>
          <w:p w14:paraId="783A6950" w14:textId="77777777" w:rsidR="000A79B0" w:rsidRPr="00C453FE" w:rsidRDefault="000A79B0" w:rsidP="00794214">
            <w:pPr>
              <w:autoSpaceDE w:val="0"/>
              <w:autoSpaceDN w:val="0"/>
              <w:adjustRightInd w:val="0"/>
              <w:spacing w:line="360" w:lineRule="auto"/>
              <w:jc w:val="both"/>
              <w:rPr>
                <w:rFonts w:ascii="Palemonas" w:eastAsia="Calibri" w:hAnsi="Palemonas"/>
              </w:rPr>
            </w:pPr>
          </w:p>
        </w:tc>
      </w:tr>
      <w:tr w:rsidR="00766EA0" w:rsidRPr="00C453FE" w14:paraId="1BCE6BCA" w14:textId="77777777" w:rsidTr="00F815A1">
        <w:tc>
          <w:tcPr>
            <w:tcW w:w="1530" w:type="dxa"/>
            <w:tcBorders>
              <w:top w:val="single" w:sz="4" w:space="0" w:color="auto"/>
              <w:left w:val="single" w:sz="4" w:space="0" w:color="auto"/>
              <w:bottom w:val="single" w:sz="4" w:space="0" w:color="auto"/>
              <w:right w:val="single" w:sz="4" w:space="0" w:color="auto"/>
            </w:tcBorders>
            <w:shd w:val="clear" w:color="auto" w:fill="E0E0E0"/>
            <w:hideMark/>
          </w:tcPr>
          <w:p w14:paraId="5DA111C7" w14:textId="77004B38" w:rsidR="0014390C" w:rsidRPr="00C453FE" w:rsidRDefault="0014390C" w:rsidP="0014390C">
            <w:pPr>
              <w:tabs>
                <w:tab w:val="left" w:pos="180"/>
                <w:tab w:val="left" w:pos="540"/>
              </w:tabs>
              <w:jc w:val="both"/>
              <w:rPr>
                <w:rFonts w:ascii="Palemonas" w:eastAsia="Calibri" w:hAnsi="Palemonas"/>
              </w:rPr>
            </w:pPr>
            <w:r w:rsidRPr="00C453FE">
              <w:rPr>
                <w:rFonts w:ascii="Palemonas" w:eastAsia="Calibri" w:hAnsi="Palemonas"/>
              </w:rPr>
              <w:t>II</w:t>
            </w:r>
            <w:r w:rsidR="000A79B0" w:rsidRPr="00C453FE">
              <w:rPr>
                <w:rFonts w:ascii="Palemonas" w:eastAsia="Calibri" w:hAnsi="Palemonas"/>
              </w:rPr>
              <w:t>I</w:t>
            </w:r>
            <w:r w:rsidRPr="00C453FE">
              <w:rPr>
                <w:rFonts w:ascii="Palemonas" w:eastAsia="Calibri" w:hAnsi="Palemonas"/>
              </w:rPr>
              <w:t xml:space="preserve"> prioritetas</w:t>
            </w:r>
          </w:p>
        </w:tc>
        <w:tc>
          <w:tcPr>
            <w:tcW w:w="3521" w:type="dxa"/>
            <w:gridSpan w:val="2"/>
            <w:tcBorders>
              <w:top w:val="single" w:sz="4" w:space="0" w:color="auto"/>
              <w:left w:val="single" w:sz="4" w:space="0" w:color="auto"/>
              <w:bottom w:val="single" w:sz="4" w:space="0" w:color="auto"/>
              <w:right w:val="single" w:sz="4" w:space="0" w:color="auto"/>
            </w:tcBorders>
          </w:tcPr>
          <w:p w14:paraId="3967983B" w14:textId="5AEAD9FC" w:rsidR="00AE66E9" w:rsidRPr="00C453FE" w:rsidRDefault="00AE66E9" w:rsidP="007F5C11">
            <w:pPr>
              <w:tabs>
                <w:tab w:val="left" w:pos="180"/>
                <w:tab w:val="left" w:pos="1080"/>
              </w:tabs>
              <w:rPr>
                <w:rFonts w:eastAsia="Calibri"/>
                <w:bCs/>
              </w:rPr>
            </w:pPr>
            <w:bookmarkStart w:id="11" w:name="_Hlk148286105"/>
            <w:r w:rsidRPr="00C453FE">
              <w:rPr>
                <w:rFonts w:eastAsia="Calibri"/>
                <w:bCs/>
              </w:rPr>
              <w:t xml:space="preserve">Projektas reprezentuoja ir aktyviai komunikuoja Anykščių krašto literatūrinę tapatybę </w:t>
            </w:r>
            <w:r w:rsidR="00D53DBF" w:rsidRPr="00C453FE">
              <w:rPr>
                <w:rFonts w:eastAsia="Calibri"/>
                <w:bCs/>
              </w:rPr>
              <w:t>ir</w:t>
            </w:r>
            <w:r w:rsidR="00C16943" w:rsidRPr="00C453FE">
              <w:rPr>
                <w:rFonts w:eastAsia="Calibri"/>
                <w:bCs/>
              </w:rPr>
              <w:t xml:space="preserve"> (</w:t>
            </w:r>
            <w:r w:rsidRPr="00C453FE">
              <w:rPr>
                <w:rFonts w:eastAsia="Calibri"/>
                <w:bCs/>
              </w:rPr>
              <w:t>ar</w:t>
            </w:r>
            <w:r w:rsidR="00C16943" w:rsidRPr="00C453FE">
              <w:rPr>
                <w:rFonts w:eastAsia="Calibri"/>
                <w:bCs/>
              </w:rPr>
              <w:t>)</w:t>
            </w:r>
            <w:r w:rsidRPr="00C453FE">
              <w:rPr>
                <w:rFonts w:eastAsia="Calibri"/>
                <w:bCs/>
              </w:rPr>
              <w:t xml:space="preserve"> krašto istoriją, meną, kultūrą</w:t>
            </w:r>
          </w:p>
          <w:bookmarkEnd w:id="11"/>
          <w:p w14:paraId="0733F516" w14:textId="5371BCDA" w:rsidR="007F5C11" w:rsidRPr="00C453FE" w:rsidRDefault="007F5C11" w:rsidP="007F5C11">
            <w:pPr>
              <w:tabs>
                <w:tab w:val="left" w:pos="180"/>
                <w:tab w:val="left" w:pos="1080"/>
              </w:tabs>
              <w:rPr>
                <w:rFonts w:eastAsia="Calibri"/>
                <w:bCs/>
              </w:rPr>
            </w:pPr>
          </w:p>
        </w:tc>
        <w:tc>
          <w:tcPr>
            <w:tcW w:w="4588" w:type="dxa"/>
            <w:tcBorders>
              <w:top w:val="single" w:sz="4" w:space="0" w:color="auto"/>
              <w:left w:val="single" w:sz="4" w:space="0" w:color="auto"/>
              <w:bottom w:val="single" w:sz="4" w:space="0" w:color="auto"/>
              <w:right w:val="single" w:sz="4" w:space="0" w:color="auto"/>
            </w:tcBorders>
            <w:shd w:val="clear" w:color="auto" w:fill="FFFFFF"/>
          </w:tcPr>
          <w:p w14:paraId="6F4DEEC8" w14:textId="77777777" w:rsidR="0014390C" w:rsidRPr="00C453FE" w:rsidRDefault="0014390C" w:rsidP="0014390C">
            <w:pPr>
              <w:jc w:val="both"/>
              <w:rPr>
                <w:rFonts w:ascii="Palemonas" w:eastAsia="Calibri" w:hAnsi="Palemonas"/>
              </w:rPr>
            </w:pPr>
          </w:p>
        </w:tc>
      </w:tr>
      <w:tr w:rsidR="00766EA0" w:rsidRPr="00C453FE" w14:paraId="4E1AC51A" w14:textId="77777777" w:rsidTr="00F815A1">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DFE1F" w14:textId="25EA5C4F" w:rsidR="00F815A1" w:rsidRPr="00C453FE" w:rsidRDefault="00F815A1" w:rsidP="00F815A1">
            <w:pPr>
              <w:jc w:val="center"/>
              <w:rPr>
                <w:rFonts w:ascii="Palemonas" w:eastAsia="Calibri" w:hAnsi="Palemonas"/>
                <w:b/>
              </w:rPr>
            </w:pPr>
            <w:r w:rsidRPr="00C453FE">
              <w:rPr>
                <w:rFonts w:ascii="Palemonas" w:eastAsia="Calibri" w:hAnsi="Palemonas"/>
                <w:b/>
              </w:rPr>
              <w:t>2.1. DUOMENYS APIE VEIKLĄ</w:t>
            </w:r>
            <w:r w:rsidR="00765484" w:rsidRPr="00C453FE">
              <w:rPr>
                <w:rFonts w:ascii="Palemonas" w:eastAsia="Calibri" w:hAnsi="Palemonas"/>
                <w:b/>
              </w:rPr>
              <w:t>,</w:t>
            </w:r>
            <w:r w:rsidRPr="00C453FE">
              <w:rPr>
                <w:rFonts w:ascii="Palemonas" w:eastAsia="Calibri" w:hAnsi="Palemonas"/>
                <w:b/>
              </w:rPr>
              <w:t xml:space="preserve"> KURIAI PRAŠOMAS FINANSAVIMAS</w:t>
            </w:r>
          </w:p>
        </w:tc>
      </w:tr>
      <w:tr w:rsidR="00766EA0" w:rsidRPr="00C453FE" w14:paraId="731D652E"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7408481D" w14:textId="0AD0A2D3" w:rsidR="00F815A1" w:rsidRPr="00C453FE" w:rsidRDefault="00F815A1" w:rsidP="0014390C">
            <w:pPr>
              <w:tabs>
                <w:tab w:val="left" w:pos="777"/>
              </w:tabs>
              <w:rPr>
                <w:rFonts w:eastAsia="Calibri"/>
              </w:rPr>
            </w:pPr>
            <w:r w:rsidRPr="00C453FE">
              <w:rPr>
                <w:rFonts w:ascii="Palemonas" w:eastAsia="Calibri" w:hAnsi="Palemonas"/>
              </w:rPr>
              <w:t>Leidinio (knygos, lankstinukai</w:t>
            </w:r>
            <w:r w:rsidR="004F37C7" w:rsidRPr="00C453FE">
              <w:rPr>
                <w:rFonts w:ascii="Palemonas" w:eastAsia="Calibri" w:hAnsi="Palemonas"/>
              </w:rPr>
              <w:t xml:space="preserve"> ir kt.</w:t>
            </w:r>
            <w:r w:rsidRPr="00C453FE">
              <w:rPr>
                <w:rFonts w:ascii="Palemonas" w:eastAsia="Calibri" w:hAnsi="Palemonas"/>
              </w:rPr>
              <w:t>), įrašo</w:t>
            </w:r>
            <w:r w:rsidR="004F37C7" w:rsidRPr="00C453FE">
              <w:rPr>
                <w:rFonts w:ascii="Palemonas" w:eastAsia="Calibri" w:hAnsi="Palemonas"/>
              </w:rPr>
              <w:t xml:space="preserve">, muzikos, literatūrinės kūrybos ir kt. </w:t>
            </w:r>
            <w:r w:rsidRPr="00C453FE">
              <w:rPr>
                <w:rFonts w:ascii="Palemonas" w:eastAsia="Calibri" w:hAnsi="Palemonas"/>
              </w:rPr>
              <w:t>pavadinimas</w:t>
            </w:r>
            <w:r w:rsidR="00A03092" w:rsidRPr="00C453FE">
              <w:rPr>
                <w:rFonts w:ascii="Palemonas" w:eastAsia="Calibri" w:hAnsi="Palemonas"/>
              </w:rPr>
              <w:t xml:space="preserve"> / forma</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7CC38049" w14:textId="77777777" w:rsidR="00F815A1" w:rsidRPr="00C453FE" w:rsidRDefault="00F815A1" w:rsidP="0014390C">
            <w:pPr>
              <w:jc w:val="both"/>
              <w:rPr>
                <w:rFonts w:ascii="Palemonas" w:eastAsia="Calibri" w:hAnsi="Palemonas"/>
              </w:rPr>
            </w:pPr>
          </w:p>
        </w:tc>
      </w:tr>
      <w:tr w:rsidR="00766EA0" w:rsidRPr="00C453FE" w14:paraId="1CAD01C0"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49BF8EDF" w14:textId="4ADDC1D9" w:rsidR="00F815A1" w:rsidRPr="00C453FE" w:rsidRDefault="00F815A1" w:rsidP="00F815A1">
            <w:pPr>
              <w:tabs>
                <w:tab w:val="left" w:pos="777"/>
              </w:tabs>
              <w:rPr>
                <w:rFonts w:eastAsia="Calibri"/>
              </w:rPr>
            </w:pPr>
            <w:r w:rsidRPr="00C453FE">
              <w:rPr>
                <w:rFonts w:eastAsia="Calibri"/>
              </w:rPr>
              <w:t>Leidinio, įrašo autorius</w:t>
            </w:r>
            <w:r w:rsidR="001B5762" w:rsidRPr="00C453FE">
              <w:rPr>
                <w:rFonts w:eastAsia="Calibri"/>
              </w:rPr>
              <w:t xml:space="preserve"> </w:t>
            </w:r>
            <w:r w:rsidRPr="00C453FE">
              <w:rPr>
                <w:rFonts w:eastAsia="Calibri"/>
              </w:rPr>
              <w:t>/</w:t>
            </w:r>
            <w:r w:rsidR="001B5762" w:rsidRPr="00C453FE">
              <w:rPr>
                <w:rFonts w:eastAsia="Calibri"/>
              </w:rPr>
              <w:t xml:space="preserve"> </w:t>
            </w:r>
            <w:r w:rsidRPr="00C453FE">
              <w:rPr>
                <w:rFonts w:eastAsia="Calibri"/>
              </w:rPr>
              <w:t>sudarytojas</w:t>
            </w:r>
            <w:r w:rsidR="001B5762" w:rsidRPr="00C453FE">
              <w:rPr>
                <w:rFonts w:eastAsia="Calibri"/>
              </w:rPr>
              <w:t xml:space="preserve"> </w:t>
            </w:r>
            <w:r w:rsidRPr="00C453FE">
              <w:rPr>
                <w:rFonts w:eastAsia="Calibri"/>
              </w:rPr>
              <w:t>/</w:t>
            </w:r>
            <w:r w:rsidR="001B5762" w:rsidRPr="00C453FE">
              <w:rPr>
                <w:rFonts w:eastAsia="Calibri"/>
              </w:rPr>
              <w:t xml:space="preserve"> </w:t>
            </w:r>
            <w:r w:rsidRPr="00C453FE">
              <w:rPr>
                <w:rFonts w:eastAsia="Calibri"/>
              </w:rPr>
              <w:t>vertėjas</w:t>
            </w:r>
            <w:r w:rsidR="004F37C7" w:rsidRPr="00C453FE">
              <w:rPr>
                <w:rFonts w:eastAsia="Calibri"/>
              </w:rPr>
              <w:t xml:space="preserve"> / maketuotojas / dailininkas ir kt.</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54D8CFE9" w14:textId="77777777" w:rsidR="00F815A1" w:rsidRPr="00C453FE" w:rsidRDefault="00F815A1" w:rsidP="0014390C">
            <w:pPr>
              <w:jc w:val="both"/>
              <w:rPr>
                <w:rFonts w:ascii="Palemonas" w:eastAsia="Calibri" w:hAnsi="Palemonas"/>
              </w:rPr>
            </w:pPr>
          </w:p>
        </w:tc>
      </w:tr>
      <w:tr w:rsidR="00766EA0" w:rsidRPr="00C453FE" w14:paraId="15F1DCCE"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3428F001" w14:textId="77777777" w:rsidR="00B52814" w:rsidRPr="00C453FE" w:rsidRDefault="00B52814" w:rsidP="0014390C">
            <w:pPr>
              <w:tabs>
                <w:tab w:val="left" w:pos="777"/>
              </w:tabs>
              <w:rPr>
                <w:rFonts w:eastAsia="Calibri"/>
              </w:rPr>
            </w:pPr>
            <w:r w:rsidRPr="00C453FE">
              <w:rPr>
                <w:rFonts w:eastAsia="Calibri"/>
              </w:rPr>
              <w:t>Žanras</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218C1442" w14:textId="77777777" w:rsidR="00B52814" w:rsidRPr="00C453FE" w:rsidRDefault="00B52814" w:rsidP="0014390C">
            <w:pPr>
              <w:jc w:val="both"/>
              <w:rPr>
                <w:rFonts w:ascii="Palemonas" w:eastAsia="Calibri" w:hAnsi="Palemonas"/>
              </w:rPr>
            </w:pPr>
          </w:p>
        </w:tc>
      </w:tr>
      <w:tr w:rsidR="00766EA0" w:rsidRPr="00C453FE" w14:paraId="4352C897"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7AB0807B" w14:textId="446F8725" w:rsidR="00B52814" w:rsidRPr="00C453FE" w:rsidRDefault="004671AD" w:rsidP="0014390C">
            <w:pPr>
              <w:tabs>
                <w:tab w:val="left" w:pos="777"/>
              </w:tabs>
              <w:rPr>
                <w:rFonts w:eastAsia="Calibri"/>
              </w:rPr>
            </w:pPr>
            <w:r w:rsidRPr="00C453FE">
              <w:rPr>
                <w:rFonts w:eastAsia="Calibri"/>
              </w:rPr>
              <w:t>Tiraž</w:t>
            </w:r>
            <w:r w:rsidR="00B52814" w:rsidRPr="00C453FE">
              <w:rPr>
                <w:rFonts w:eastAsia="Calibri"/>
              </w:rPr>
              <w:t>as (vnt.)</w:t>
            </w:r>
            <w:r w:rsidR="004F37C7" w:rsidRPr="00C453FE">
              <w:rPr>
                <w:rFonts w:eastAsia="Calibri"/>
              </w:rPr>
              <w:t xml:space="preserve"> </w:t>
            </w:r>
            <w:r w:rsidR="004F37C7" w:rsidRPr="00C453FE">
              <w:rPr>
                <w:rFonts w:eastAsia="Calibri"/>
                <w:i/>
                <w:iCs/>
              </w:rPr>
              <w:t>(</w:t>
            </w:r>
            <w:r w:rsidR="00E35DBE" w:rsidRPr="00C453FE">
              <w:rPr>
                <w:rFonts w:eastAsia="Calibri"/>
                <w:i/>
                <w:iCs/>
              </w:rPr>
              <w:t>nurodyti visą planuojamą už gautas lėšas išleisti kiekį</w:t>
            </w:r>
            <w:r w:rsidR="004F37C7" w:rsidRPr="00C453FE">
              <w:rPr>
                <w:rFonts w:eastAsia="Calibri"/>
                <w:i/>
                <w:iCs/>
              </w:rPr>
              <w:t>)</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603DF0FB" w14:textId="77777777" w:rsidR="00B52814" w:rsidRPr="00C453FE" w:rsidRDefault="00B52814" w:rsidP="0014390C">
            <w:pPr>
              <w:jc w:val="both"/>
              <w:rPr>
                <w:rFonts w:ascii="Palemonas" w:eastAsia="Calibri" w:hAnsi="Palemonas"/>
              </w:rPr>
            </w:pPr>
          </w:p>
        </w:tc>
      </w:tr>
      <w:tr w:rsidR="00DE51CE" w:rsidRPr="00C453FE" w14:paraId="4DA14041"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43067F39" w14:textId="3B493834" w:rsidR="00DE51CE" w:rsidRPr="00C453FE" w:rsidRDefault="00DE51CE" w:rsidP="0014390C">
            <w:pPr>
              <w:tabs>
                <w:tab w:val="left" w:pos="777"/>
              </w:tabs>
              <w:rPr>
                <w:rFonts w:eastAsia="Calibri"/>
              </w:rPr>
            </w:pPr>
            <w:r w:rsidRPr="00C453FE">
              <w:rPr>
                <w:rFonts w:eastAsia="Calibri"/>
              </w:rPr>
              <w:t>Leidinio sklaida</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6B4B9508" w14:textId="7D67E616" w:rsidR="00DE51CE" w:rsidRPr="00C453FE" w:rsidRDefault="001A1F1F" w:rsidP="0014390C">
            <w:pPr>
              <w:jc w:val="both"/>
              <w:rPr>
                <w:rFonts w:ascii="Palemonas" w:eastAsia="Calibri" w:hAnsi="Palemonas"/>
              </w:rPr>
            </w:pPr>
            <w:r w:rsidRPr="00C453FE">
              <w:rPr>
                <w:iCs/>
                <w:sz w:val="20"/>
                <w:szCs w:val="20"/>
                <w:lang w:eastAsia="ru-RU"/>
              </w:rPr>
              <w:t>(Nurodyti, kur bus naudojamas leidybos įgyvendinimo rezultatas. Pvz., leidinys dovanojamas bibliotekoms, švietimo / kultūros įstaigoms, gyventojų bendruomenėms, parduodamas knygynuose</w:t>
            </w:r>
            <w:r w:rsidR="00CC7A9E" w:rsidRPr="00C453FE">
              <w:rPr>
                <w:iCs/>
                <w:sz w:val="20"/>
                <w:szCs w:val="20"/>
                <w:lang w:eastAsia="ru-RU"/>
              </w:rPr>
              <w:t>, įstaigoje</w:t>
            </w:r>
            <w:r w:rsidRPr="00C453FE">
              <w:rPr>
                <w:iCs/>
                <w:sz w:val="20"/>
                <w:szCs w:val="20"/>
                <w:lang w:eastAsia="ru-RU"/>
              </w:rPr>
              <w:t>, dovanojamas atvykusiems į organizaciją ir kt.)</w:t>
            </w:r>
          </w:p>
        </w:tc>
      </w:tr>
      <w:tr w:rsidR="00766EA0" w:rsidRPr="00C453FE" w14:paraId="70C5898E"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79AB6CDD" w14:textId="796B3DB4" w:rsidR="00B52814" w:rsidRPr="00C453FE" w:rsidRDefault="00B52814" w:rsidP="0014390C">
            <w:pPr>
              <w:tabs>
                <w:tab w:val="left" w:pos="777"/>
              </w:tabs>
              <w:rPr>
                <w:rFonts w:eastAsia="Calibri"/>
              </w:rPr>
            </w:pPr>
            <w:r w:rsidRPr="00C453FE">
              <w:rPr>
                <w:rFonts w:eastAsia="Calibri"/>
              </w:rPr>
              <w:t>Plan</w:t>
            </w:r>
            <w:r w:rsidR="000B342B" w:rsidRPr="00C453FE">
              <w:rPr>
                <w:rFonts w:eastAsia="Calibri"/>
              </w:rPr>
              <w:t>uojamas reprezentacijai skirti</w:t>
            </w:r>
            <w:r w:rsidRPr="00C453FE">
              <w:rPr>
                <w:rFonts w:eastAsia="Calibri"/>
              </w:rPr>
              <w:t xml:space="preserve"> egz. skaičius</w:t>
            </w:r>
          </w:p>
          <w:p w14:paraId="59E628EA" w14:textId="01BAD4A4" w:rsidR="00E35DBE" w:rsidRPr="00C453FE" w:rsidRDefault="00E35DBE" w:rsidP="0014390C">
            <w:pPr>
              <w:tabs>
                <w:tab w:val="left" w:pos="777"/>
              </w:tabs>
              <w:rPr>
                <w:rFonts w:eastAsia="Calibri"/>
                <w:i/>
                <w:iCs/>
              </w:rPr>
            </w:pPr>
            <w:r w:rsidRPr="00C453FE">
              <w:rPr>
                <w:rFonts w:eastAsia="Calibri"/>
                <w:i/>
                <w:iCs/>
              </w:rPr>
              <w:t>(nurodyti koks kiekis kam bus skirtas: bibliotekai, mokykloms, darželiams, vaikų namams ir kt. Numatomas skirti kiekis Anykščių rajono savivaldybės administracijai)</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6DBC6D99" w14:textId="196B2EAB" w:rsidR="00B52814" w:rsidRPr="00C453FE" w:rsidRDefault="00B52814" w:rsidP="0014390C">
            <w:pPr>
              <w:jc w:val="both"/>
              <w:rPr>
                <w:rFonts w:ascii="Palemonas" w:eastAsia="Calibri" w:hAnsi="Palemonas"/>
              </w:rPr>
            </w:pPr>
          </w:p>
        </w:tc>
      </w:tr>
      <w:tr w:rsidR="00766EA0" w:rsidRPr="00C453FE" w14:paraId="590B5CE6"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653AF9E8" w14:textId="35EC379C" w:rsidR="00B52814" w:rsidRPr="00C453FE" w:rsidRDefault="00B52814" w:rsidP="00B52814">
            <w:r w:rsidRPr="00C453FE">
              <w:t>Planuojama leidinio, įrašo</w:t>
            </w:r>
            <w:r w:rsidR="00E35DBE" w:rsidRPr="00C453FE">
              <w:t>, literatūrinės veiklos</w:t>
            </w:r>
            <w:r w:rsidRPr="00C453FE">
              <w:t xml:space="preserve"> išleidimo data</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229213B9" w14:textId="77777777" w:rsidR="00B52814" w:rsidRPr="00C453FE" w:rsidRDefault="00B52814"/>
        </w:tc>
      </w:tr>
      <w:tr w:rsidR="00320E90" w:rsidRPr="00C453FE" w14:paraId="5C722F0A" w14:textId="77777777" w:rsidTr="00055A64">
        <w:tc>
          <w:tcPr>
            <w:tcW w:w="4820" w:type="dxa"/>
            <w:gridSpan w:val="2"/>
            <w:tcBorders>
              <w:top w:val="single" w:sz="4" w:space="0" w:color="auto"/>
              <w:left w:val="single" w:sz="4" w:space="0" w:color="auto"/>
              <w:bottom w:val="single" w:sz="4" w:space="0" w:color="auto"/>
              <w:right w:val="single" w:sz="4" w:space="0" w:color="auto"/>
            </w:tcBorders>
            <w:shd w:val="clear" w:color="auto" w:fill="E0E0E0"/>
          </w:tcPr>
          <w:p w14:paraId="420B18F8" w14:textId="273485E6" w:rsidR="00320E90" w:rsidRPr="00C453FE" w:rsidRDefault="00320E90" w:rsidP="00B52814">
            <w:r w:rsidRPr="00C453FE">
              <w:t>Jeigu leidinį planuojama pardavinėti, nurodykite planuojamą kainą.</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cPr>
          <w:p w14:paraId="3EC9BD5B" w14:textId="6553A877" w:rsidR="00320E90" w:rsidRPr="00C453FE" w:rsidRDefault="00320E90"/>
        </w:tc>
      </w:tr>
    </w:tbl>
    <w:p w14:paraId="23F7C257" w14:textId="77777777" w:rsidR="0014390C" w:rsidRPr="00C453FE" w:rsidRDefault="0014390C" w:rsidP="0014390C">
      <w:pPr>
        <w:pStyle w:val="Pavadinimas"/>
        <w:rPr>
          <w:bCs/>
          <w:sz w:val="24"/>
          <w:szCs w:val="24"/>
          <w:lang w:val="lt-LT"/>
        </w:rPr>
      </w:pPr>
    </w:p>
    <w:p w14:paraId="6C9A10AA" w14:textId="77777777" w:rsidR="000C3286" w:rsidRPr="00C453FE" w:rsidRDefault="000C3286" w:rsidP="0014390C">
      <w:pPr>
        <w:pStyle w:val="Pavadinimas"/>
        <w:rPr>
          <w:bCs/>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1"/>
        <w:gridCol w:w="4749"/>
      </w:tblGrid>
      <w:tr w:rsidR="00766EA0" w:rsidRPr="00C453FE" w14:paraId="3763F761"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754D3" w14:textId="7C954469" w:rsidR="0014390C" w:rsidRPr="00C453FE" w:rsidRDefault="0014390C" w:rsidP="0014390C">
            <w:pPr>
              <w:rPr>
                <w:rFonts w:eastAsia="Calibri"/>
                <w:b/>
              </w:rPr>
            </w:pPr>
            <w:r w:rsidRPr="00C453FE">
              <w:rPr>
                <w:rFonts w:eastAsia="Calibri"/>
                <w:b/>
              </w:rPr>
              <w:t>1. Pr</w:t>
            </w:r>
            <w:r w:rsidR="002B46E0" w:rsidRPr="00C453FE">
              <w:rPr>
                <w:rFonts w:eastAsia="Calibri"/>
                <w:b/>
              </w:rPr>
              <w:t>o</w:t>
            </w:r>
            <w:r w:rsidRPr="00C453FE">
              <w:rPr>
                <w:rFonts w:eastAsia="Calibri"/>
                <w:b/>
              </w:rPr>
              <w:t>jek</w:t>
            </w:r>
            <w:r w:rsidR="002B46E0" w:rsidRPr="00C453FE">
              <w:rPr>
                <w:rFonts w:eastAsia="Calibri"/>
                <w:b/>
              </w:rPr>
              <w:t>t</w:t>
            </w:r>
            <w:r w:rsidRPr="00C453FE">
              <w:rPr>
                <w:rFonts w:eastAsia="Calibri"/>
                <w:b/>
              </w:rPr>
              <w:t>o tikslas</w:t>
            </w:r>
          </w:p>
          <w:p w14:paraId="2FAE1EF6" w14:textId="77777777" w:rsidR="0014390C" w:rsidRPr="00C453FE" w:rsidRDefault="0014390C" w:rsidP="0014390C">
            <w:pPr>
              <w:rPr>
                <w:rFonts w:ascii="Palemonas" w:eastAsia="Calibri" w:hAnsi="Palemonas"/>
                <w:i/>
                <w:iCs/>
              </w:rPr>
            </w:pPr>
            <w:r w:rsidRPr="00C453FE">
              <w:rPr>
                <w:rFonts w:eastAsia="Calibri"/>
                <w:i/>
                <w:iCs/>
              </w:rPr>
              <w:t xml:space="preserve">(aiškiai apibrėžti pagrindinę projekto idėją, t. y., ką siekiama įgyvendinti) </w:t>
            </w:r>
          </w:p>
        </w:tc>
        <w:tc>
          <w:tcPr>
            <w:tcW w:w="4819" w:type="dxa"/>
            <w:tcBorders>
              <w:top w:val="single" w:sz="4" w:space="0" w:color="auto"/>
              <w:left w:val="single" w:sz="4" w:space="0" w:color="auto"/>
              <w:bottom w:val="single" w:sz="4" w:space="0" w:color="auto"/>
              <w:right w:val="single" w:sz="4" w:space="0" w:color="auto"/>
            </w:tcBorders>
          </w:tcPr>
          <w:p w14:paraId="45E68408" w14:textId="77777777" w:rsidR="0014390C" w:rsidRPr="00C453FE" w:rsidRDefault="0014390C" w:rsidP="0014390C">
            <w:pPr>
              <w:jc w:val="both"/>
              <w:rPr>
                <w:rFonts w:ascii="Palemonas" w:eastAsia="Calibri" w:hAnsi="Palemonas"/>
                <w:sz w:val="16"/>
                <w:szCs w:val="16"/>
              </w:rPr>
            </w:pPr>
          </w:p>
        </w:tc>
      </w:tr>
      <w:tr w:rsidR="00766EA0" w:rsidRPr="00C453FE" w14:paraId="381C9A82"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6213A" w14:textId="77777777" w:rsidR="0014390C" w:rsidRPr="00C453FE" w:rsidRDefault="0014390C" w:rsidP="0014390C">
            <w:pPr>
              <w:rPr>
                <w:rFonts w:eastAsia="Calibri"/>
                <w:b/>
              </w:rPr>
            </w:pPr>
            <w:r w:rsidRPr="00C453FE">
              <w:rPr>
                <w:rFonts w:eastAsia="Calibri"/>
                <w:b/>
              </w:rPr>
              <w:lastRenderedPageBreak/>
              <w:t>2. Projekto uždaviniai</w:t>
            </w:r>
          </w:p>
          <w:p w14:paraId="19057182" w14:textId="77777777" w:rsidR="0014390C" w:rsidRPr="00C453FE" w:rsidRDefault="0014390C" w:rsidP="0014390C">
            <w:pPr>
              <w:rPr>
                <w:rFonts w:ascii="Palemonas" w:eastAsia="Calibri" w:hAnsi="Palemonas"/>
                <w:i/>
                <w:iCs/>
              </w:rPr>
            </w:pPr>
            <w:r w:rsidRPr="00C453FE">
              <w:rPr>
                <w:rFonts w:eastAsia="Calibri"/>
                <w:i/>
                <w:iCs/>
              </w:rPr>
              <w:t>(formuluoti ne daugiau kaip 3 konkrečius uždavinius, nurodančius tikslo įgyvendinimo rezultatą. Uždavinys turi atsakyti į klausimą, ką reikia padaryti, kad tikslas būtų pasiektas)</w:t>
            </w:r>
          </w:p>
        </w:tc>
        <w:tc>
          <w:tcPr>
            <w:tcW w:w="4819" w:type="dxa"/>
            <w:tcBorders>
              <w:top w:val="single" w:sz="4" w:space="0" w:color="auto"/>
              <w:left w:val="single" w:sz="4" w:space="0" w:color="auto"/>
              <w:bottom w:val="single" w:sz="4" w:space="0" w:color="auto"/>
              <w:right w:val="single" w:sz="4" w:space="0" w:color="auto"/>
            </w:tcBorders>
            <w:hideMark/>
          </w:tcPr>
          <w:p w14:paraId="00E04DFD" w14:textId="77777777" w:rsidR="0014390C" w:rsidRPr="00C453FE" w:rsidRDefault="0014390C" w:rsidP="0014390C">
            <w:pPr>
              <w:jc w:val="both"/>
              <w:rPr>
                <w:rFonts w:ascii="Palemonas" w:eastAsia="Calibri" w:hAnsi="Palemonas"/>
                <w:sz w:val="16"/>
                <w:szCs w:val="16"/>
              </w:rPr>
            </w:pPr>
          </w:p>
        </w:tc>
      </w:tr>
      <w:tr w:rsidR="00766EA0" w:rsidRPr="00C453FE" w14:paraId="12EF8AE7" w14:textId="77777777" w:rsidTr="009C595A">
        <w:trPr>
          <w:trHeight w:val="587"/>
        </w:trPr>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03E87" w14:textId="64CE9E4A" w:rsidR="0014390C" w:rsidRPr="00C453FE" w:rsidRDefault="0014390C" w:rsidP="00291600">
            <w:pPr>
              <w:spacing w:after="200"/>
              <w:rPr>
                <w:rFonts w:ascii="Palemonas" w:eastAsia="Calibri" w:hAnsi="Palemonas"/>
              </w:rPr>
            </w:pPr>
            <w:r w:rsidRPr="00C453FE">
              <w:rPr>
                <w:rFonts w:eastAsia="Calibri"/>
                <w:b/>
              </w:rPr>
              <w:t xml:space="preserve">3. </w:t>
            </w:r>
            <w:r w:rsidRPr="00C453FE">
              <w:rPr>
                <w:rFonts w:eastAsia="Calibri"/>
                <w:b/>
                <w:bCs/>
              </w:rPr>
              <w:t xml:space="preserve">Projekto įgyvendinimo forma </w:t>
            </w:r>
            <w:r w:rsidRPr="00C453FE">
              <w:rPr>
                <w:rFonts w:eastAsia="Calibri"/>
                <w:i/>
                <w:iCs/>
              </w:rPr>
              <w:t>(</w:t>
            </w:r>
            <w:r w:rsidR="00291600" w:rsidRPr="00C453FE">
              <w:rPr>
                <w:rFonts w:eastAsia="Calibri"/>
                <w:i/>
                <w:iCs/>
              </w:rPr>
              <w:t>leidinys, įrašas</w:t>
            </w:r>
            <w:r w:rsidR="007A6E18" w:rsidRPr="00C453FE">
              <w:rPr>
                <w:rFonts w:eastAsia="Calibri"/>
                <w:i/>
                <w:iCs/>
              </w:rPr>
              <w:t>,</w:t>
            </w:r>
            <w:r w:rsidR="00E35DBE" w:rsidRPr="00C453FE">
              <w:rPr>
                <w:rFonts w:eastAsia="Calibri"/>
                <w:i/>
                <w:iCs/>
              </w:rPr>
              <w:t xml:space="preserve"> literatūrinė veikla ar</w:t>
            </w:r>
            <w:r w:rsidR="00291600" w:rsidRPr="00C453FE">
              <w:rPr>
                <w:rFonts w:eastAsia="Calibri"/>
                <w:i/>
                <w:iCs/>
              </w:rPr>
              <w:t xml:space="preserve"> kt.</w:t>
            </w:r>
            <w:r w:rsidR="00055A64" w:rsidRPr="00C453FE">
              <w:rPr>
                <w:rFonts w:eastAsia="Calibri"/>
                <w:i/>
                <w:iCs/>
              </w:rPr>
              <w:t xml:space="preserve"> forma</w:t>
            </w:r>
            <w:r w:rsidRPr="00C453FE">
              <w:rPr>
                <w:rFonts w:eastAsia="Calibri"/>
                <w:i/>
                <w:iCs/>
              </w:rPr>
              <w:t>)</w:t>
            </w:r>
          </w:p>
        </w:tc>
        <w:tc>
          <w:tcPr>
            <w:tcW w:w="4819" w:type="dxa"/>
            <w:tcBorders>
              <w:top w:val="single" w:sz="4" w:space="0" w:color="auto"/>
              <w:left w:val="single" w:sz="4" w:space="0" w:color="auto"/>
              <w:bottom w:val="single" w:sz="4" w:space="0" w:color="auto"/>
              <w:right w:val="single" w:sz="4" w:space="0" w:color="auto"/>
            </w:tcBorders>
          </w:tcPr>
          <w:p w14:paraId="534B830E" w14:textId="77777777" w:rsidR="0014390C" w:rsidRPr="00C453FE" w:rsidRDefault="0014390C" w:rsidP="0014390C">
            <w:pPr>
              <w:jc w:val="both"/>
              <w:rPr>
                <w:rFonts w:ascii="Palemonas" w:eastAsia="Calibri" w:hAnsi="Palemonas"/>
                <w:sz w:val="16"/>
                <w:szCs w:val="16"/>
              </w:rPr>
            </w:pPr>
          </w:p>
        </w:tc>
      </w:tr>
      <w:tr w:rsidR="00766EA0" w:rsidRPr="00C453FE" w14:paraId="4DD327DD" w14:textId="77777777" w:rsidTr="008D54E3">
        <w:trPr>
          <w:trHeight w:val="705"/>
        </w:trPr>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07918" w14:textId="3357550F" w:rsidR="0014390C" w:rsidRPr="00C453FE" w:rsidRDefault="0014390C" w:rsidP="0014390C">
            <w:pPr>
              <w:rPr>
                <w:rFonts w:eastAsia="Calibri"/>
              </w:rPr>
            </w:pPr>
            <w:r w:rsidRPr="00C453FE">
              <w:rPr>
                <w:rFonts w:eastAsia="Calibri"/>
                <w:b/>
              </w:rPr>
              <w:t>4. Laukiami rezultatai</w:t>
            </w:r>
            <w:r w:rsidRPr="00C453FE">
              <w:rPr>
                <w:rFonts w:eastAsia="Calibri"/>
              </w:rPr>
              <w:t xml:space="preserve"> </w:t>
            </w:r>
            <w:r w:rsidRPr="00C453FE">
              <w:rPr>
                <w:rFonts w:eastAsia="Calibri"/>
                <w:i/>
                <w:iCs/>
              </w:rPr>
              <w:t>(aprašyti, kas bus pasiekta ir kokią naudą gaus Anykščių rajono gyventojai</w:t>
            </w:r>
            <w:r w:rsidR="00E35DBE" w:rsidRPr="00C453FE">
              <w:rPr>
                <w:rFonts w:eastAsia="Calibri"/>
                <w:i/>
                <w:iCs/>
              </w:rPr>
              <w:t xml:space="preserve">, </w:t>
            </w:r>
            <w:r w:rsidR="00E35DBE" w:rsidRPr="00C453FE">
              <w:rPr>
                <w:i/>
                <w:iCs/>
              </w:rPr>
              <w:t>nurodomi planuojamų vykdyti veiklų kiekybiniai ir kokybiniai rezultatai</w:t>
            </w:r>
            <w:r w:rsidR="00E35DBE" w:rsidRPr="00C453FE">
              <w:rPr>
                <w:rFonts w:eastAsia="Calibri"/>
                <w:i/>
                <w:iCs/>
              </w:rPr>
              <w:t>)</w:t>
            </w:r>
          </w:p>
        </w:tc>
        <w:tc>
          <w:tcPr>
            <w:tcW w:w="4819" w:type="dxa"/>
            <w:tcBorders>
              <w:top w:val="single" w:sz="4" w:space="0" w:color="auto"/>
              <w:left w:val="single" w:sz="4" w:space="0" w:color="auto"/>
              <w:bottom w:val="single" w:sz="4" w:space="0" w:color="auto"/>
              <w:right w:val="single" w:sz="4" w:space="0" w:color="auto"/>
            </w:tcBorders>
          </w:tcPr>
          <w:p w14:paraId="2F223189" w14:textId="77777777" w:rsidR="0014390C" w:rsidRPr="00C453FE" w:rsidRDefault="0014390C" w:rsidP="0014390C">
            <w:pPr>
              <w:jc w:val="both"/>
              <w:rPr>
                <w:rFonts w:ascii="Palemonas" w:eastAsia="Calibri" w:hAnsi="Palemonas"/>
                <w:sz w:val="16"/>
                <w:szCs w:val="16"/>
              </w:rPr>
            </w:pPr>
          </w:p>
        </w:tc>
      </w:tr>
      <w:tr w:rsidR="00AB3390" w:rsidRPr="00C453FE" w14:paraId="56263247" w14:textId="77777777" w:rsidTr="008D54E3">
        <w:trPr>
          <w:trHeight w:val="705"/>
        </w:trPr>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77D71" w14:textId="533F8807" w:rsidR="00AB3390" w:rsidRPr="00C453FE" w:rsidRDefault="00AB3390" w:rsidP="0014390C">
            <w:pPr>
              <w:rPr>
                <w:rFonts w:eastAsia="Calibri"/>
                <w:b/>
              </w:rPr>
            </w:pPr>
            <w:r w:rsidRPr="00C453FE">
              <w:rPr>
                <w:rFonts w:eastAsia="Calibri"/>
                <w:b/>
              </w:rPr>
              <w:t xml:space="preserve">5. Projekto aktualumas </w:t>
            </w:r>
            <w:r w:rsidRPr="00C453FE">
              <w:rPr>
                <w:rFonts w:eastAsia="Calibri"/>
                <w:i/>
                <w:iCs/>
              </w:rPr>
              <w:t xml:space="preserve">(aprašyti, kokią problemą (-as) sprendžia šis </w:t>
            </w:r>
            <w:r w:rsidR="00075BFE" w:rsidRPr="00C453FE">
              <w:rPr>
                <w:rFonts w:eastAsia="Calibri"/>
                <w:i/>
                <w:iCs/>
              </w:rPr>
              <w:t>p</w:t>
            </w:r>
            <w:r w:rsidRPr="00C453FE">
              <w:rPr>
                <w:rFonts w:eastAsia="Calibri"/>
                <w:i/>
                <w:iCs/>
              </w:rPr>
              <w:t>rojektas)</w:t>
            </w:r>
          </w:p>
        </w:tc>
        <w:tc>
          <w:tcPr>
            <w:tcW w:w="4819" w:type="dxa"/>
            <w:tcBorders>
              <w:top w:val="single" w:sz="4" w:space="0" w:color="auto"/>
              <w:left w:val="single" w:sz="4" w:space="0" w:color="auto"/>
              <w:bottom w:val="single" w:sz="4" w:space="0" w:color="auto"/>
              <w:right w:val="single" w:sz="4" w:space="0" w:color="auto"/>
            </w:tcBorders>
          </w:tcPr>
          <w:p w14:paraId="54E451E2" w14:textId="77777777" w:rsidR="00AB3390" w:rsidRPr="00C453FE" w:rsidRDefault="00AB3390" w:rsidP="0014390C">
            <w:pPr>
              <w:jc w:val="both"/>
              <w:rPr>
                <w:rFonts w:ascii="Palemonas" w:eastAsia="Calibri" w:hAnsi="Palemonas"/>
                <w:sz w:val="16"/>
                <w:szCs w:val="16"/>
              </w:rPr>
            </w:pPr>
          </w:p>
        </w:tc>
      </w:tr>
      <w:tr w:rsidR="00766EA0" w:rsidRPr="00C453FE" w14:paraId="0E7268DA"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D33FC" w14:textId="140A28ED" w:rsidR="0014390C" w:rsidRPr="00C453FE" w:rsidRDefault="00AB3390" w:rsidP="0014390C">
            <w:pPr>
              <w:rPr>
                <w:rFonts w:eastAsia="Calibri"/>
                <w:b/>
              </w:rPr>
            </w:pPr>
            <w:r w:rsidRPr="00C453FE">
              <w:rPr>
                <w:rFonts w:eastAsia="Calibri"/>
                <w:b/>
              </w:rPr>
              <w:t>6</w:t>
            </w:r>
            <w:r w:rsidR="002E1758" w:rsidRPr="00C453FE">
              <w:rPr>
                <w:rFonts w:eastAsia="Calibri"/>
                <w:b/>
              </w:rPr>
              <w:t xml:space="preserve">. Tikslinė projekto grupė </w:t>
            </w:r>
            <w:r w:rsidR="00671C10" w:rsidRPr="00C453FE">
              <w:rPr>
                <w:rFonts w:eastAsia="Calibri"/>
                <w:b/>
              </w:rPr>
              <w:t xml:space="preserve">ir </w:t>
            </w:r>
            <w:r w:rsidR="007D18E3" w:rsidRPr="00C453FE">
              <w:rPr>
                <w:rFonts w:eastAsia="Calibri"/>
                <w:b/>
              </w:rPr>
              <w:t>projekto</w:t>
            </w:r>
            <w:r w:rsidR="00CD6AA2" w:rsidRPr="00C453FE">
              <w:rPr>
                <w:rFonts w:eastAsia="Calibri"/>
                <w:b/>
              </w:rPr>
              <w:t xml:space="preserve"> </w:t>
            </w:r>
            <w:r w:rsidR="007D18E3" w:rsidRPr="00C453FE">
              <w:rPr>
                <w:rFonts w:eastAsia="Calibri"/>
                <w:b/>
              </w:rPr>
              <w:t>dalyviai</w:t>
            </w:r>
          </w:p>
          <w:p w14:paraId="67B01732" w14:textId="580A65AB" w:rsidR="0014390C" w:rsidRPr="00C453FE" w:rsidRDefault="00BA1CD0" w:rsidP="0014390C">
            <w:pPr>
              <w:rPr>
                <w:rFonts w:ascii="Palemonas" w:eastAsia="Calibri" w:hAnsi="Palemonas"/>
              </w:rPr>
            </w:pPr>
            <w:r w:rsidRPr="00C453FE">
              <w:rPr>
                <w:rFonts w:eastAsia="Calibri"/>
                <w:i/>
                <w:iCs/>
              </w:rPr>
              <w:t>(nurodyti projekto tikslinę grupę / auditoriją (jaunimas, vaikai, senjorai, neįgalieji ir kt.), planuojamą skaičių ir planuojamus dalyvius bei jų skaičių (dalyvis – aktyvus</w:t>
            </w:r>
            <w:r w:rsidR="00F5005A" w:rsidRPr="00C453FE">
              <w:rPr>
                <w:rFonts w:eastAsia="Calibri"/>
                <w:i/>
                <w:iCs/>
              </w:rPr>
              <w:t xml:space="preserve"> </w:t>
            </w:r>
            <w:r w:rsidRPr="00C453FE">
              <w:rPr>
                <w:rFonts w:eastAsia="Calibri"/>
                <w:i/>
                <w:iCs/>
              </w:rPr>
              <w:t>asmuo (atlikėjas, kolektyvo, seminaro, mugės dalyvis, kolektyvo vadovas, parodos autorius ir kt.).</w:t>
            </w:r>
          </w:p>
        </w:tc>
        <w:tc>
          <w:tcPr>
            <w:tcW w:w="4819" w:type="dxa"/>
            <w:tcBorders>
              <w:top w:val="single" w:sz="4" w:space="0" w:color="auto"/>
              <w:left w:val="single" w:sz="4" w:space="0" w:color="auto"/>
              <w:bottom w:val="single" w:sz="4" w:space="0" w:color="auto"/>
              <w:right w:val="single" w:sz="4" w:space="0" w:color="auto"/>
            </w:tcBorders>
          </w:tcPr>
          <w:p w14:paraId="6976D265" w14:textId="77777777" w:rsidR="0014390C" w:rsidRPr="00C453FE" w:rsidRDefault="0014390C" w:rsidP="0014390C">
            <w:pPr>
              <w:jc w:val="both"/>
              <w:rPr>
                <w:rFonts w:ascii="Palemonas" w:eastAsia="Calibri" w:hAnsi="Palemonas"/>
              </w:rPr>
            </w:pPr>
          </w:p>
        </w:tc>
      </w:tr>
      <w:tr w:rsidR="00766EA0" w:rsidRPr="00C453FE" w14:paraId="16C1EABB"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D25D9" w14:textId="383DF178" w:rsidR="0014390C" w:rsidRPr="00C453FE" w:rsidRDefault="00AB3390" w:rsidP="0014390C">
            <w:pPr>
              <w:rPr>
                <w:rFonts w:eastAsia="Calibri"/>
                <w:b/>
              </w:rPr>
            </w:pPr>
            <w:r w:rsidRPr="00C453FE">
              <w:rPr>
                <w:rFonts w:eastAsia="Calibri"/>
                <w:b/>
              </w:rPr>
              <w:t>7</w:t>
            </w:r>
            <w:r w:rsidR="0014390C" w:rsidRPr="00C453FE">
              <w:rPr>
                <w:rFonts w:eastAsia="Calibri"/>
                <w:b/>
              </w:rPr>
              <w:t>. Projekto veiklos vykdytojo patirtis</w:t>
            </w:r>
          </w:p>
          <w:p w14:paraId="1D11C795" w14:textId="1E4F6C08" w:rsidR="0014390C" w:rsidRPr="00C453FE" w:rsidRDefault="0014390C" w:rsidP="0014390C">
            <w:pPr>
              <w:rPr>
                <w:rFonts w:ascii="Palemonas" w:eastAsia="Calibri" w:hAnsi="Palemonas"/>
                <w:i/>
                <w:iCs/>
                <w:strike/>
              </w:rPr>
            </w:pPr>
            <w:r w:rsidRPr="00C453FE">
              <w:rPr>
                <w:rFonts w:eastAsia="Calibri"/>
                <w:i/>
                <w:iCs/>
              </w:rPr>
              <w:t xml:space="preserve">(nurodyti </w:t>
            </w:r>
            <w:r w:rsidR="00E61A0E" w:rsidRPr="00C453FE">
              <w:rPr>
                <w:rFonts w:eastAsia="Calibri"/>
                <w:i/>
                <w:iCs/>
              </w:rPr>
              <w:t>patirtį projektų vykdyme</w:t>
            </w:r>
            <w:r w:rsidRPr="00C453FE">
              <w:rPr>
                <w:rFonts w:eastAsia="Calibri"/>
                <w:i/>
                <w:iCs/>
              </w:rPr>
              <w:t>)</w:t>
            </w:r>
          </w:p>
        </w:tc>
        <w:tc>
          <w:tcPr>
            <w:tcW w:w="4819" w:type="dxa"/>
            <w:tcBorders>
              <w:top w:val="single" w:sz="4" w:space="0" w:color="auto"/>
              <w:left w:val="single" w:sz="4" w:space="0" w:color="auto"/>
              <w:bottom w:val="single" w:sz="4" w:space="0" w:color="auto"/>
              <w:right w:val="single" w:sz="4" w:space="0" w:color="auto"/>
            </w:tcBorders>
            <w:hideMark/>
          </w:tcPr>
          <w:p w14:paraId="4E22591F" w14:textId="77777777" w:rsidR="0014390C" w:rsidRPr="00C453FE" w:rsidRDefault="0014390C" w:rsidP="0014390C">
            <w:pPr>
              <w:jc w:val="both"/>
              <w:rPr>
                <w:rFonts w:ascii="Palemonas" w:eastAsia="Calibri" w:hAnsi="Palemonas"/>
                <w:strike/>
              </w:rPr>
            </w:pPr>
          </w:p>
        </w:tc>
      </w:tr>
      <w:tr w:rsidR="00766EA0" w:rsidRPr="00C453FE" w14:paraId="231F4D58"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6D410" w14:textId="3C868219" w:rsidR="0014390C" w:rsidRPr="00C453FE" w:rsidRDefault="00AB3390" w:rsidP="000B342B">
            <w:pPr>
              <w:tabs>
                <w:tab w:val="left" w:pos="318"/>
              </w:tabs>
              <w:rPr>
                <w:rFonts w:ascii="Palemonas" w:eastAsia="Calibri" w:hAnsi="Palemonas"/>
              </w:rPr>
            </w:pPr>
            <w:r w:rsidRPr="00C453FE">
              <w:rPr>
                <w:rFonts w:eastAsia="Calibri"/>
                <w:b/>
              </w:rPr>
              <w:t>8</w:t>
            </w:r>
            <w:r w:rsidR="0014390C" w:rsidRPr="00C453FE">
              <w:rPr>
                <w:rFonts w:eastAsia="Calibri"/>
                <w:b/>
              </w:rPr>
              <w:t>. Projekto viešinimas</w:t>
            </w:r>
            <w:r w:rsidR="00E61A0E" w:rsidRPr="00C453FE">
              <w:rPr>
                <w:rFonts w:eastAsia="Calibri"/>
                <w:b/>
              </w:rPr>
              <w:t xml:space="preserve"> ir auditorijų pritraukima</w:t>
            </w:r>
            <w:r w:rsidR="0014390C" w:rsidRPr="00C453FE">
              <w:rPr>
                <w:rFonts w:eastAsia="Calibri"/>
                <w:b/>
              </w:rPr>
              <w:t xml:space="preserve"> </w:t>
            </w:r>
            <w:r w:rsidR="00E61A0E" w:rsidRPr="00C453FE">
              <w:rPr>
                <w:rFonts w:eastAsia="Calibri"/>
                <w:i/>
                <w:iCs/>
              </w:rPr>
              <w:t>(trumpai aprašyti, kur, kaip ir kokiais būdais (plakatai, skrajutės, straipsniai, vaizdo įrašus ir kt.) projektas bus pristatytas visuomenei ir kaip pritraukiama auditorija)</w:t>
            </w:r>
          </w:p>
        </w:tc>
        <w:tc>
          <w:tcPr>
            <w:tcW w:w="4819" w:type="dxa"/>
            <w:tcBorders>
              <w:top w:val="single" w:sz="4" w:space="0" w:color="auto"/>
              <w:left w:val="single" w:sz="4" w:space="0" w:color="auto"/>
              <w:bottom w:val="single" w:sz="4" w:space="0" w:color="auto"/>
              <w:right w:val="single" w:sz="4" w:space="0" w:color="auto"/>
            </w:tcBorders>
            <w:hideMark/>
          </w:tcPr>
          <w:p w14:paraId="26123245" w14:textId="77777777" w:rsidR="0014390C" w:rsidRPr="00C453FE" w:rsidRDefault="0014390C" w:rsidP="0014390C">
            <w:pPr>
              <w:jc w:val="both"/>
              <w:rPr>
                <w:rFonts w:eastAsia="Calibri"/>
              </w:rPr>
            </w:pPr>
          </w:p>
        </w:tc>
      </w:tr>
      <w:tr w:rsidR="00766EA0" w:rsidRPr="00C453FE" w14:paraId="7D128D6E"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6FF5D" w14:textId="38F8B26C" w:rsidR="0014390C" w:rsidRPr="00C453FE" w:rsidRDefault="00AB3390" w:rsidP="00A03092">
            <w:pPr>
              <w:tabs>
                <w:tab w:val="left" w:pos="318"/>
              </w:tabs>
              <w:jc w:val="both"/>
              <w:rPr>
                <w:rFonts w:eastAsia="Calibri"/>
                <w:b/>
              </w:rPr>
            </w:pPr>
            <w:r w:rsidRPr="00C453FE">
              <w:rPr>
                <w:rFonts w:eastAsia="Calibri"/>
                <w:b/>
              </w:rPr>
              <w:t>9</w:t>
            </w:r>
            <w:r w:rsidR="00A03092" w:rsidRPr="00C453FE">
              <w:rPr>
                <w:rFonts w:eastAsia="Calibri"/>
                <w:b/>
              </w:rPr>
              <w:t xml:space="preserve">. </w:t>
            </w:r>
            <w:r w:rsidR="0014390C" w:rsidRPr="00C453FE">
              <w:rPr>
                <w:rFonts w:eastAsia="Calibri"/>
                <w:b/>
              </w:rPr>
              <w:t xml:space="preserve">Projekto rėmėjai </w:t>
            </w:r>
            <w:r w:rsidRPr="00C453FE">
              <w:rPr>
                <w:rFonts w:eastAsia="Calibri"/>
              </w:rPr>
              <w:t>(</w:t>
            </w:r>
            <w:r w:rsidRPr="00C453FE">
              <w:rPr>
                <w:rFonts w:eastAsia="Calibri"/>
                <w:i/>
                <w:iCs/>
              </w:rPr>
              <w:t>konkrečiai įvardinti rėmėją (-us) ir jo teikiamą paramą</w:t>
            </w:r>
            <w:r w:rsidRPr="00C453FE">
              <w:rPr>
                <w:rFonts w:eastAsia="Calibri"/>
              </w:rPr>
              <w:t>)</w:t>
            </w:r>
          </w:p>
        </w:tc>
        <w:tc>
          <w:tcPr>
            <w:tcW w:w="4819" w:type="dxa"/>
            <w:tcBorders>
              <w:top w:val="single" w:sz="4" w:space="0" w:color="auto"/>
              <w:left w:val="single" w:sz="4" w:space="0" w:color="auto"/>
              <w:bottom w:val="single" w:sz="4" w:space="0" w:color="auto"/>
              <w:right w:val="single" w:sz="4" w:space="0" w:color="auto"/>
            </w:tcBorders>
          </w:tcPr>
          <w:p w14:paraId="72DF56D1" w14:textId="77777777" w:rsidR="0014390C" w:rsidRPr="00C453FE" w:rsidRDefault="0014390C" w:rsidP="0014390C">
            <w:pPr>
              <w:jc w:val="both"/>
              <w:rPr>
                <w:rFonts w:eastAsia="Calibri"/>
              </w:rPr>
            </w:pPr>
          </w:p>
        </w:tc>
      </w:tr>
      <w:tr w:rsidR="00AB3390" w:rsidRPr="00C453FE" w14:paraId="4459C353"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7397D" w14:textId="2BD3E34C" w:rsidR="00AB3390" w:rsidRPr="00C453FE" w:rsidRDefault="00AB3390" w:rsidP="00AB3390">
            <w:pPr>
              <w:tabs>
                <w:tab w:val="left" w:pos="318"/>
              </w:tabs>
              <w:jc w:val="both"/>
              <w:rPr>
                <w:rFonts w:eastAsia="Calibri"/>
                <w:b/>
              </w:rPr>
            </w:pPr>
            <w:r w:rsidRPr="00C453FE">
              <w:rPr>
                <w:rFonts w:eastAsia="Calibri"/>
                <w:b/>
              </w:rPr>
              <w:t xml:space="preserve">10. Projekto partneriai </w:t>
            </w:r>
          </w:p>
          <w:p w14:paraId="782BF5C0" w14:textId="73354022" w:rsidR="00AB3390" w:rsidRPr="00C453FE" w:rsidRDefault="00AB3390" w:rsidP="00AB3390">
            <w:pPr>
              <w:tabs>
                <w:tab w:val="left" w:pos="318"/>
              </w:tabs>
              <w:jc w:val="both"/>
              <w:rPr>
                <w:rFonts w:eastAsia="Calibri"/>
                <w:b/>
              </w:rPr>
            </w:pPr>
            <w:r w:rsidRPr="00C453FE">
              <w:rPr>
                <w:rFonts w:eastAsia="Calibri"/>
                <w:bCs/>
                <w:i/>
                <w:iCs/>
              </w:rPr>
              <w:t>(jeigu projektas vykdomas kartu su partneriais, įvardinti projekto partnerius, aprašyti jų vaidmenį projekte)</w:t>
            </w:r>
          </w:p>
        </w:tc>
        <w:tc>
          <w:tcPr>
            <w:tcW w:w="4819" w:type="dxa"/>
            <w:tcBorders>
              <w:top w:val="single" w:sz="4" w:space="0" w:color="auto"/>
              <w:left w:val="single" w:sz="4" w:space="0" w:color="auto"/>
              <w:bottom w:val="single" w:sz="4" w:space="0" w:color="auto"/>
              <w:right w:val="single" w:sz="4" w:space="0" w:color="auto"/>
            </w:tcBorders>
          </w:tcPr>
          <w:p w14:paraId="497FBBF0" w14:textId="77777777" w:rsidR="00AB3390" w:rsidRPr="00C453FE" w:rsidRDefault="00AB3390" w:rsidP="0014390C">
            <w:pPr>
              <w:jc w:val="both"/>
              <w:rPr>
                <w:rFonts w:eastAsia="Calibri"/>
              </w:rPr>
            </w:pPr>
          </w:p>
        </w:tc>
      </w:tr>
      <w:tr w:rsidR="00766EA0" w:rsidRPr="00C453FE" w14:paraId="670F693F" w14:textId="77777777" w:rsidTr="008D54E3">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B5E8" w14:textId="77777777" w:rsidR="00075BFE" w:rsidRPr="00C453FE" w:rsidRDefault="00075BFE" w:rsidP="00075BFE">
            <w:pPr>
              <w:tabs>
                <w:tab w:val="left" w:pos="3427"/>
              </w:tabs>
              <w:rPr>
                <w:rFonts w:eastAsia="Calibri"/>
                <w:b/>
              </w:rPr>
            </w:pPr>
            <w:r w:rsidRPr="00C453FE">
              <w:rPr>
                <w:rFonts w:eastAsia="Calibri"/>
                <w:b/>
              </w:rPr>
              <w:t xml:space="preserve">11. Projekto pristatymas </w:t>
            </w:r>
          </w:p>
          <w:p w14:paraId="4BC8AF52" w14:textId="19266591" w:rsidR="0014390C" w:rsidRPr="00C453FE" w:rsidRDefault="00075BFE" w:rsidP="00075BFE">
            <w:pPr>
              <w:tabs>
                <w:tab w:val="left" w:pos="3427"/>
              </w:tabs>
              <w:rPr>
                <w:rFonts w:eastAsia="Calibri"/>
                <w:b/>
              </w:rPr>
            </w:pPr>
            <w:r w:rsidRPr="00C453FE">
              <w:rPr>
                <w:rFonts w:eastAsia="Calibri"/>
                <w:bCs/>
                <w:i/>
                <w:iCs/>
              </w:rPr>
              <w:t>(projekto idėjos pagrįstumas, kultūrinė ir meninė vertė, naujumas, originalumas)</w:t>
            </w:r>
          </w:p>
        </w:tc>
        <w:tc>
          <w:tcPr>
            <w:tcW w:w="4819" w:type="dxa"/>
            <w:tcBorders>
              <w:top w:val="single" w:sz="4" w:space="0" w:color="auto"/>
              <w:left w:val="single" w:sz="4" w:space="0" w:color="auto"/>
              <w:bottom w:val="single" w:sz="4" w:space="0" w:color="auto"/>
              <w:right w:val="single" w:sz="4" w:space="0" w:color="auto"/>
            </w:tcBorders>
          </w:tcPr>
          <w:p w14:paraId="6CFAA817" w14:textId="77777777" w:rsidR="0014390C" w:rsidRPr="00C453FE" w:rsidRDefault="0014390C" w:rsidP="0014390C">
            <w:pPr>
              <w:jc w:val="both"/>
              <w:rPr>
                <w:rFonts w:eastAsia="Calibri"/>
              </w:rPr>
            </w:pPr>
          </w:p>
        </w:tc>
      </w:tr>
    </w:tbl>
    <w:p w14:paraId="4822237B" w14:textId="77777777" w:rsidR="000D3B36" w:rsidRPr="00C453FE" w:rsidRDefault="000D3B36" w:rsidP="0014390C">
      <w:pPr>
        <w:pStyle w:val="Pavadinimas"/>
        <w:rPr>
          <w:bCs/>
          <w:sz w:val="24"/>
          <w:szCs w:val="24"/>
          <w:lang w:val="lt-LT"/>
        </w:rPr>
      </w:pPr>
    </w:p>
    <w:p w14:paraId="1FE29FCF" w14:textId="77777777" w:rsidR="000C3286" w:rsidRPr="00C453FE" w:rsidRDefault="000C3286" w:rsidP="0014390C">
      <w:pPr>
        <w:pStyle w:val="Pavadinimas"/>
        <w:rPr>
          <w:bCs/>
          <w:sz w:val="24"/>
          <w:szCs w:val="24"/>
          <w:lang w:val="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3715"/>
        <w:gridCol w:w="4677"/>
      </w:tblGrid>
      <w:tr w:rsidR="004D6341" w:rsidRPr="00C453FE" w14:paraId="5FD81675" w14:textId="77777777" w:rsidTr="004A6170">
        <w:tc>
          <w:tcPr>
            <w:tcW w:w="95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292B" w14:textId="20A7A5B7" w:rsidR="004D6341" w:rsidRPr="00C453FE" w:rsidRDefault="008D5C5C" w:rsidP="0014390C">
            <w:pPr>
              <w:jc w:val="center"/>
              <w:rPr>
                <w:rFonts w:ascii="Palemonas" w:eastAsia="Calibri" w:hAnsi="Palemonas"/>
                <w:b/>
              </w:rPr>
            </w:pPr>
            <w:r w:rsidRPr="00C453FE">
              <w:rPr>
                <w:rFonts w:ascii="Palemonas" w:eastAsia="Calibri" w:hAnsi="Palemonas"/>
                <w:b/>
              </w:rPr>
              <w:t>3. PROJEKTO ĮGYVENDINIMO PLANAS</w:t>
            </w:r>
          </w:p>
        </w:tc>
      </w:tr>
      <w:tr w:rsidR="000D3B36" w:rsidRPr="00C453FE" w14:paraId="390E6676" w14:textId="77777777" w:rsidTr="000D3B36">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849036" w14:textId="77777777" w:rsidR="000D3B36" w:rsidRPr="00C453FE" w:rsidRDefault="000D3B36" w:rsidP="0014390C">
            <w:pPr>
              <w:jc w:val="center"/>
              <w:rPr>
                <w:rFonts w:ascii="Palemonas" w:eastAsia="Calibri" w:hAnsi="Palemonas"/>
                <w:b/>
              </w:rPr>
            </w:pPr>
            <w:r w:rsidRPr="00C453FE">
              <w:rPr>
                <w:rFonts w:ascii="Palemonas" w:eastAsia="Calibri" w:hAnsi="Palemonas"/>
                <w:b/>
              </w:rPr>
              <w:t>Data</w:t>
            </w:r>
          </w:p>
        </w:tc>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1000" w14:textId="70F4D77F" w:rsidR="000D3B36" w:rsidRPr="00C453FE" w:rsidRDefault="000D3B36" w:rsidP="0014390C">
            <w:pPr>
              <w:jc w:val="center"/>
              <w:rPr>
                <w:rFonts w:ascii="Palemonas" w:eastAsia="Calibri" w:hAnsi="Palemonas"/>
                <w:b/>
              </w:rPr>
            </w:pPr>
            <w:r w:rsidRPr="00C453FE">
              <w:rPr>
                <w:rFonts w:ascii="Palemonas" w:eastAsia="Calibri" w:hAnsi="Palemonas"/>
                <w:b/>
              </w:rPr>
              <w:t>Veiklos pavadinimas</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BCC87" w14:textId="77777777" w:rsidR="000D3B36" w:rsidRPr="00C453FE" w:rsidRDefault="000D3B36" w:rsidP="0014390C">
            <w:pPr>
              <w:jc w:val="center"/>
              <w:rPr>
                <w:rFonts w:ascii="Palemonas" w:eastAsia="Calibri" w:hAnsi="Palemonas"/>
                <w:b/>
              </w:rPr>
            </w:pPr>
            <w:r w:rsidRPr="00C453FE">
              <w:rPr>
                <w:rFonts w:ascii="Palemonas" w:eastAsia="Calibri" w:hAnsi="Palemonas"/>
                <w:b/>
              </w:rPr>
              <w:t>Veiklos aprašymas</w:t>
            </w:r>
          </w:p>
          <w:p w14:paraId="0862530E" w14:textId="5C09C3E9" w:rsidR="000D3B36" w:rsidRPr="00C453FE" w:rsidRDefault="00075BFE" w:rsidP="0014390C">
            <w:pPr>
              <w:jc w:val="center"/>
              <w:rPr>
                <w:rFonts w:ascii="Palemonas" w:eastAsia="Calibri" w:hAnsi="Palemonas"/>
                <w:bCs/>
                <w:i/>
                <w:iCs/>
              </w:rPr>
            </w:pPr>
            <w:r w:rsidRPr="00C453FE">
              <w:rPr>
                <w:rFonts w:ascii="Palemonas" w:eastAsia="Calibri" w:hAnsi="Palemonas"/>
                <w:bCs/>
                <w:i/>
                <w:iCs/>
              </w:rPr>
              <w:t>(trumpai aprašyti, kas veiklos metu bus vykdoma)</w:t>
            </w:r>
          </w:p>
        </w:tc>
      </w:tr>
      <w:tr w:rsidR="000D3B36" w:rsidRPr="00C453FE" w14:paraId="1C465CC6" w14:textId="77777777" w:rsidTr="000D3B36">
        <w:tc>
          <w:tcPr>
            <w:tcW w:w="1134" w:type="dxa"/>
            <w:tcBorders>
              <w:top w:val="single" w:sz="4" w:space="0" w:color="auto"/>
              <w:left w:val="single" w:sz="4" w:space="0" w:color="auto"/>
              <w:bottom w:val="single" w:sz="4" w:space="0" w:color="auto"/>
              <w:right w:val="single" w:sz="4" w:space="0" w:color="auto"/>
            </w:tcBorders>
          </w:tcPr>
          <w:p w14:paraId="787D9C79" w14:textId="77777777" w:rsidR="000D3B36" w:rsidRPr="00C453FE" w:rsidRDefault="000D3B36" w:rsidP="0014390C">
            <w:pPr>
              <w:spacing w:line="360" w:lineRule="auto"/>
              <w:jc w:val="both"/>
              <w:rPr>
                <w:rFonts w:ascii="Palemonas" w:eastAsia="Calibri" w:hAnsi="Palemonas"/>
                <w:strike/>
              </w:rPr>
            </w:pPr>
          </w:p>
        </w:tc>
        <w:tc>
          <w:tcPr>
            <w:tcW w:w="3715" w:type="dxa"/>
            <w:tcBorders>
              <w:top w:val="single" w:sz="4" w:space="0" w:color="auto"/>
              <w:left w:val="single" w:sz="4" w:space="0" w:color="auto"/>
              <w:bottom w:val="single" w:sz="4" w:space="0" w:color="auto"/>
              <w:right w:val="single" w:sz="4" w:space="0" w:color="auto"/>
            </w:tcBorders>
          </w:tcPr>
          <w:p w14:paraId="05E8C579" w14:textId="77777777" w:rsidR="000D3B36" w:rsidRPr="00C453FE" w:rsidRDefault="000D3B36" w:rsidP="0014390C">
            <w:pPr>
              <w:spacing w:line="360" w:lineRule="auto"/>
              <w:jc w:val="both"/>
              <w:rPr>
                <w:rFonts w:ascii="Palemonas" w:eastAsia="Calibri" w:hAnsi="Palemonas"/>
                <w:b/>
              </w:rPr>
            </w:pPr>
          </w:p>
        </w:tc>
        <w:tc>
          <w:tcPr>
            <w:tcW w:w="4677" w:type="dxa"/>
            <w:tcBorders>
              <w:top w:val="single" w:sz="4" w:space="0" w:color="auto"/>
              <w:left w:val="single" w:sz="4" w:space="0" w:color="auto"/>
              <w:bottom w:val="single" w:sz="4" w:space="0" w:color="auto"/>
              <w:right w:val="single" w:sz="4" w:space="0" w:color="auto"/>
            </w:tcBorders>
          </w:tcPr>
          <w:p w14:paraId="4DEC5BA4" w14:textId="77777777" w:rsidR="000D3B36" w:rsidRPr="00C453FE" w:rsidRDefault="000D3B36" w:rsidP="0014390C">
            <w:pPr>
              <w:spacing w:line="360" w:lineRule="auto"/>
              <w:jc w:val="both"/>
              <w:rPr>
                <w:rFonts w:ascii="Palemonas" w:eastAsia="Calibri" w:hAnsi="Palemonas"/>
                <w:b/>
              </w:rPr>
            </w:pPr>
          </w:p>
        </w:tc>
      </w:tr>
      <w:tr w:rsidR="000D3B36" w:rsidRPr="00C453FE" w14:paraId="7E4067F3" w14:textId="77777777" w:rsidTr="000D3B36">
        <w:tc>
          <w:tcPr>
            <w:tcW w:w="1134" w:type="dxa"/>
            <w:tcBorders>
              <w:top w:val="single" w:sz="4" w:space="0" w:color="auto"/>
              <w:left w:val="single" w:sz="4" w:space="0" w:color="auto"/>
              <w:bottom w:val="single" w:sz="4" w:space="0" w:color="auto"/>
              <w:right w:val="single" w:sz="4" w:space="0" w:color="auto"/>
            </w:tcBorders>
          </w:tcPr>
          <w:p w14:paraId="5261D6A5" w14:textId="77777777" w:rsidR="000D3B36" w:rsidRPr="00C453FE" w:rsidRDefault="000D3B36" w:rsidP="0014390C">
            <w:pPr>
              <w:spacing w:line="360" w:lineRule="auto"/>
              <w:jc w:val="both"/>
              <w:rPr>
                <w:rFonts w:ascii="Palemonas" w:eastAsia="Calibri" w:hAnsi="Palemonas"/>
                <w:strike/>
              </w:rPr>
            </w:pPr>
          </w:p>
        </w:tc>
        <w:tc>
          <w:tcPr>
            <w:tcW w:w="3715" w:type="dxa"/>
            <w:tcBorders>
              <w:top w:val="single" w:sz="4" w:space="0" w:color="auto"/>
              <w:left w:val="single" w:sz="4" w:space="0" w:color="auto"/>
              <w:bottom w:val="single" w:sz="4" w:space="0" w:color="auto"/>
              <w:right w:val="single" w:sz="4" w:space="0" w:color="auto"/>
            </w:tcBorders>
          </w:tcPr>
          <w:p w14:paraId="0E74530F" w14:textId="77777777" w:rsidR="000D3B36" w:rsidRPr="00C453FE" w:rsidRDefault="000D3B36" w:rsidP="0014390C">
            <w:pPr>
              <w:spacing w:line="360" w:lineRule="auto"/>
              <w:jc w:val="both"/>
              <w:rPr>
                <w:rFonts w:ascii="Palemonas" w:eastAsia="Calibri" w:hAnsi="Palemonas"/>
                <w:b/>
              </w:rPr>
            </w:pPr>
          </w:p>
        </w:tc>
        <w:tc>
          <w:tcPr>
            <w:tcW w:w="4677" w:type="dxa"/>
            <w:tcBorders>
              <w:top w:val="single" w:sz="4" w:space="0" w:color="auto"/>
              <w:left w:val="single" w:sz="4" w:space="0" w:color="auto"/>
              <w:bottom w:val="single" w:sz="4" w:space="0" w:color="auto"/>
              <w:right w:val="single" w:sz="4" w:space="0" w:color="auto"/>
            </w:tcBorders>
          </w:tcPr>
          <w:p w14:paraId="1FA31522" w14:textId="77777777" w:rsidR="000D3B36" w:rsidRPr="00C453FE" w:rsidRDefault="000D3B36" w:rsidP="0014390C">
            <w:pPr>
              <w:spacing w:line="360" w:lineRule="auto"/>
              <w:jc w:val="both"/>
              <w:rPr>
                <w:rFonts w:ascii="Palemonas" w:eastAsia="Calibri" w:hAnsi="Palemonas"/>
                <w:b/>
              </w:rPr>
            </w:pPr>
          </w:p>
        </w:tc>
      </w:tr>
      <w:tr w:rsidR="000D3B36" w:rsidRPr="00C453FE" w14:paraId="6EE635C4" w14:textId="77777777" w:rsidTr="000D3B36">
        <w:tc>
          <w:tcPr>
            <w:tcW w:w="1134" w:type="dxa"/>
            <w:tcBorders>
              <w:top w:val="single" w:sz="4" w:space="0" w:color="auto"/>
              <w:left w:val="single" w:sz="4" w:space="0" w:color="auto"/>
              <w:bottom w:val="single" w:sz="4" w:space="0" w:color="auto"/>
              <w:right w:val="single" w:sz="4" w:space="0" w:color="auto"/>
            </w:tcBorders>
          </w:tcPr>
          <w:p w14:paraId="07E0D841" w14:textId="77777777" w:rsidR="000D3B36" w:rsidRPr="00C453FE" w:rsidRDefault="000D3B36" w:rsidP="0014390C">
            <w:pPr>
              <w:spacing w:line="360" w:lineRule="auto"/>
              <w:jc w:val="both"/>
              <w:rPr>
                <w:rFonts w:ascii="Palemonas" w:eastAsia="Calibri" w:hAnsi="Palemonas"/>
                <w:strike/>
              </w:rPr>
            </w:pPr>
          </w:p>
        </w:tc>
        <w:tc>
          <w:tcPr>
            <w:tcW w:w="3715" w:type="dxa"/>
            <w:tcBorders>
              <w:top w:val="single" w:sz="4" w:space="0" w:color="auto"/>
              <w:left w:val="single" w:sz="4" w:space="0" w:color="auto"/>
              <w:bottom w:val="single" w:sz="4" w:space="0" w:color="auto"/>
              <w:right w:val="single" w:sz="4" w:space="0" w:color="auto"/>
            </w:tcBorders>
          </w:tcPr>
          <w:p w14:paraId="57D4FC92" w14:textId="77777777" w:rsidR="000D3B36" w:rsidRPr="00C453FE" w:rsidRDefault="000D3B36" w:rsidP="0014390C">
            <w:pPr>
              <w:spacing w:line="360" w:lineRule="auto"/>
              <w:jc w:val="both"/>
              <w:rPr>
                <w:rFonts w:ascii="Palemonas" w:eastAsia="Calibri" w:hAnsi="Palemonas"/>
                <w:b/>
              </w:rPr>
            </w:pPr>
          </w:p>
        </w:tc>
        <w:tc>
          <w:tcPr>
            <w:tcW w:w="4677" w:type="dxa"/>
            <w:tcBorders>
              <w:top w:val="single" w:sz="4" w:space="0" w:color="auto"/>
              <w:left w:val="single" w:sz="4" w:space="0" w:color="auto"/>
              <w:bottom w:val="single" w:sz="4" w:space="0" w:color="auto"/>
              <w:right w:val="single" w:sz="4" w:space="0" w:color="auto"/>
            </w:tcBorders>
          </w:tcPr>
          <w:p w14:paraId="20EA4768" w14:textId="77777777" w:rsidR="000D3B36" w:rsidRPr="00C453FE" w:rsidRDefault="000D3B36" w:rsidP="0014390C">
            <w:pPr>
              <w:spacing w:line="360" w:lineRule="auto"/>
              <w:jc w:val="both"/>
              <w:rPr>
                <w:rFonts w:ascii="Palemonas" w:eastAsia="Calibri" w:hAnsi="Palemonas"/>
                <w:b/>
              </w:rPr>
            </w:pPr>
          </w:p>
        </w:tc>
      </w:tr>
    </w:tbl>
    <w:p w14:paraId="10A9976B" w14:textId="77777777" w:rsidR="0014390C" w:rsidRPr="00C453FE" w:rsidRDefault="0014390C" w:rsidP="0014390C">
      <w:pPr>
        <w:pStyle w:val="Pavadinimas"/>
        <w:rPr>
          <w:bCs/>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671"/>
      </w:tblGrid>
      <w:tr w:rsidR="00766EA0" w:rsidRPr="00C453FE" w14:paraId="27076F31" w14:textId="77777777" w:rsidTr="000D3B36">
        <w:tc>
          <w:tcPr>
            <w:tcW w:w="4849" w:type="dxa"/>
            <w:tcBorders>
              <w:top w:val="single" w:sz="4" w:space="0" w:color="auto"/>
              <w:left w:val="single" w:sz="4" w:space="0" w:color="auto"/>
              <w:bottom w:val="single" w:sz="4" w:space="0" w:color="auto"/>
              <w:right w:val="single" w:sz="4" w:space="0" w:color="auto"/>
            </w:tcBorders>
            <w:shd w:val="clear" w:color="auto" w:fill="E0E0E0"/>
            <w:hideMark/>
          </w:tcPr>
          <w:p w14:paraId="5522970C" w14:textId="195D5D69" w:rsidR="008D54E3" w:rsidRPr="00C453FE" w:rsidRDefault="002E0333" w:rsidP="008D54E3">
            <w:pPr>
              <w:jc w:val="both"/>
              <w:rPr>
                <w:rFonts w:ascii="Palemonas" w:eastAsia="Calibri" w:hAnsi="Palemonas"/>
              </w:rPr>
            </w:pPr>
            <w:r w:rsidRPr="00C453FE">
              <w:rPr>
                <w:rFonts w:ascii="Palemonas" w:eastAsia="Calibri" w:hAnsi="Palemonas"/>
              </w:rPr>
              <w:t>Visa p</w:t>
            </w:r>
            <w:r w:rsidR="008D54E3" w:rsidRPr="00C453FE">
              <w:rPr>
                <w:rFonts w:ascii="Palemonas" w:eastAsia="Calibri" w:hAnsi="Palemonas"/>
              </w:rPr>
              <w:t>rojektui įgyvendinti reikalinga suma (eurais)</w:t>
            </w:r>
            <w:r w:rsidRPr="00C453FE">
              <w:rPr>
                <w:rFonts w:ascii="Palemonas" w:eastAsia="Calibri" w:hAnsi="Palemonas"/>
              </w:rPr>
              <w:t>, kuri susideda iš:</w:t>
            </w:r>
          </w:p>
        </w:tc>
        <w:tc>
          <w:tcPr>
            <w:tcW w:w="4671" w:type="dxa"/>
            <w:tcBorders>
              <w:top w:val="single" w:sz="4" w:space="0" w:color="auto"/>
              <w:left w:val="single" w:sz="4" w:space="0" w:color="auto"/>
              <w:bottom w:val="single" w:sz="4" w:space="0" w:color="auto"/>
              <w:right w:val="single" w:sz="4" w:space="0" w:color="auto"/>
            </w:tcBorders>
          </w:tcPr>
          <w:p w14:paraId="2B098386" w14:textId="731A1B63" w:rsidR="008D54E3" w:rsidRPr="00C453FE" w:rsidRDefault="002E0333" w:rsidP="008D54E3">
            <w:pPr>
              <w:jc w:val="both"/>
              <w:rPr>
                <w:rFonts w:ascii="Palemonas" w:eastAsia="Calibri" w:hAnsi="Palemonas"/>
                <w:u w:val="single"/>
              </w:rPr>
            </w:pPr>
            <w:r w:rsidRPr="00C453FE">
              <w:rPr>
                <w:rFonts w:eastAsia="Calibri"/>
                <w:i/>
                <w:iCs/>
              </w:rPr>
              <w:t>(įrašyti visa projektui reikalingą sumą)</w:t>
            </w:r>
          </w:p>
        </w:tc>
      </w:tr>
      <w:tr w:rsidR="00766EA0" w:rsidRPr="00C453FE" w14:paraId="6B6C62C5" w14:textId="77777777" w:rsidTr="000D3B36">
        <w:tc>
          <w:tcPr>
            <w:tcW w:w="4849" w:type="dxa"/>
            <w:tcBorders>
              <w:top w:val="single" w:sz="4" w:space="0" w:color="auto"/>
              <w:left w:val="single" w:sz="4" w:space="0" w:color="auto"/>
              <w:bottom w:val="single" w:sz="4" w:space="0" w:color="auto"/>
              <w:right w:val="single" w:sz="4" w:space="0" w:color="auto"/>
            </w:tcBorders>
            <w:shd w:val="clear" w:color="auto" w:fill="E0E0E0"/>
          </w:tcPr>
          <w:p w14:paraId="63417787" w14:textId="15A257C7" w:rsidR="008D54E3" w:rsidRPr="00C453FE" w:rsidRDefault="002E0333" w:rsidP="008D54E3">
            <w:pPr>
              <w:jc w:val="both"/>
              <w:rPr>
                <w:rFonts w:ascii="Palemonas" w:eastAsia="Calibri" w:hAnsi="Palemonas"/>
              </w:rPr>
            </w:pPr>
            <w:r w:rsidRPr="00C453FE">
              <w:rPr>
                <w:rFonts w:eastAsia="Calibri"/>
              </w:rPr>
              <w:lastRenderedPageBreak/>
              <w:t>Iš rėmėjų ir (ar) partnerių projektui numatoma ar gauta suma (eurais)</w:t>
            </w:r>
          </w:p>
        </w:tc>
        <w:tc>
          <w:tcPr>
            <w:tcW w:w="4671" w:type="dxa"/>
            <w:tcBorders>
              <w:top w:val="single" w:sz="4" w:space="0" w:color="auto"/>
              <w:left w:val="single" w:sz="4" w:space="0" w:color="auto"/>
              <w:bottom w:val="single" w:sz="4" w:space="0" w:color="auto"/>
              <w:right w:val="single" w:sz="4" w:space="0" w:color="auto"/>
            </w:tcBorders>
          </w:tcPr>
          <w:p w14:paraId="61934FE1" w14:textId="62727B3B" w:rsidR="008D54E3" w:rsidRPr="00C453FE" w:rsidRDefault="002E0333" w:rsidP="008D54E3">
            <w:pPr>
              <w:jc w:val="both"/>
              <w:rPr>
                <w:rFonts w:ascii="Palemonas" w:eastAsia="Calibri" w:hAnsi="Palemonas"/>
              </w:rPr>
            </w:pPr>
            <w:r w:rsidRPr="00C453FE">
              <w:rPr>
                <w:rFonts w:eastAsia="Calibri"/>
                <w:i/>
                <w:iCs/>
              </w:rPr>
              <w:t>(įrašyti sumą)</w:t>
            </w:r>
          </w:p>
        </w:tc>
      </w:tr>
      <w:tr w:rsidR="00766EA0" w:rsidRPr="00C453FE" w14:paraId="2BFF5414" w14:textId="77777777" w:rsidTr="000D3B36">
        <w:tc>
          <w:tcPr>
            <w:tcW w:w="4849" w:type="dxa"/>
            <w:tcBorders>
              <w:top w:val="single" w:sz="4" w:space="0" w:color="auto"/>
              <w:left w:val="single" w:sz="4" w:space="0" w:color="auto"/>
              <w:bottom w:val="single" w:sz="4" w:space="0" w:color="auto"/>
              <w:right w:val="single" w:sz="4" w:space="0" w:color="auto"/>
            </w:tcBorders>
            <w:shd w:val="clear" w:color="auto" w:fill="E0E0E0"/>
          </w:tcPr>
          <w:p w14:paraId="38161F52" w14:textId="289D3AFD" w:rsidR="008D54E3" w:rsidRPr="00C453FE" w:rsidRDefault="002E0333" w:rsidP="000C3894">
            <w:pPr>
              <w:jc w:val="both"/>
              <w:rPr>
                <w:rFonts w:ascii="Palemonas" w:eastAsia="Calibri" w:hAnsi="Palemonas"/>
              </w:rPr>
            </w:pPr>
            <w:r w:rsidRPr="00C453FE">
              <w:rPr>
                <w:rFonts w:eastAsia="Calibri"/>
              </w:rPr>
              <w:t>Iš Savivaldybės biudžeto projektui prašoma suma (eurais)</w:t>
            </w:r>
          </w:p>
        </w:tc>
        <w:tc>
          <w:tcPr>
            <w:tcW w:w="4671" w:type="dxa"/>
            <w:tcBorders>
              <w:top w:val="single" w:sz="4" w:space="0" w:color="auto"/>
              <w:left w:val="single" w:sz="4" w:space="0" w:color="auto"/>
              <w:bottom w:val="single" w:sz="4" w:space="0" w:color="auto"/>
              <w:right w:val="single" w:sz="4" w:space="0" w:color="auto"/>
            </w:tcBorders>
          </w:tcPr>
          <w:p w14:paraId="43BC5B17" w14:textId="3BD27399" w:rsidR="008D54E3" w:rsidRPr="00C453FE" w:rsidRDefault="002E0333" w:rsidP="008D54E3">
            <w:pPr>
              <w:jc w:val="both"/>
              <w:rPr>
                <w:rFonts w:ascii="Palemonas" w:eastAsia="Calibri" w:hAnsi="Palemonas"/>
              </w:rPr>
            </w:pPr>
            <w:r w:rsidRPr="00C453FE">
              <w:rPr>
                <w:rFonts w:eastAsia="Calibri"/>
                <w:i/>
                <w:iCs/>
              </w:rPr>
              <w:t>(įrašyti sumą)</w:t>
            </w:r>
          </w:p>
        </w:tc>
      </w:tr>
    </w:tbl>
    <w:p w14:paraId="40039A82" w14:textId="77777777" w:rsidR="008D54E3" w:rsidRPr="00C453FE" w:rsidRDefault="008D54E3" w:rsidP="008D54E3">
      <w:pPr>
        <w:autoSpaceDE w:val="0"/>
        <w:autoSpaceDN w:val="0"/>
        <w:adjustRightInd w:val="0"/>
        <w:spacing w:line="360" w:lineRule="auto"/>
        <w:jc w:val="center"/>
        <w:rPr>
          <w:rFonts w:eastAsia="Calibri"/>
          <w:szCs w:val="22"/>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4"/>
        <w:gridCol w:w="1590"/>
      </w:tblGrid>
      <w:tr w:rsidR="00C8437A" w:rsidRPr="00C453FE" w14:paraId="7F7A43FC"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hideMark/>
          </w:tcPr>
          <w:p w14:paraId="35B10D5D" w14:textId="77777777" w:rsidR="00C8437A" w:rsidRPr="00C453FE" w:rsidRDefault="00C8437A" w:rsidP="000D5D47">
            <w:pPr>
              <w:jc w:val="center"/>
              <w:rPr>
                <w:rFonts w:ascii="Palemonas" w:eastAsia="Calibri" w:hAnsi="Palemonas"/>
                <w:b/>
                <w:bCs/>
                <w:u w:val="single"/>
              </w:rPr>
            </w:pPr>
            <w:r w:rsidRPr="00C453FE">
              <w:rPr>
                <w:rFonts w:ascii="Palemonas" w:eastAsia="Calibri" w:hAnsi="Palemonas"/>
                <w:b/>
                <w:bCs/>
              </w:rPr>
              <w:t>4. KITI DOKUMENTAI</w:t>
            </w:r>
          </w:p>
        </w:tc>
        <w:tc>
          <w:tcPr>
            <w:tcW w:w="1587" w:type="dxa"/>
            <w:tcBorders>
              <w:top w:val="single" w:sz="4" w:space="0" w:color="auto"/>
              <w:left w:val="single" w:sz="4" w:space="0" w:color="auto"/>
              <w:bottom w:val="single" w:sz="4" w:space="0" w:color="auto"/>
              <w:right w:val="single" w:sz="4" w:space="0" w:color="auto"/>
            </w:tcBorders>
            <w:shd w:val="clear" w:color="auto" w:fill="E0E0E0"/>
          </w:tcPr>
          <w:p w14:paraId="645A83AC" w14:textId="77777777" w:rsidR="00C8437A" w:rsidRPr="00C453FE" w:rsidRDefault="00C8437A" w:rsidP="000D5D47">
            <w:pPr>
              <w:jc w:val="center"/>
              <w:rPr>
                <w:rFonts w:ascii="Palemonas" w:eastAsia="Calibri" w:hAnsi="Palemonas"/>
                <w:b/>
                <w:bCs/>
              </w:rPr>
            </w:pPr>
            <w:r w:rsidRPr="00C453FE">
              <w:rPr>
                <w:rFonts w:ascii="Palemonas" w:eastAsia="Calibri" w:hAnsi="Palemonas"/>
                <w:b/>
                <w:bCs/>
              </w:rPr>
              <w:t>Prie pridedamų dokumentų įrašykite „Pridedama“</w:t>
            </w:r>
          </w:p>
        </w:tc>
      </w:tr>
      <w:tr w:rsidR="00C8437A" w:rsidRPr="00C453FE" w14:paraId="7995FA5B"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108F06F9" w14:textId="77777777" w:rsidR="00C8437A" w:rsidRPr="00C453FE" w:rsidRDefault="00C8437A" w:rsidP="000D5D47">
            <w:pPr>
              <w:jc w:val="both"/>
              <w:rPr>
                <w:rFonts w:ascii="Palemonas" w:eastAsia="Calibri" w:hAnsi="Palemonas"/>
              </w:rPr>
            </w:pPr>
            <w:r w:rsidRPr="00C453FE">
              <w:t xml:space="preserve">Organizacijos įstatų (nuostatų ar kt. dokumentų) kopija </w:t>
            </w:r>
            <w:r w:rsidRPr="00C453FE">
              <w:rPr>
                <w:i/>
                <w:iCs/>
              </w:rPr>
              <w:t>(taikoma Paraišką teikiant pirmą kartą arba vykdžius įstatų (nuostatų) pakeitimus)</w:t>
            </w:r>
          </w:p>
        </w:tc>
        <w:tc>
          <w:tcPr>
            <w:tcW w:w="1587" w:type="dxa"/>
            <w:tcBorders>
              <w:top w:val="single" w:sz="4" w:space="0" w:color="auto"/>
              <w:left w:val="single" w:sz="4" w:space="0" w:color="auto"/>
              <w:bottom w:val="single" w:sz="4" w:space="0" w:color="auto"/>
              <w:right w:val="single" w:sz="4" w:space="0" w:color="auto"/>
            </w:tcBorders>
          </w:tcPr>
          <w:p w14:paraId="5A0B2BA3" w14:textId="77777777" w:rsidR="00C8437A" w:rsidRPr="00C453FE" w:rsidRDefault="00C8437A" w:rsidP="000D5D47">
            <w:pPr>
              <w:jc w:val="both"/>
              <w:rPr>
                <w:rFonts w:ascii="Palemonas" w:eastAsia="Calibri" w:hAnsi="Palemonas"/>
              </w:rPr>
            </w:pPr>
          </w:p>
        </w:tc>
      </w:tr>
      <w:tr w:rsidR="00C8437A" w:rsidRPr="00C453FE" w14:paraId="152B70B2"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09B275B7" w14:textId="77777777" w:rsidR="00C8437A" w:rsidRPr="00C453FE" w:rsidRDefault="00C8437A" w:rsidP="000D5D47">
            <w:pPr>
              <w:jc w:val="both"/>
            </w:pPr>
            <w:r w:rsidRPr="00C453FE">
              <w:t xml:space="preserve">Jeigu pareiškėjas yra fizinis asmuo, pateikiama veiklos pažymėjimo (individualios veiklos pažymėjimo ar kt. dokumento) kopija </w:t>
            </w:r>
            <w:r w:rsidRPr="00C453FE">
              <w:rPr>
                <w:i/>
                <w:iCs/>
              </w:rPr>
              <w:t>(taikoma Paraišką teikiant pirmą kartą arba pasikeitus veiklai)</w:t>
            </w:r>
          </w:p>
        </w:tc>
        <w:tc>
          <w:tcPr>
            <w:tcW w:w="1587" w:type="dxa"/>
            <w:tcBorders>
              <w:top w:val="single" w:sz="4" w:space="0" w:color="auto"/>
              <w:left w:val="single" w:sz="4" w:space="0" w:color="auto"/>
              <w:bottom w:val="single" w:sz="4" w:space="0" w:color="auto"/>
              <w:right w:val="single" w:sz="4" w:space="0" w:color="auto"/>
            </w:tcBorders>
          </w:tcPr>
          <w:p w14:paraId="1E5A9C50" w14:textId="77777777" w:rsidR="00C8437A" w:rsidRPr="00C453FE" w:rsidRDefault="00C8437A" w:rsidP="000D5D47">
            <w:pPr>
              <w:jc w:val="both"/>
              <w:rPr>
                <w:rFonts w:ascii="Palemonas" w:eastAsia="Calibri" w:hAnsi="Palemonas"/>
              </w:rPr>
            </w:pPr>
          </w:p>
        </w:tc>
      </w:tr>
      <w:tr w:rsidR="00C8437A" w:rsidRPr="00C453FE" w14:paraId="554020D7"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E8F2904" w14:textId="77777777" w:rsidR="00C8437A" w:rsidRPr="00C453FE" w:rsidRDefault="00C8437A" w:rsidP="000D5D47">
            <w:pPr>
              <w:jc w:val="both"/>
            </w:pPr>
            <w:r w:rsidRPr="00C453FE">
              <w:t>Jungtinės veiklos (partnerystės) sutarties patvirtintą kopiją, jei Paraiška teikiama kartu su partneriu (partneriais)</w:t>
            </w:r>
          </w:p>
        </w:tc>
        <w:tc>
          <w:tcPr>
            <w:tcW w:w="1587" w:type="dxa"/>
            <w:tcBorders>
              <w:top w:val="single" w:sz="4" w:space="0" w:color="auto"/>
              <w:left w:val="single" w:sz="4" w:space="0" w:color="auto"/>
              <w:bottom w:val="single" w:sz="4" w:space="0" w:color="auto"/>
              <w:right w:val="single" w:sz="4" w:space="0" w:color="auto"/>
            </w:tcBorders>
          </w:tcPr>
          <w:p w14:paraId="15255BD1" w14:textId="77777777" w:rsidR="00C8437A" w:rsidRPr="00C453FE" w:rsidRDefault="00C8437A" w:rsidP="000D5D47">
            <w:pPr>
              <w:jc w:val="both"/>
              <w:rPr>
                <w:rFonts w:ascii="Palemonas" w:eastAsia="Calibri" w:hAnsi="Palemonas"/>
              </w:rPr>
            </w:pPr>
          </w:p>
        </w:tc>
      </w:tr>
      <w:tr w:rsidR="00C8437A" w:rsidRPr="00C453FE" w14:paraId="58BF1B45"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1838AFA0" w14:textId="77777777" w:rsidR="00C8437A" w:rsidRPr="00C453FE" w:rsidRDefault="00C8437A" w:rsidP="000D5D47">
            <w:pPr>
              <w:jc w:val="both"/>
            </w:pPr>
            <w:r w:rsidRPr="00C453FE">
              <w:rPr>
                <w:iCs/>
                <w:lang w:eastAsia="lt-LT"/>
              </w:rPr>
              <w:t xml:space="preserve">Projekto vadovo gyvenimo aprašymą (CV) </w:t>
            </w:r>
            <w:r w:rsidRPr="00C453FE">
              <w:rPr>
                <w:i/>
                <w:lang w:eastAsia="lt-LT"/>
              </w:rPr>
              <w:t>(</w:t>
            </w:r>
            <w:r w:rsidRPr="00C453FE">
              <w:rPr>
                <w:i/>
                <w:iCs/>
              </w:rPr>
              <w:t>taikoma pareiškėjui Paraišką teikiant pirmą kartą einamaisiais metais</w:t>
            </w:r>
            <w:r w:rsidRPr="00C453FE">
              <w:rPr>
                <w:i/>
                <w:lang w:eastAsia="lt-LT"/>
              </w:rPr>
              <w:t>)</w:t>
            </w:r>
          </w:p>
        </w:tc>
        <w:tc>
          <w:tcPr>
            <w:tcW w:w="1587" w:type="dxa"/>
            <w:tcBorders>
              <w:top w:val="single" w:sz="4" w:space="0" w:color="auto"/>
              <w:left w:val="single" w:sz="4" w:space="0" w:color="auto"/>
              <w:bottom w:val="single" w:sz="4" w:space="0" w:color="auto"/>
              <w:right w:val="single" w:sz="4" w:space="0" w:color="auto"/>
            </w:tcBorders>
          </w:tcPr>
          <w:p w14:paraId="51B64698" w14:textId="77777777" w:rsidR="00C8437A" w:rsidRPr="00C453FE" w:rsidRDefault="00C8437A" w:rsidP="000D5D47">
            <w:pPr>
              <w:jc w:val="both"/>
              <w:rPr>
                <w:rFonts w:ascii="Palemonas" w:eastAsia="Calibri" w:hAnsi="Palemonas"/>
              </w:rPr>
            </w:pPr>
          </w:p>
        </w:tc>
      </w:tr>
      <w:tr w:rsidR="00C8437A" w:rsidRPr="00C453FE" w14:paraId="0CA04FF3"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6860F0B" w14:textId="77777777" w:rsidR="00C8437A" w:rsidRPr="00C453FE" w:rsidRDefault="00C8437A" w:rsidP="000D5D47">
            <w:pPr>
              <w:jc w:val="both"/>
            </w:pPr>
            <w:r w:rsidRPr="00C453FE">
              <w:t>Bendradarbiavimą, rėmimą patvirtinantys dokumentai, jeigu projekte numatytas bendradarbiavimas, rėmimas/</w:t>
            </w:r>
          </w:p>
        </w:tc>
        <w:tc>
          <w:tcPr>
            <w:tcW w:w="1587" w:type="dxa"/>
            <w:tcBorders>
              <w:top w:val="single" w:sz="4" w:space="0" w:color="auto"/>
              <w:left w:val="single" w:sz="4" w:space="0" w:color="auto"/>
              <w:bottom w:val="single" w:sz="4" w:space="0" w:color="auto"/>
              <w:right w:val="single" w:sz="4" w:space="0" w:color="auto"/>
            </w:tcBorders>
          </w:tcPr>
          <w:p w14:paraId="4FFBDED4" w14:textId="77777777" w:rsidR="00C8437A" w:rsidRPr="00C453FE" w:rsidRDefault="00C8437A" w:rsidP="000D5D47">
            <w:pPr>
              <w:jc w:val="both"/>
              <w:rPr>
                <w:rFonts w:ascii="Palemonas" w:eastAsia="Calibri" w:hAnsi="Palemonas"/>
              </w:rPr>
            </w:pPr>
          </w:p>
        </w:tc>
      </w:tr>
      <w:tr w:rsidR="00C8437A" w:rsidRPr="00C453FE" w14:paraId="37B909F6"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7D27C416" w14:textId="77777777" w:rsidR="00C8437A" w:rsidRPr="00C453FE" w:rsidRDefault="00C8437A" w:rsidP="000D5D47">
            <w:pPr>
              <w:jc w:val="both"/>
            </w:pPr>
            <w:r w:rsidRPr="00C453FE">
              <w:t>Jeigu projekto vykdymo vieta nepriklauso pareiškėjui ir projekto vykdymo vietoje numatoma ilgalaikė veikla, pateikiama sutartis tarp vietos savininko ir pareiškėjo.</w:t>
            </w:r>
          </w:p>
        </w:tc>
        <w:tc>
          <w:tcPr>
            <w:tcW w:w="1587" w:type="dxa"/>
            <w:tcBorders>
              <w:top w:val="single" w:sz="4" w:space="0" w:color="auto"/>
              <w:left w:val="single" w:sz="4" w:space="0" w:color="auto"/>
              <w:bottom w:val="single" w:sz="4" w:space="0" w:color="auto"/>
              <w:right w:val="single" w:sz="4" w:space="0" w:color="auto"/>
            </w:tcBorders>
          </w:tcPr>
          <w:p w14:paraId="799A83A3" w14:textId="77777777" w:rsidR="00C8437A" w:rsidRPr="00C453FE" w:rsidRDefault="00C8437A" w:rsidP="000D5D47">
            <w:pPr>
              <w:jc w:val="both"/>
              <w:rPr>
                <w:rFonts w:ascii="Palemonas" w:eastAsia="Calibri" w:hAnsi="Palemonas"/>
              </w:rPr>
            </w:pPr>
          </w:p>
        </w:tc>
      </w:tr>
      <w:tr w:rsidR="00C8437A" w:rsidRPr="00C453FE" w14:paraId="02C48297"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50C0050C" w14:textId="77777777" w:rsidR="00C8437A" w:rsidRPr="00C453FE" w:rsidRDefault="00C8437A" w:rsidP="000D5D47">
            <w:pPr>
              <w:jc w:val="both"/>
            </w:pPr>
            <w:r w:rsidRPr="00C453FE">
              <w:t>Įgaliojimą pasirašyti pareiškėju vardu, jeigu Paraišką pasirašo ne organizacijos vadovas, o įgaliotas asmuo</w:t>
            </w:r>
          </w:p>
        </w:tc>
        <w:tc>
          <w:tcPr>
            <w:tcW w:w="1587" w:type="dxa"/>
            <w:tcBorders>
              <w:top w:val="single" w:sz="4" w:space="0" w:color="auto"/>
              <w:left w:val="single" w:sz="4" w:space="0" w:color="auto"/>
              <w:bottom w:val="single" w:sz="4" w:space="0" w:color="auto"/>
              <w:right w:val="single" w:sz="4" w:space="0" w:color="auto"/>
            </w:tcBorders>
          </w:tcPr>
          <w:p w14:paraId="718E7FAA" w14:textId="77777777" w:rsidR="00C8437A" w:rsidRPr="00C453FE" w:rsidRDefault="00C8437A" w:rsidP="000D5D47">
            <w:pPr>
              <w:jc w:val="both"/>
              <w:rPr>
                <w:rFonts w:ascii="Palemonas" w:eastAsia="Calibri" w:hAnsi="Palemonas"/>
              </w:rPr>
            </w:pPr>
          </w:p>
        </w:tc>
      </w:tr>
      <w:tr w:rsidR="00C8437A" w:rsidRPr="00C453FE" w14:paraId="4ABEB5ED" w14:textId="77777777" w:rsidTr="00C8437A">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47D288A3" w14:textId="77777777" w:rsidR="00C8437A" w:rsidRPr="00C453FE" w:rsidRDefault="00C8437A" w:rsidP="000D5D47">
            <w:pPr>
              <w:tabs>
                <w:tab w:val="left" w:pos="851"/>
              </w:tabs>
              <w:jc w:val="both"/>
            </w:pPr>
            <w:r w:rsidRPr="00C453FE">
              <w:t>Kita, papildoma, su projekto Paraiška susijusi medžiaga.</w:t>
            </w:r>
          </w:p>
        </w:tc>
        <w:tc>
          <w:tcPr>
            <w:tcW w:w="1587" w:type="dxa"/>
            <w:tcBorders>
              <w:top w:val="single" w:sz="4" w:space="0" w:color="auto"/>
              <w:left w:val="single" w:sz="4" w:space="0" w:color="auto"/>
              <w:bottom w:val="single" w:sz="4" w:space="0" w:color="auto"/>
              <w:right w:val="single" w:sz="4" w:space="0" w:color="auto"/>
            </w:tcBorders>
          </w:tcPr>
          <w:p w14:paraId="72D0AE61" w14:textId="77777777" w:rsidR="00C8437A" w:rsidRPr="00C453FE" w:rsidRDefault="00C8437A" w:rsidP="000D5D47">
            <w:pPr>
              <w:jc w:val="both"/>
              <w:rPr>
                <w:rFonts w:ascii="Palemonas" w:eastAsia="Calibri" w:hAnsi="Palemonas"/>
              </w:rPr>
            </w:pPr>
          </w:p>
        </w:tc>
      </w:tr>
    </w:tbl>
    <w:p w14:paraId="6989A439" w14:textId="77777777" w:rsidR="00C8437A" w:rsidRPr="00C453FE" w:rsidRDefault="00C8437A" w:rsidP="008D54E3">
      <w:pPr>
        <w:autoSpaceDE w:val="0"/>
        <w:autoSpaceDN w:val="0"/>
        <w:adjustRightInd w:val="0"/>
        <w:spacing w:line="360" w:lineRule="auto"/>
        <w:jc w:val="center"/>
        <w:rPr>
          <w:rFonts w:eastAsia="Calibri"/>
          <w:szCs w:val="22"/>
        </w:rPr>
      </w:pPr>
    </w:p>
    <w:p w14:paraId="5DEE9970" w14:textId="77777777" w:rsidR="00C8437A" w:rsidRPr="00C453FE" w:rsidRDefault="00C8437A" w:rsidP="008D54E3">
      <w:pPr>
        <w:autoSpaceDE w:val="0"/>
        <w:autoSpaceDN w:val="0"/>
        <w:adjustRightInd w:val="0"/>
        <w:spacing w:line="360" w:lineRule="auto"/>
        <w:jc w:val="center"/>
        <w:rPr>
          <w:rFonts w:eastAsia="Calibri"/>
          <w:szCs w:val="22"/>
        </w:rPr>
      </w:pPr>
    </w:p>
    <w:p w14:paraId="7A4D5076" w14:textId="77777777" w:rsidR="00C8437A" w:rsidRPr="00C453FE" w:rsidRDefault="00C8437A" w:rsidP="008D54E3">
      <w:pPr>
        <w:autoSpaceDE w:val="0"/>
        <w:autoSpaceDN w:val="0"/>
        <w:adjustRightInd w:val="0"/>
        <w:spacing w:line="360" w:lineRule="auto"/>
        <w:jc w:val="center"/>
        <w:rPr>
          <w:rFonts w:eastAsia="Calibri"/>
          <w:szCs w:val="22"/>
        </w:rPr>
        <w:sectPr w:rsidR="00C8437A" w:rsidRPr="00C453FE" w:rsidSect="000651D5">
          <w:headerReference w:type="default" r:id="rId11"/>
          <w:footerReference w:type="default" r:id="rId12"/>
          <w:pgSz w:w="11906" w:h="16838" w:code="9"/>
          <w:pgMar w:top="1134" w:right="567" w:bottom="1134" w:left="1701" w:header="567" w:footer="567" w:gutter="0"/>
          <w:cols w:space="1296"/>
          <w:titlePg/>
          <w:docGrid w:linePitch="360"/>
        </w:sectPr>
      </w:pPr>
    </w:p>
    <w:tbl>
      <w:tblPr>
        <w:tblW w:w="147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665"/>
        <w:gridCol w:w="879"/>
        <w:gridCol w:w="992"/>
        <w:gridCol w:w="992"/>
        <w:gridCol w:w="1418"/>
        <w:gridCol w:w="1842"/>
        <w:gridCol w:w="5249"/>
      </w:tblGrid>
      <w:tr w:rsidR="00025700" w:rsidRPr="00C453FE" w14:paraId="4C54F9E9" w14:textId="77777777" w:rsidTr="00A153D5">
        <w:trPr>
          <w:trHeight w:val="634"/>
        </w:trPr>
        <w:tc>
          <w:tcPr>
            <w:tcW w:w="14775"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C9AC5" w14:textId="77777777" w:rsidR="00025700" w:rsidRPr="00C453FE" w:rsidRDefault="00025700" w:rsidP="00A153D5">
            <w:pPr>
              <w:autoSpaceDE w:val="0"/>
              <w:autoSpaceDN w:val="0"/>
              <w:adjustRightInd w:val="0"/>
              <w:jc w:val="center"/>
              <w:rPr>
                <w:rFonts w:eastAsia="Calibri"/>
                <w:b/>
                <w:bCs/>
              </w:rPr>
            </w:pPr>
            <w:r w:rsidRPr="00C453FE">
              <w:rPr>
                <w:rFonts w:eastAsia="Calibri"/>
                <w:szCs w:val="22"/>
              </w:rPr>
              <w:lastRenderedPageBreak/>
              <w:br w:type="page"/>
            </w:r>
            <w:r w:rsidR="000818D3" w:rsidRPr="00C453FE">
              <w:rPr>
                <w:rFonts w:eastAsia="Calibri"/>
                <w:b/>
                <w:szCs w:val="22"/>
              </w:rPr>
              <w:t>5</w:t>
            </w:r>
            <w:r w:rsidRPr="00C453FE">
              <w:rPr>
                <w:rFonts w:eastAsia="Calibri"/>
                <w:b/>
                <w:bCs/>
              </w:rPr>
              <w:t>. PROJEKTO BIUDŽETAS IR PAGRINDIMAS</w:t>
            </w:r>
          </w:p>
          <w:p w14:paraId="0314B449" w14:textId="744A35E7" w:rsidR="00A153D5" w:rsidRPr="00C453FE" w:rsidRDefault="00A153D5" w:rsidP="00A153D5">
            <w:pPr>
              <w:autoSpaceDE w:val="0"/>
              <w:autoSpaceDN w:val="0"/>
              <w:adjustRightInd w:val="0"/>
              <w:jc w:val="center"/>
              <w:rPr>
                <w:rFonts w:eastAsia="Calibri"/>
                <w:szCs w:val="22"/>
              </w:rPr>
            </w:pPr>
            <w:r w:rsidRPr="00C453FE">
              <w:rPr>
                <w:rFonts w:eastAsia="Calibri"/>
                <w:i/>
                <w:iCs/>
              </w:rPr>
              <w:t xml:space="preserve">(pateikiamas </w:t>
            </w:r>
            <w:r w:rsidRPr="00C453FE">
              <w:rPr>
                <w:rFonts w:eastAsia="Calibri"/>
                <w:i/>
                <w:iCs/>
                <w:u w:val="single"/>
              </w:rPr>
              <w:t>viso</w:t>
            </w:r>
            <w:r w:rsidRPr="00C453FE">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CC1CF8" w:rsidRPr="00C453FE" w14:paraId="1E8DC8CD" w14:textId="77777777" w:rsidTr="00CA5876">
        <w:trPr>
          <w:trHeight w:val="976"/>
        </w:trPr>
        <w:tc>
          <w:tcPr>
            <w:tcW w:w="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042B9F" w14:textId="77777777" w:rsidR="00CC1CF8" w:rsidRPr="00C453FE" w:rsidRDefault="00CC1CF8" w:rsidP="008D54E3">
            <w:pPr>
              <w:jc w:val="center"/>
              <w:rPr>
                <w:b/>
              </w:rPr>
            </w:pPr>
            <w:r w:rsidRPr="00C453FE">
              <w:rPr>
                <w:b/>
              </w:rPr>
              <w:t>Eil.Nr.</w:t>
            </w:r>
          </w:p>
        </w:tc>
        <w:tc>
          <w:tcPr>
            <w:tcW w:w="2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A6AA7" w14:textId="77777777" w:rsidR="00CC1CF8" w:rsidRPr="00C453FE" w:rsidRDefault="00CC1CF8" w:rsidP="008D54E3">
            <w:pPr>
              <w:jc w:val="center"/>
              <w:rPr>
                <w:b/>
              </w:rPr>
            </w:pPr>
            <w:r w:rsidRPr="00C453FE">
              <w:rPr>
                <w:b/>
              </w:rPr>
              <w:t>Išlaidų pavadinimas</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AA2DC1" w14:textId="534264B2" w:rsidR="00CC1CF8" w:rsidRPr="00C453FE" w:rsidRDefault="00CC1CF8" w:rsidP="008D54E3">
            <w:pPr>
              <w:jc w:val="center"/>
              <w:rPr>
                <w:b/>
              </w:rPr>
            </w:pPr>
            <w:r w:rsidRPr="00C453FE">
              <w:rPr>
                <w:b/>
              </w:rPr>
              <w:t>Mato v</w:t>
            </w:r>
            <w:r w:rsidR="00025700" w:rsidRPr="00C453FE">
              <w:rPr>
                <w:b/>
              </w:rPr>
              <w:t>nt.</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A41F2" w14:textId="77777777" w:rsidR="00CC1CF8" w:rsidRPr="00C453FE" w:rsidRDefault="00CC1CF8" w:rsidP="008D54E3">
            <w:pPr>
              <w:jc w:val="center"/>
              <w:rPr>
                <w:b/>
              </w:rPr>
            </w:pPr>
            <w:r w:rsidRPr="00C453FE">
              <w:rPr>
                <w:b/>
              </w:rPr>
              <w:t>Kaina</w:t>
            </w:r>
          </w:p>
          <w:p w14:paraId="71B0C2EB" w14:textId="77777777" w:rsidR="00CC1CF8" w:rsidRPr="00C453FE" w:rsidRDefault="00CC1CF8" w:rsidP="008D54E3">
            <w:pPr>
              <w:jc w:val="center"/>
              <w:rPr>
                <w:b/>
              </w:rPr>
            </w:pPr>
            <w:r w:rsidRPr="00C453FE">
              <w:rPr>
                <w:b/>
              </w:rPr>
              <w:t>Eurais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2A1B1" w14:textId="77777777" w:rsidR="00CC1CF8" w:rsidRPr="00C453FE" w:rsidRDefault="00CC1CF8" w:rsidP="008D54E3">
            <w:pPr>
              <w:jc w:val="center"/>
              <w:rPr>
                <w:b/>
              </w:rPr>
            </w:pPr>
            <w:r w:rsidRPr="00C453FE">
              <w:rPr>
                <w:b/>
              </w:rPr>
              <w:t>Kiekis</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1C191" w14:textId="55211972" w:rsidR="00CC1CF8" w:rsidRPr="00C453FE" w:rsidRDefault="00CC1CF8" w:rsidP="008D54E3">
            <w:pPr>
              <w:jc w:val="center"/>
              <w:rPr>
                <w:b/>
                <w:strike/>
              </w:rPr>
            </w:pPr>
            <w:r w:rsidRPr="00C453FE">
              <w:rPr>
                <w:b/>
              </w:rPr>
              <w:t>Suma</w:t>
            </w:r>
            <w:r w:rsidR="00F5005A" w:rsidRPr="00C453FE">
              <w:rPr>
                <w:b/>
              </w:rPr>
              <w:t xml:space="preserve"> </w:t>
            </w:r>
            <w:r w:rsidRPr="00C453FE">
              <w:rPr>
                <w:b/>
              </w:rPr>
              <w:t xml:space="preserve"> </w:t>
            </w:r>
          </w:p>
          <w:p w14:paraId="011BAF59" w14:textId="77777777" w:rsidR="00CC1CF8" w:rsidRPr="00C453FE" w:rsidRDefault="00CC1CF8" w:rsidP="008D54E3">
            <w:pPr>
              <w:jc w:val="center"/>
              <w:rPr>
                <w:b/>
              </w:rPr>
            </w:pPr>
            <w:r w:rsidRPr="00C453FE">
              <w:rPr>
                <w:b/>
              </w:rPr>
              <w:t>Eurais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FC37E" w14:textId="56B8C87F" w:rsidR="00CC1CF8" w:rsidRPr="00C453FE" w:rsidRDefault="00865A6B" w:rsidP="008D54E3">
            <w:pPr>
              <w:jc w:val="center"/>
              <w:rPr>
                <w:b/>
              </w:rPr>
            </w:pPr>
            <w:r w:rsidRPr="00C453FE">
              <w:rPr>
                <w:b/>
              </w:rPr>
              <w:t xml:space="preserve">Iš </w:t>
            </w:r>
            <w:r w:rsidR="00025700" w:rsidRPr="00C453FE">
              <w:rPr>
                <w:b/>
              </w:rPr>
              <w:t>S</w:t>
            </w:r>
            <w:r w:rsidRPr="00C453FE">
              <w:rPr>
                <w:b/>
              </w:rPr>
              <w:t>avivaldybės prašoma suma, Eur</w:t>
            </w:r>
            <w:r w:rsidR="00DF546C" w:rsidRPr="00C453FE">
              <w:rPr>
                <w:b/>
              </w:rPr>
              <w:t>ais</w:t>
            </w:r>
          </w:p>
        </w:tc>
        <w:tc>
          <w:tcPr>
            <w:tcW w:w="5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8A61" w14:textId="4885AA36" w:rsidR="00CC1CF8" w:rsidRPr="00C453FE" w:rsidRDefault="00CC1CF8" w:rsidP="008D54E3">
            <w:pPr>
              <w:jc w:val="center"/>
              <w:rPr>
                <w:b/>
              </w:rPr>
            </w:pPr>
          </w:p>
          <w:p w14:paraId="1BFD8D1C" w14:textId="77777777" w:rsidR="00CC1CF8" w:rsidRPr="00C453FE" w:rsidRDefault="00CC1CF8" w:rsidP="008D54E3">
            <w:pPr>
              <w:jc w:val="center"/>
              <w:rPr>
                <w:b/>
              </w:rPr>
            </w:pPr>
            <w:r w:rsidRPr="00C453FE">
              <w:rPr>
                <w:b/>
              </w:rPr>
              <w:t>Pagrindimas</w:t>
            </w:r>
          </w:p>
          <w:p w14:paraId="2E2362B0" w14:textId="691B3CFE" w:rsidR="00A153D5" w:rsidRPr="00C453FE" w:rsidRDefault="00A153D5" w:rsidP="00A153D5">
            <w:pPr>
              <w:ind w:left="459" w:hanging="459"/>
              <w:jc w:val="center"/>
              <w:rPr>
                <w:b/>
              </w:rPr>
            </w:pPr>
            <w:r w:rsidRPr="00C453FE">
              <w:rPr>
                <w:bCs/>
                <w:i/>
                <w:iCs/>
              </w:rPr>
              <w:t>(išsamiau nurodoma, kam lėšos bus skirtos)</w:t>
            </w:r>
          </w:p>
        </w:tc>
      </w:tr>
      <w:tr w:rsidR="00CC1CF8" w:rsidRPr="00C453FE" w14:paraId="3F71CCDA"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405D2DE9" w14:textId="77777777" w:rsidR="00CC1CF8" w:rsidRPr="00C453FE" w:rsidRDefault="00CC1CF8" w:rsidP="008D54E3">
            <w:pPr>
              <w:jc w:val="center"/>
            </w:pPr>
            <w:r w:rsidRPr="00C453FE">
              <w:t xml:space="preserve"> 1.</w:t>
            </w:r>
          </w:p>
        </w:tc>
        <w:tc>
          <w:tcPr>
            <w:tcW w:w="2665" w:type="dxa"/>
            <w:tcBorders>
              <w:top w:val="single" w:sz="4" w:space="0" w:color="auto"/>
              <w:left w:val="single" w:sz="4" w:space="0" w:color="auto"/>
              <w:bottom w:val="single" w:sz="4" w:space="0" w:color="auto"/>
              <w:right w:val="single" w:sz="4" w:space="0" w:color="auto"/>
            </w:tcBorders>
          </w:tcPr>
          <w:p w14:paraId="51B72623"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7A3EF0D1"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5BA9758A"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0F0F1377"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506A7806"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231D5957"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1F8B5613" w14:textId="055B8581" w:rsidR="00CC1CF8" w:rsidRPr="00C453FE" w:rsidRDefault="00CC1CF8" w:rsidP="008D54E3">
            <w:pPr>
              <w:jc w:val="center"/>
            </w:pPr>
          </w:p>
        </w:tc>
      </w:tr>
      <w:tr w:rsidR="00CC1CF8" w:rsidRPr="00C453FE" w14:paraId="160F82C2"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0BCC98A5" w14:textId="77777777" w:rsidR="00CC1CF8" w:rsidRPr="00C453FE" w:rsidRDefault="00CC1CF8" w:rsidP="008D54E3">
            <w:pPr>
              <w:jc w:val="center"/>
            </w:pPr>
            <w:r w:rsidRPr="00C453FE">
              <w:t>1.1.</w:t>
            </w:r>
          </w:p>
        </w:tc>
        <w:tc>
          <w:tcPr>
            <w:tcW w:w="2665" w:type="dxa"/>
            <w:tcBorders>
              <w:top w:val="single" w:sz="4" w:space="0" w:color="auto"/>
              <w:left w:val="single" w:sz="4" w:space="0" w:color="auto"/>
              <w:bottom w:val="single" w:sz="4" w:space="0" w:color="auto"/>
              <w:right w:val="single" w:sz="4" w:space="0" w:color="auto"/>
            </w:tcBorders>
          </w:tcPr>
          <w:p w14:paraId="4308B66D"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404B4E30"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24035211"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2E702CB8"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207060D1"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6DBDED2E"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123F00D4" w14:textId="37F93047" w:rsidR="00CC1CF8" w:rsidRPr="00C453FE" w:rsidRDefault="00CC1CF8" w:rsidP="008D54E3">
            <w:pPr>
              <w:jc w:val="center"/>
            </w:pPr>
          </w:p>
        </w:tc>
      </w:tr>
      <w:tr w:rsidR="00CC1CF8" w:rsidRPr="00C453FE" w14:paraId="22623327"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6C1819BA" w14:textId="77777777" w:rsidR="00CC1CF8" w:rsidRPr="00C453FE" w:rsidRDefault="00CC1CF8" w:rsidP="008D54E3">
            <w:pPr>
              <w:jc w:val="center"/>
            </w:pPr>
            <w:r w:rsidRPr="00C453FE">
              <w:t>1.2.</w:t>
            </w:r>
          </w:p>
        </w:tc>
        <w:tc>
          <w:tcPr>
            <w:tcW w:w="2665" w:type="dxa"/>
            <w:tcBorders>
              <w:top w:val="single" w:sz="4" w:space="0" w:color="auto"/>
              <w:left w:val="single" w:sz="4" w:space="0" w:color="auto"/>
              <w:bottom w:val="single" w:sz="4" w:space="0" w:color="auto"/>
              <w:right w:val="single" w:sz="4" w:space="0" w:color="auto"/>
            </w:tcBorders>
          </w:tcPr>
          <w:p w14:paraId="739FD8D2"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564DF1FD"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074960F0"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25188B7D"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39AC0C02"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189C3FBA"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18557B27" w14:textId="2A40F24D" w:rsidR="00CC1CF8" w:rsidRPr="00C453FE" w:rsidRDefault="00CC1CF8" w:rsidP="008D54E3">
            <w:pPr>
              <w:jc w:val="center"/>
            </w:pPr>
          </w:p>
        </w:tc>
      </w:tr>
      <w:tr w:rsidR="00CC1CF8" w:rsidRPr="00C453FE" w14:paraId="49601A69"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2C512A8C" w14:textId="77777777" w:rsidR="00CC1CF8" w:rsidRPr="00C453FE" w:rsidRDefault="00CC1CF8" w:rsidP="008D54E3">
            <w:pPr>
              <w:jc w:val="center"/>
            </w:pPr>
            <w:r w:rsidRPr="00C453FE">
              <w:t>1.3.</w:t>
            </w:r>
          </w:p>
        </w:tc>
        <w:tc>
          <w:tcPr>
            <w:tcW w:w="2665" w:type="dxa"/>
            <w:tcBorders>
              <w:top w:val="single" w:sz="4" w:space="0" w:color="auto"/>
              <w:left w:val="single" w:sz="4" w:space="0" w:color="auto"/>
              <w:bottom w:val="single" w:sz="4" w:space="0" w:color="auto"/>
              <w:right w:val="single" w:sz="4" w:space="0" w:color="auto"/>
            </w:tcBorders>
          </w:tcPr>
          <w:p w14:paraId="40DA0C5C"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0818F48D"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406A7181"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4E91491D"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36AEC2EA"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307A71BE"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69785BA1" w14:textId="3D458E8C" w:rsidR="00CC1CF8" w:rsidRPr="00C453FE" w:rsidRDefault="00CC1CF8" w:rsidP="008D54E3">
            <w:pPr>
              <w:jc w:val="center"/>
            </w:pPr>
          </w:p>
        </w:tc>
      </w:tr>
      <w:tr w:rsidR="00CC1CF8" w:rsidRPr="00C453FE" w14:paraId="38430C07"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06E20FB4" w14:textId="77777777" w:rsidR="00CC1CF8" w:rsidRPr="00C453FE" w:rsidRDefault="00CC1CF8" w:rsidP="008D54E3">
            <w:pPr>
              <w:jc w:val="center"/>
            </w:pPr>
            <w:r w:rsidRPr="00C453FE">
              <w:t>2.</w:t>
            </w:r>
          </w:p>
        </w:tc>
        <w:tc>
          <w:tcPr>
            <w:tcW w:w="2665" w:type="dxa"/>
            <w:tcBorders>
              <w:top w:val="single" w:sz="4" w:space="0" w:color="auto"/>
              <w:left w:val="single" w:sz="4" w:space="0" w:color="auto"/>
              <w:bottom w:val="single" w:sz="4" w:space="0" w:color="auto"/>
              <w:right w:val="single" w:sz="4" w:space="0" w:color="auto"/>
            </w:tcBorders>
          </w:tcPr>
          <w:p w14:paraId="298132E6"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5C8A7878"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473C8868"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7849DE70"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44E754AA"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5F205C23"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79A7DFD6" w14:textId="646A5A8A" w:rsidR="00CC1CF8" w:rsidRPr="00C453FE" w:rsidRDefault="00CC1CF8" w:rsidP="008D54E3">
            <w:pPr>
              <w:jc w:val="center"/>
            </w:pPr>
          </w:p>
        </w:tc>
      </w:tr>
      <w:tr w:rsidR="00CC1CF8" w:rsidRPr="00C453FE" w14:paraId="443F74E5"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7F3148F9" w14:textId="77777777" w:rsidR="00CC1CF8" w:rsidRPr="00C453FE" w:rsidRDefault="00CC1CF8" w:rsidP="008D54E3">
            <w:pPr>
              <w:jc w:val="center"/>
            </w:pPr>
            <w:r w:rsidRPr="00C453FE">
              <w:t>2.1.</w:t>
            </w:r>
          </w:p>
        </w:tc>
        <w:tc>
          <w:tcPr>
            <w:tcW w:w="2665" w:type="dxa"/>
            <w:tcBorders>
              <w:top w:val="single" w:sz="4" w:space="0" w:color="auto"/>
              <w:left w:val="single" w:sz="4" w:space="0" w:color="auto"/>
              <w:bottom w:val="single" w:sz="4" w:space="0" w:color="auto"/>
              <w:right w:val="single" w:sz="4" w:space="0" w:color="auto"/>
            </w:tcBorders>
          </w:tcPr>
          <w:p w14:paraId="20C96FE5"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6AD66C58"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3F076919"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1A57CB1C"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3517C1A5"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5C228485"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6B6CB3ED" w14:textId="777B9C27" w:rsidR="00CC1CF8" w:rsidRPr="00C453FE" w:rsidRDefault="00CC1CF8" w:rsidP="008D54E3">
            <w:pPr>
              <w:jc w:val="center"/>
            </w:pPr>
          </w:p>
        </w:tc>
      </w:tr>
      <w:tr w:rsidR="00CC1CF8" w:rsidRPr="00C453FE" w14:paraId="4A6FC9AB"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51746150" w14:textId="77777777" w:rsidR="00CC1CF8" w:rsidRPr="00C453FE" w:rsidRDefault="00CC1CF8" w:rsidP="008D54E3">
            <w:pPr>
              <w:jc w:val="center"/>
            </w:pPr>
            <w:r w:rsidRPr="00C453FE">
              <w:t>2.2.</w:t>
            </w:r>
          </w:p>
        </w:tc>
        <w:tc>
          <w:tcPr>
            <w:tcW w:w="2665" w:type="dxa"/>
            <w:tcBorders>
              <w:top w:val="single" w:sz="4" w:space="0" w:color="auto"/>
              <w:left w:val="single" w:sz="4" w:space="0" w:color="auto"/>
              <w:bottom w:val="single" w:sz="4" w:space="0" w:color="auto"/>
              <w:right w:val="single" w:sz="4" w:space="0" w:color="auto"/>
            </w:tcBorders>
          </w:tcPr>
          <w:p w14:paraId="78C61805"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62946F7A"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7385784E"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62653222"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5F412E79"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2319521E"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62A0B5EA" w14:textId="3342C200" w:rsidR="00CC1CF8" w:rsidRPr="00C453FE" w:rsidRDefault="00CC1CF8" w:rsidP="008D54E3">
            <w:pPr>
              <w:jc w:val="center"/>
            </w:pPr>
          </w:p>
        </w:tc>
      </w:tr>
      <w:tr w:rsidR="00CC1CF8" w:rsidRPr="00C453FE" w14:paraId="606F83A2"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3D988208" w14:textId="77777777" w:rsidR="00CC1CF8" w:rsidRPr="00C453FE" w:rsidRDefault="00CC1CF8" w:rsidP="008D54E3">
            <w:pPr>
              <w:jc w:val="center"/>
            </w:pPr>
            <w:r w:rsidRPr="00C453FE">
              <w:t>2.3.</w:t>
            </w:r>
          </w:p>
        </w:tc>
        <w:tc>
          <w:tcPr>
            <w:tcW w:w="2665" w:type="dxa"/>
            <w:tcBorders>
              <w:top w:val="single" w:sz="4" w:space="0" w:color="auto"/>
              <w:left w:val="single" w:sz="4" w:space="0" w:color="auto"/>
              <w:bottom w:val="single" w:sz="4" w:space="0" w:color="auto"/>
              <w:right w:val="single" w:sz="4" w:space="0" w:color="auto"/>
            </w:tcBorders>
          </w:tcPr>
          <w:p w14:paraId="1EC14FBD"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791CCF89"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6152BEB7"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3E6B6DBD"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3A5DBDC8"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6FB29832"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39467E7E" w14:textId="1D7013C1" w:rsidR="00CC1CF8" w:rsidRPr="00C453FE" w:rsidRDefault="00CC1CF8" w:rsidP="008D54E3">
            <w:pPr>
              <w:jc w:val="center"/>
            </w:pPr>
          </w:p>
        </w:tc>
      </w:tr>
      <w:tr w:rsidR="00CC1CF8" w:rsidRPr="00C453FE" w14:paraId="4DE8FCB4"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3119D237" w14:textId="77777777" w:rsidR="00CC1CF8" w:rsidRPr="00C453FE" w:rsidRDefault="00CC1CF8" w:rsidP="008D54E3">
            <w:pPr>
              <w:jc w:val="center"/>
            </w:pPr>
            <w:r w:rsidRPr="00C453FE">
              <w:t>3.</w:t>
            </w:r>
          </w:p>
        </w:tc>
        <w:tc>
          <w:tcPr>
            <w:tcW w:w="2665" w:type="dxa"/>
            <w:tcBorders>
              <w:top w:val="single" w:sz="4" w:space="0" w:color="auto"/>
              <w:left w:val="single" w:sz="4" w:space="0" w:color="auto"/>
              <w:bottom w:val="single" w:sz="4" w:space="0" w:color="auto"/>
              <w:right w:val="single" w:sz="4" w:space="0" w:color="auto"/>
            </w:tcBorders>
          </w:tcPr>
          <w:p w14:paraId="46A26531"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5F10E124"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259A01D7"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20454DD4"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1DC784C0"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6EA9E8D0"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0A3C7F36" w14:textId="3185A223" w:rsidR="00CC1CF8" w:rsidRPr="00C453FE" w:rsidRDefault="00CC1CF8" w:rsidP="008D54E3">
            <w:pPr>
              <w:jc w:val="center"/>
            </w:pPr>
          </w:p>
        </w:tc>
      </w:tr>
      <w:tr w:rsidR="00CC1CF8" w:rsidRPr="00C453FE" w14:paraId="3387CC19"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7E33672B" w14:textId="77777777" w:rsidR="00CC1CF8" w:rsidRPr="00C453FE" w:rsidRDefault="00CC1CF8" w:rsidP="008D54E3">
            <w:pPr>
              <w:jc w:val="center"/>
            </w:pPr>
            <w:r w:rsidRPr="00C453FE">
              <w:t>3.1.</w:t>
            </w:r>
          </w:p>
        </w:tc>
        <w:tc>
          <w:tcPr>
            <w:tcW w:w="2665" w:type="dxa"/>
            <w:tcBorders>
              <w:top w:val="single" w:sz="4" w:space="0" w:color="auto"/>
              <w:left w:val="single" w:sz="4" w:space="0" w:color="auto"/>
              <w:bottom w:val="single" w:sz="4" w:space="0" w:color="auto"/>
              <w:right w:val="single" w:sz="4" w:space="0" w:color="auto"/>
            </w:tcBorders>
          </w:tcPr>
          <w:p w14:paraId="1509DE66"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36A5B99C"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0ECE6540"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1F0EF7FB"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1C4C26B6"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6F870E94"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3075D562" w14:textId="07555413" w:rsidR="00CC1CF8" w:rsidRPr="00C453FE" w:rsidRDefault="00CC1CF8" w:rsidP="008D54E3">
            <w:pPr>
              <w:jc w:val="center"/>
            </w:pPr>
          </w:p>
        </w:tc>
      </w:tr>
      <w:tr w:rsidR="00CC1CF8" w:rsidRPr="00C453FE" w14:paraId="29A6015F"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7BAD9719" w14:textId="77777777" w:rsidR="00CC1CF8" w:rsidRPr="00C453FE" w:rsidRDefault="00CC1CF8" w:rsidP="008D54E3">
            <w:pPr>
              <w:jc w:val="center"/>
            </w:pPr>
            <w:r w:rsidRPr="00C453FE">
              <w:t>3.2.</w:t>
            </w:r>
          </w:p>
        </w:tc>
        <w:tc>
          <w:tcPr>
            <w:tcW w:w="2665" w:type="dxa"/>
            <w:tcBorders>
              <w:top w:val="single" w:sz="4" w:space="0" w:color="auto"/>
              <w:left w:val="single" w:sz="4" w:space="0" w:color="auto"/>
              <w:bottom w:val="single" w:sz="4" w:space="0" w:color="auto"/>
              <w:right w:val="single" w:sz="4" w:space="0" w:color="auto"/>
            </w:tcBorders>
          </w:tcPr>
          <w:p w14:paraId="4D8A86E1"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566535B0"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03C97383"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62612282"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4375BEBA"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64BD18CE"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1722B5D2" w14:textId="2B472E04" w:rsidR="00CC1CF8" w:rsidRPr="00C453FE" w:rsidRDefault="00CC1CF8" w:rsidP="008D54E3">
            <w:pPr>
              <w:jc w:val="center"/>
            </w:pPr>
          </w:p>
        </w:tc>
      </w:tr>
      <w:tr w:rsidR="00CC1CF8" w:rsidRPr="00C453FE" w14:paraId="5DB9BD76" w14:textId="77777777" w:rsidTr="00CA5876">
        <w:trPr>
          <w:trHeight w:val="318"/>
        </w:trPr>
        <w:tc>
          <w:tcPr>
            <w:tcW w:w="738" w:type="dxa"/>
            <w:tcBorders>
              <w:top w:val="single" w:sz="4" w:space="0" w:color="auto"/>
              <w:left w:val="single" w:sz="4" w:space="0" w:color="auto"/>
              <w:bottom w:val="single" w:sz="4" w:space="0" w:color="auto"/>
              <w:right w:val="single" w:sz="4" w:space="0" w:color="auto"/>
            </w:tcBorders>
          </w:tcPr>
          <w:p w14:paraId="608F694F" w14:textId="77777777" w:rsidR="00CC1CF8" w:rsidRPr="00C453FE" w:rsidRDefault="00CC1CF8" w:rsidP="008D54E3">
            <w:pPr>
              <w:jc w:val="center"/>
            </w:pPr>
            <w:r w:rsidRPr="00C453FE">
              <w:t>3.3.</w:t>
            </w:r>
          </w:p>
        </w:tc>
        <w:tc>
          <w:tcPr>
            <w:tcW w:w="2665" w:type="dxa"/>
            <w:tcBorders>
              <w:top w:val="single" w:sz="4" w:space="0" w:color="auto"/>
              <w:left w:val="single" w:sz="4" w:space="0" w:color="auto"/>
              <w:bottom w:val="single" w:sz="4" w:space="0" w:color="auto"/>
              <w:right w:val="single" w:sz="4" w:space="0" w:color="auto"/>
            </w:tcBorders>
          </w:tcPr>
          <w:p w14:paraId="78C7E6B2" w14:textId="77777777" w:rsidR="00CC1CF8" w:rsidRPr="00C453FE" w:rsidRDefault="00CC1CF8" w:rsidP="008D54E3"/>
        </w:tc>
        <w:tc>
          <w:tcPr>
            <w:tcW w:w="879" w:type="dxa"/>
            <w:tcBorders>
              <w:top w:val="single" w:sz="4" w:space="0" w:color="auto"/>
              <w:left w:val="single" w:sz="4" w:space="0" w:color="auto"/>
              <w:bottom w:val="single" w:sz="4" w:space="0" w:color="auto"/>
              <w:right w:val="single" w:sz="4" w:space="0" w:color="auto"/>
            </w:tcBorders>
          </w:tcPr>
          <w:p w14:paraId="27EA2331"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5C54D143"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3CECD59A"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64CB3BC0"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174857D1"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63C0278A" w14:textId="456D905F" w:rsidR="00CC1CF8" w:rsidRPr="00C453FE" w:rsidRDefault="00CC1CF8" w:rsidP="008D54E3">
            <w:pPr>
              <w:jc w:val="center"/>
            </w:pPr>
          </w:p>
        </w:tc>
      </w:tr>
      <w:tr w:rsidR="00CC1CF8" w:rsidRPr="00C453FE" w14:paraId="4137F6AA" w14:textId="77777777" w:rsidTr="00CA5876">
        <w:trPr>
          <w:trHeight w:val="336"/>
        </w:trPr>
        <w:tc>
          <w:tcPr>
            <w:tcW w:w="738" w:type="dxa"/>
            <w:tcBorders>
              <w:top w:val="single" w:sz="4" w:space="0" w:color="auto"/>
              <w:left w:val="single" w:sz="4" w:space="0" w:color="auto"/>
              <w:bottom w:val="single" w:sz="4" w:space="0" w:color="auto"/>
              <w:right w:val="single" w:sz="4" w:space="0" w:color="auto"/>
            </w:tcBorders>
          </w:tcPr>
          <w:p w14:paraId="39A63A06" w14:textId="77777777" w:rsidR="00CC1CF8" w:rsidRPr="00C453FE" w:rsidRDefault="00CC1CF8" w:rsidP="008D54E3">
            <w:pPr>
              <w:jc w:val="center"/>
            </w:pPr>
          </w:p>
        </w:tc>
        <w:tc>
          <w:tcPr>
            <w:tcW w:w="2665" w:type="dxa"/>
            <w:tcBorders>
              <w:top w:val="single" w:sz="4" w:space="0" w:color="auto"/>
              <w:left w:val="single" w:sz="4" w:space="0" w:color="auto"/>
              <w:bottom w:val="single" w:sz="4" w:space="0" w:color="auto"/>
              <w:right w:val="single" w:sz="4" w:space="0" w:color="auto"/>
            </w:tcBorders>
          </w:tcPr>
          <w:p w14:paraId="390CD012" w14:textId="77777777" w:rsidR="00CC1CF8" w:rsidRPr="00C453FE" w:rsidRDefault="00CC1CF8" w:rsidP="008D54E3">
            <w:pPr>
              <w:rPr>
                <w:b/>
              </w:rPr>
            </w:pPr>
            <w:r w:rsidRPr="00C453FE">
              <w:rPr>
                <w:b/>
              </w:rPr>
              <w:t>Iš viso:</w:t>
            </w:r>
          </w:p>
        </w:tc>
        <w:tc>
          <w:tcPr>
            <w:tcW w:w="879" w:type="dxa"/>
            <w:tcBorders>
              <w:top w:val="single" w:sz="4" w:space="0" w:color="auto"/>
              <w:left w:val="single" w:sz="4" w:space="0" w:color="auto"/>
              <w:bottom w:val="single" w:sz="4" w:space="0" w:color="auto"/>
              <w:right w:val="single" w:sz="4" w:space="0" w:color="auto"/>
            </w:tcBorders>
          </w:tcPr>
          <w:p w14:paraId="3B971EDA"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2F8762A5" w14:textId="77777777" w:rsidR="00CC1CF8" w:rsidRPr="00C453FE" w:rsidRDefault="00CC1CF8" w:rsidP="008D54E3">
            <w:pPr>
              <w:jc w:val="center"/>
            </w:pPr>
          </w:p>
        </w:tc>
        <w:tc>
          <w:tcPr>
            <w:tcW w:w="992" w:type="dxa"/>
            <w:tcBorders>
              <w:top w:val="single" w:sz="4" w:space="0" w:color="auto"/>
              <w:left w:val="single" w:sz="4" w:space="0" w:color="auto"/>
              <w:bottom w:val="single" w:sz="4" w:space="0" w:color="auto"/>
              <w:right w:val="single" w:sz="4" w:space="0" w:color="auto"/>
            </w:tcBorders>
          </w:tcPr>
          <w:p w14:paraId="77E0186C" w14:textId="77777777" w:rsidR="00CC1CF8" w:rsidRPr="00C453FE" w:rsidRDefault="00CC1CF8" w:rsidP="008D54E3">
            <w:pPr>
              <w:jc w:val="center"/>
            </w:pPr>
          </w:p>
        </w:tc>
        <w:tc>
          <w:tcPr>
            <w:tcW w:w="1418" w:type="dxa"/>
            <w:tcBorders>
              <w:top w:val="single" w:sz="4" w:space="0" w:color="auto"/>
              <w:left w:val="single" w:sz="4" w:space="0" w:color="auto"/>
              <w:bottom w:val="single" w:sz="4" w:space="0" w:color="auto"/>
              <w:right w:val="single" w:sz="4" w:space="0" w:color="auto"/>
            </w:tcBorders>
          </w:tcPr>
          <w:p w14:paraId="6B15E82F" w14:textId="77777777" w:rsidR="00CC1CF8" w:rsidRPr="00C453FE" w:rsidRDefault="00CC1CF8" w:rsidP="008D54E3">
            <w:pPr>
              <w:jc w:val="center"/>
            </w:pPr>
          </w:p>
        </w:tc>
        <w:tc>
          <w:tcPr>
            <w:tcW w:w="1842" w:type="dxa"/>
            <w:tcBorders>
              <w:top w:val="single" w:sz="4" w:space="0" w:color="auto"/>
              <w:left w:val="single" w:sz="4" w:space="0" w:color="auto"/>
              <w:bottom w:val="single" w:sz="4" w:space="0" w:color="auto"/>
              <w:right w:val="single" w:sz="4" w:space="0" w:color="auto"/>
            </w:tcBorders>
          </w:tcPr>
          <w:p w14:paraId="1F071CC0" w14:textId="77777777" w:rsidR="00CC1CF8" w:rsidRPr="00C453FE" w:rsidRDefault="00CC1CF8" w:rsidP="008D54E3">
            <w:pPr>
              <w:jc w:val="center"/>
            </w:pPr>
          </w:p>
        </w:tc>
        <w:tc>
          <w:tcPr>
            <w:tcW w:w="5249" w:type="dxa"/>
            <w:tcBorders>
              <w:top w:val="single" w:sz="4" w:space="0" w:color="auto"/>
              <w:left w:val="single" w:sz="4" w:space="0" w:color="auto"/>
              <w:bottom w:val="single" w:sz="4" w:space="0" w:color="auto"/>
              <w:right w:val="single" w:sz="4" w:space="0" w:color="auto"/>
            </w:tcBorders>
          </w:tcPr>
          <w:p w14:paraId="42794424" w14:textId="4D5DB575" w:rsidR="00CC1CF8" w:rsidRPr="00C453FE" w:rsidRDefault="00CC1CF8" w:rsidP="008D54E3">
            <w:pPr>
              <w:jc w:val="center"/>
            </w:pPr>
          </w:p>
        </w:tc>
      </w:tr>
    </w:tbl>
    <w:p w14:paraId="460BB6D1" w14:textId="77777777" w:rsidR="006C0B7D" w:rsidRPr="00C453FE" w:rsidRDefault="006C0B7D" w:rsidP="00CA5876">
      <w:pPr>
        <w:ind w:right="140"/>
        <w:rPr>
          <w:bCs/>
        </w:rPr>
      </w:pPr>
    </w:p>
    <w:p w14:paraId="7E2E9B09" w14:textId="085F03D0" w:rsidR="00CA5876" w:rsidRPr="00C453FE" w:rsidRDefault="00CA5876" w:rsidP="00CA5876">
      <w:pPr>
        <w:ind w:right="140"/>
        <w:rPr>
          <w:b/>
        </w:rPr>
      </w:pPr>
      <w:r w:rsidRPr="00C453FE">
        <w:rPr>
          <w:bCs/>
        </w:rPr>
        <w:t>*ilgio (cm, m ir kt.), ploto (cm</w:t>
      </w:r>
      <w:r w:rsidRPr="00C453FE">
        <w:rPr>
          <w:bCs/>
          <w:vertAlign w:val="superscript"/>
        </w:rPr>
        <w:t>2</w:t>
      </w:r>
      <w:r w:rsidRPr="00C453FE">
        <w:rPr>
          <w:bCs/>
        </w:rPr>
        <w:t>, m</w:t>
      </w:r>
      <w:r w:rsidRPr="00C453FE">
        <w:rPr>
          <w:bCs/>
          <w:vertAlign w:val="superscript"/>
        </w:rPr>
        <w:t>2</w:t>
      </w:r>
      <w:r w:rsidRPr="00C453FE">
        <w:rPr>
          <w:bCs/>
        </w:rPr>
        <w:t xml:space="preserve"> ir kt.), tūrio (l, m</w:t>
      </w:r>
      <w:r w:rsidRPr="00C453FE">
        <w:rPr>
          <w:bCs/>
          <w:vertAlign w:val="superscript"/>
        </w:rPr>
        <w:t>3</w:t>
      </w:r>
      <w:r w:rsidRPr="00C453FE">
        <w:rPr>
          <w:bCs/>
        </w:rPr>
        <w:t xml:space="preserve"> ir kt.), masės (kg, t ir kt.), laiko (min, h ir kt.), asmenų kiekis, vienetai, paslauga ir p</w:t>
      </w:r>
      <w:r w:rsidR="003160AA" w:rsidRPr="00C453FE">
        <w:rPr>
          <w:bCs/>
        </w:rPr>
        <w:t>an</w:t>
      </w:r>
      <w:r w:rsidRPr="00C453FE">
        <w:rPr>
          <w:bCs/>
        </w:rPr>
        <w:t>.</w:t>
      </w:r>
    </w:p>
    <w:p w14:paraId="1D21E98C" w14:textId="77777777" w:rsidR="008D54E3" w:rsidRPr="00C453FE" w:rsidRDefault="008D54E3" w:rsidP="008C01A3">
      <w:pPr>
        <w:pStyle w:val="Pavadinimas"/>
        <w:rPr>
          <w:sz w:val="24"/>
          <w:szCs w:val="24"/>
          <w:lang w:val="lt-LT"/>
        </w:rPr>
      </w:pPr>
    </w:p>
    <w:p w14:paraId="68040B33" w14:textId="77777777" w:rsidR="00CA5876" w:rsidRPr="00C453FE" w:rsidRDefault="00CA5876" w:rsidP="008C01A3">
      <w:pPr>
        <w:pStyle w:val="Pavadinimas"/>
        <w:rPr>
          <w:sz w:val="24"/>
          <w:szCs w:val="24"/>
          <w:lang w:val="lt-LT"/>
        </w:rPr>
      </w:pPr>
    </w:p>
    <w:p w14:paraId="1AFEAC94" w14:textId="77777777" w:rsidR="00CA5876" w:rsidRPr="00C453FE" w:rsidRDefault="00CA5876" w:rsidP="008C01A3">
      <w:pPr>
        <w:pStyle w:val="Pavadinimas"/>
        <w:rPr>
          <w:sz w:val="24"/>
          <w:szCs w:val="24"/>
          <w:lang w:val="lt-LT"/>
        </w:rPr>
        <w:sectPr w:rsidR="00CA5876" w:rsidRPr="00C453FE" w:rsidSect="000651D5">
          <w:pgSz w:w="16838" w:h="11906" w:orient="landscape" w:code="9"/>
          <w:pgMar w:top="1701" w:right="1134" w:bottom="567" w:left="1134" w:header="567" w:footer="567" w:gutter="0"/>
          <w:cols w:space="1296"/>
          <w:titlePg/>
          <w:docGrid w:linePitch="360"/>
        </w:sectPr>
      </w:pPr>
    </w:p>
    <w:p w14:paraId="372F74EB" w14:textId="77777777" w:rsidR="008D54E3" w:rsidRPr="00C453FE" w:rsidRDefault="008D54E3" w:rsidP="00AA3DE6">
      <w:pPr>
        <w:rPr>
          <w:b/>
        </w:rPr>
      </w:pPr>
    </w:p>
    <w:p w14:paraId="32A53C54" w14:textId="77777777" w:rsidR="00AA3DE6" w:rsidRPr="00C453FE" w:rsidRDefault="00AA3DE6" w:rsidP="00AA3DE6">
      <w:pPr>
        <w:jc w:val="center"/>
        <w:rPr>
          <w:b/>
        </w:rPr>
      </w:pPr>
      <w:r w:rsidRPr="00C453FE">
        <w:rPr>
          <w:b/>
        </w:rPr>
        <w:t>PAREIŠKĖJO DEKLARACIJA</w:t>
      </w:r>
    </w:p>
    <w:p w14:paraId="08083E02" w14:textId="77777777" w:rsidR="00AA3DE6" w:rsidRPr="00C453FE" w:rsidRDefault="00AA3DE6" w:rsidP="00AA3DE6">
      <w:pPr>
        <w:jc w:val="cente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5103"/>
      </w:tblGrid>
      <w:tr w:rsidR="00766EA0" w:rsidRPr="00C453FE" w14:paraId="0F9669C6" w14:textId="77777777" w:rsidTr="005139D1">
        <w:trPr>
          <w:trHeight w:val="3147"/>
        </w:trPr>
        <w:tc>
          <w:tcPr>
            <w:tcW w:w="9668" w:type="dxa"/>
            <w:gridSpan w:val="2"/>
            <w:tcBorders>
              <w:top w:val="single" w:sz="4" w:space="0" w:color="auto"/>
              <w:left w:val="single" w:sz="4" w:space="0" w:color="auto"/>
              <w:bottom w:val="nil"/>
              <w:right w:val="single" w:sz="4" w:space="0" w:color="auto"/>
            </w:tcBorders>
            <w:hideMark/>
          </w:tcPr>
          <w:p w14:paraId="5972D0A8" w14:textId="77777777" w:rsidR="0015060A" w:rsidRPr="00C453FE" w:rsidRDefault="0015060A" w:rsidP="0015060A">
            <w:pPr>
              <w:rPr>
                <w:b/>
              </w:rPr>
            </w:pPr>
            <w:r w:rsidRPr="00C453FE">
              <w:rPr>
                <w:b/>
              </w:rPr>
              <w:t>Aš, žemiau pasirašęs asmuo, patvirtinu, kad:</w:t>
            </w:r>
          </w:p>
          <w:p w14:paraId="24BBB4C5" w14:textId="77777777" w:rsidR="0015060A" w:rsidRPr="00C453FE" w:rsidRDefault="0015060A" w:rsidP="0015060A">
            <w:pPr>
              <w:numPr>
                <w:ilvl w:val="0"/>
                <w:numId w:val="1"/>
              </w:numPr>
              <w:ind w:left="0" w:firstLine="0"/>
              <w:jc w:val="both"/>
            </w:pPr>
            <w:r w:rsidRPr="00C453FE">
              <w:t>visa informacija, pateikta Paraiškoje gauti finansinę paramą, yra teisinga;</w:t>
            </w:r>
          </w:p>
          <w:p w14:paraId="5012A715" w14:textId="77777777" w:rsidR="0015060A" w:rsidRPr="00C453FE" w:rsidRDefault="0015060A" w:rsidP="0015060A">
            <w:pPr>
              <w:numPr>
                <w:ilvl w:val="0"/>
                <w:numId w:val="1"/>
              </w:numPr>
              <w:ind w:left="0" w:firstLine="0"/>
              <w:jc w:val="both"/>
            </w:pPr>
            <w:r w:rsidRPr="00C453FE">
              <w:t xml:space="preserve">pateikdamas šią Paraišką, esu susipažinęs su visomis paramos teikimo sąlygomis, prioritetais ir apribojimais, žinau atsakomybę ir padarinius, šių sąlygų nesilaikius; </w:t>
            </w:r>
          </w:p>
          <w:p w14:paraId="76A0AF56" w14:textId="77777777" w:rsidR="0015060A" w:rsidRPr="00C453FE" w:rsidRDefault="0015060A" w:rsidP="0015060A">
            <w:pPr>
              <w:numPr>
                <w:ilvl w:val="0"/>
                <w:numId w:val="1"/>
              </w:numPr>
              <w:ind w:left="0" w:firstLine="0"/>
              <w:jc w:val="both"/>
            </w:pPr>
            <w:r w:rsidRPr="00C453FE">
              <w:t>esu tiesiogiai atsakingas už teikiamos paramos tinkamą valdymą;</w:t>
            </w:r>
          </w:p>
          <w:p w14:paraId="0D7366DD" w14:textId="77777777" w:rsidR="0015060A" w:rsidRPr="00C453FE" w:rsidRDefault="0015060A" w:rsidP="0015060A">
            <w:pPr>
              <w:numPr>
                <w:ilvl w:val="0"/>
                <w:numId w:val="1"/>
              </w:numPr>
              <w:ind w:left="0" w:firstLine="0"/>
              <w:jc w:val="both"/>
            </w:pPr>
            <w:r w:rsidRPr="00C453FE">
              <w:t>prašoma parama yra būtina Paraiškoje numatytai veiklai įgyvendinti;</w:t>
            </w:r>
          </w:p>
          <w:p w14:paraId="1F3DE010" w14:textId="77777777" w:rsidR="0015060A" w:rsidRPr="00C453FE" w:rsidRDefault="0015060A" w:rsidP="0015060A">
            <w:pPr>
              <w:numPr>
                <w:ilvl w:val="0"/>
                <w:numId w:val="1"/>
              </w:numPr>
              <w:ind w:left="0" w:firstLine="0"/>
              <w:jc w:val="both"/>
            </w:pPr>
            <w:r w:rsidRPr="00C453FE">
              <w:t>tinkamai informuosiu Anykščių rajono savivaldybės administraciją apie bet kokius duomenų, veiklų pasikeitimus ir bet kokius kitus pasikeitimus, nukrypimus, įgyvendinant veiklas;</w:t>
            </w:r>
          </w:p>
          <w:p w14:paraId="23C98CFF" w14:textId="77777777" w:rsidR="0015060A" w:rsidRPr="00C453FE" w:rsidRDefault="0015060A" w:rsidP="0015060A">
            <w:pPr>
              <w:numPr>
                <w:ilvl w:val="0"/>
                <w:numId w:val="1"/>
              </w:numPr>
              <w:ind w:left="0" w:firstLine="0"/>
              <w:jc w:val="both"/>
            </w:pPr>
            <w:r w:rsidRPr="00C453FE">
              <w:t xml:space="preserve">sutinku visiškai atsiskaityti už suteiktą finansinę paramą projektui pasibaigus; </w:t>
            </w:r>
          </w:p>
          <w:p w14:paraId="0632DB8C" w14:textId="77777777" w:rsidR="0015060A" w:rsidRPr="00C453FE" w:rsidRDefault="0015060A" w:rsidP="0015060A">
            <w:pPr>
              <w:numPr>
                <w:ilvl w:val="0"/>
                <w:numId w:val="1"/>
              </w:numPr>
              <w:ind w:left="0" w:firstLine="0"/>
              <w:jc w:val="both"/>
            </w:pPr>
            <w:r w:rsidRPr="00C453FE">
              <w:t>įsipareigoju tinkamai nustatyta tvarka saugoti ir pateikti Anykščių rajono savivaldybės administracijai bet kokius dokumentus, susijusius su veiklos įgyvendinimu;</w:t>
            </w:r>
          </w:p>
          <w:p w14:paraId="0D624FA7" w14:textId="24315F66" w:rsidR="00AA3DE6" w:rsidRPr="00C453FE" w:rsidRDefault="00AA3DE6" w:rsidP="0015060A">
            <w:pPr>
              <w:numPr>
                <w:ilvl w:val="0"/>
                <w:numId w:val="1"/>
              </w:numPr>
              <w:ind w:left="0"/>
              <w:jc w:val="both"/>
            </w:pPr>
          </w:p>
        </w:tc>
      </w:tr>
      <w:tr w:rsidR="00766EA0" w:rsidRPr="00C453FE" w14:paraId="66BEF2D8" w14:textId="77777777" w:rsidTr="005139D1">
        <w:trPr>
          <w:trHeight w:val="371"/>
        </w:trPr>
        <w:tc>
          <w:tcPr>
            <w:tcW w:w="9668" w:type="dxa"/>
            <w:gridSpan w:val="2"/>
            <w:tcBorders>
              <w:top w:val="nil"/>
              <w:left w:val="single" w:sz="4" w:space="0" w:color="auto"/>
              <w:bottom w:val="single" w:sz="4" w:space="0" w:color="auto"/>
              <w:right w:val="single" w:sz="4" w:space="0" w:color="auto"/>
            </w:tcBorders>
            <w:hideMark/>
          </w:tcPr>
          <w:p w14:paraId="18649BF0" w14:textId="77777777" w:rsidR="00AA3DE6" w:rsidRPr="00C453FE" w:rsidRDefault="00AA3DE6" w:rsidP="00F866AC">
            <w:r w:rsidRPr="00C453FE">
              <w:t>Pareiškėjo vardu:</w:t>
            </w:r>
          </w:p>
        </w:tc>
      </w:tr>
      <w:tr w:rsidR="00766EA0" w:rsidRPr="00C453FE" w14:paraId="1DF26979" w14:textId="77777777" w:rsidTr="005139D1">
        <w:trPr>
          <w:trHeight w:val="371"/>
        </w:trPr>
        <w:tc>
          <w:tcPr>
            <w:tcW w:w="4565" w:type="dxa"/>
            <w:tcBorders>
              <w:top w:val="nil"/>
              <w:left w:val="single" w:sz="4" w:space="0" w:color="auto"/>
              <w:bottom w:val="single" w:sz="4" w:space="0" w:color="auto"/>
              <w:right w:val="single" w:sz="4" w:space="0" w:color="auto"/>
            </w:tcBorders>
            <w:hideMark/>
          </w:tcPr>
          <w:p w14:paraId="46772C33" w14:textId="77777777" w:rsidR="00AA3DE6" w:rsidRPr="00C453FE" w:rsidRDefault="00AA3DE6" w:rsidP="00F866AC">
            <w:r w:rsidRPr="00C453FE">
              <w:t>Vardas, pavardė</w:t>
            </w:r>
          </w:p>
        </w:tc>
        <w:tc>
          <w:tcPr>
            <w:tcW w:w="5102" w:type="dxa"/>
            <w:tcBorders>
              <w:top w:val="nil"/>
              <w:left w:val="single" w:sz="4" w:space="0" w:color="auto"/>
              <w:bottom w:val="single" w:sz="4" w:space="0" w:color="auto"/>
              <w:right w:val="single" w:sz="4" w:space="0" w:color="auto"/>
            </w:tcBorders>
            <w:hideMark/>
          </w:tcPr>
          <w:p w14:paraId="64E7714C" w14:textId="77777777" w:rsidR="00AA3DE6" w:rsidRPr="00C453FE" w:rsidRDefault="00AA3DE6" w:rsidP="00F866AC">
            <w:r w:rsidRPr="00C453FE">
              <w:t>Parašas</w:t>
            </w:r>
          </w:p>
        </w:tc>
      </w:tr>
      <w:tr w:rsidR="00766EA0" w:rsidRPr="00C453FE" w14:paraId="4C453BDE" w14:textId="77777777" w:rsidTr="005139D1">
        <w:trPr>
          <w:trHeight w:val="380"/>
        </w:trPr>
        <w:tc>
          <w:tcPr>
            <w:tcW w:w="4565" w:type="dxa"/>
            <w:tcBorders>
              <w:top w:val="single" w:sz="4" w:space="0" w:color="auto"/>
              <w:left w:val="single" w:sz="4" w:space="0" w:color="auto"/>
              <w:bottom w:val="single" w:sz="4" w:space="0" w:color="auto"/>
              <w:right w:val="single" w:sz="4" w:space="0" w:color="auto"/>
            </w:tcBorders>
            <w:hideMark/>
          </w:tcPr>
          <w:p w14:paraId="77C4F9E8" w14:textId="77777777" w:rsidR="00AA3DE6" w:rsidRPr="00C453FE" w:rsidRDefault="00AA3DE6" w:rsidP="00F866AC">
            <w:r w:rsidRPr="00C453FE">
              <w:t>Pareigos</w:t>
            </w:r>
          </w:p>
        </w:tc>
        <w:tc>
          <w:tcPr>
            <w:tcW w:w="5102" w:type="dxa"/>
            <w:tcBorders>
              <w:top w:val="single" w:sz="4" w:space="0" w:color="auto"/>
              <w:left w:val="single" w:sz="4" w:space="0" w:color="auto"/>
              <w:bottom w:val="single" w:sz="4" w:space="0" w:color="auto"/>
              <w:right w:val="single" w:sz="4" w:space="0" w:color="auto"/>
            </w:tcBorders>
          </w:tcPr>
          <w:p w14:paraId="5AB426E6" w14:textId="77777777" w:rsidR="00AA3DE6" w:rsidRPr="00C453FE" w:rsidRDefault="00AA3DE6" w:rsidP="00F866AC"/>
        </w:tc>
      </w:tr>
      <w:tr w:rsidR="00766EA0" w:rsidRPr="00C453FE" w14:paraId="5593CD9F" w14:textId="77777777" w:rsidTr="005139D1">
        <w:trPr>
          <w:trHeight w:val="380"/>
        </w:trPr>
        <w:tc>
          <w:tcPr>
            <w:tcW w:w="4565" w:type="dxa"/>
            <w:tcBorders>
              <w:top w:val="single" w:sz="4" w:space="0" w:color="auto"/>
              <w:left w:val="single" w:sz="4" w:space="0" w:color="auto"/>
              <w:bottom w:val="single" w:sz="4" w:space="0" w:color="auto"/>
              <w:right w:val="single" w:sz="4" w:space="0" w:color="auto"/>
            </w:tcBorders>
            <w:hideMark/>
          </w:tcPr>
          <w:p w14:paraId="17168639" w14:textId="77777777" w:rsidR="00AA3DE6" w:rsidRPr="00C453FE" w:rsidRDefault="00AA3DE6" w:rsidP="00F866AC">
            <w:r w:rsidRPr="00C453FE">
              <w:t>Data</w:t>
            </w:r>
          </w:p>
        </w:tc>
        <w:tc>
          <w:tcPr>
            <w:tcW w:w="5102" w:type="dxa"/>
            <w:tcBorders>
              <w:top w:val="single" w:sz="4" w:space="0" w:color="auto"/>
              <w:left w:val="single" w:sz="4" w:space="0" w:color="auto"/>
              <w:bottom w:val="single" w:sz="4" w:space="0" w:color="auto"/>
              <w:right w:val="single" w:sz="4" w:space="0" w:color="auto"/>
            </w:tcBorders>
            <w:hideMark/>
          </w:tcPr>
          <w:p w14:paraId="5627F2A0" w14:textId="77777777" w:rsidR="00AA3DE6" w:rsidRPr="00C453FE" w:rsidRDefault="00AA3DE6" w:rsidP="00F866AC">
            <w:r w:rsidRPr="00C453FE">
              <w:t>Vieta</w:t>
            </w:r>
          </w:p>
        </w:tc>
      </w:tr>
    </w:tbl>
    <w:p w14:paraId="22444360" w14:textId="77777777" w:rsidR="00AA3DE6" w:rsidRPr="00C453FE" w:rsidRDefault="00AA3DE6" w:rsidP="00AA3DE6"/>
    <w:p w14:paraId="465B63CD" w14:textId="77777777" w:rsidR="00AA3DE6" w:rsidRPr="00C453FE" w:rsidRDefault="00AA3DE6" w:rsidP="00AA3DE6">
      <w:pPr>
        <w:spacing w:line="360" w:lineRule="auto"/>
        <w:rPr>
          <w:bCs/>
        </w:rPr>
      </w:pPr>
    </w:p>
    <w:p w14:paraId="49616614" w14:textId="77777777" w:rsidR="00453D94" w:rsidRPr="00C453FE" w:rsidRDefault="00453D94">
      <w:r w:rsidRPr="00C453FE">
        <w:br w:type="page"/>
      </w:r>
    </w:p>
    <w:p w14:paraId="0BF62F81" w14:textId="77777777" w:rsidR="00453D94" w:rsidRPr="00C453FE" w:rsidRDefault="00FF119B" w:rsidP="00453D94">
      <w:pPr>
        <w:ind w:left="5040"/>
        <w:jc w:val="right"/>
      </w:pPr>
      <w:r w:rsidRPr="00C453FE">
        <w:lastRenderedPageBreak/>
        <w:t xml:space="preserve">Leidybinių </w:t>
      </w:r>
      <w:r w:rsidR="00760B81" w:rsidRPr="00C453FE">
        <w:t>ir l</w:t>
      </w:r>
      <w:r w:rsidR="00673B72" w:rsidRPr="00C453FE">
        <w:t>iteratūros</w:t>
      </w:r>
      <w:r w:rsidR="00760B81" w:rsidRPr="00C453FE">
        <w:t xml:space="preserve"> </w:t>
      </w:r>
      <w:r w:rsidRPr="00C453FE">
        <w:t>veiklų</w:t>
      </w:r>
      <w:r w:rsidR="003F56EE" w:rsidRPr="00C453FE">
        <w:t xml:space="preserve"> įgyvendinimo</w:t>
      </w:r>
    </w:p>
    <w:p w14:paraId="4B1DB259" w14:textId="40CCCD8B" w:rsidR="00760B81" w:rsidRPr="00C453FE" w:rsidRDefault="00FF119B" w:rsidP="00453D94">
      <w:pPr>
        <w:ind w:left="5040"/>
        <w:jc w:val="right"/>
        <w:rPr>
          <w:bCs/>
        </w:rPr>
      </w:pPr>
      <w:r w:rsidRPr="00C453FE">
        <w:rPr>
          <w:bCs/>
        </w:rPr>
        <w:t>finansavimo tvarkos aprašo</w:t>
      </w:r>
    </w:p>
    <w:p w14:paraId="398E5C3E" w14:textId="6CD225D2" w:rsidR="00F866AC" w:rsidRPr="00C453FE" w:rsidRDefault="00FF119B" w:rsidP="00453D94">
      <w:pPr>
        <w:ind w:left="5040"/>
        <w:jc w:val="right"/>
      </w:pPr>
      <w:r w:rsidRPr="00C453FE">
        <w:t>2</w:t>
      </w:r>
      <w:r w:rsidR="00362996" w:rsidRPr="00C453FE">
        <w:t xml:space="preserve"> priedas</w:t>
      </w:r>
    </w:p>
    <w:p w14:paraId="25758D84" w14:textId="77777777" w:rsidR="00AA3DE6" w:rsidRPr="00C453FE" w:rsidRDefault="00AA3DE6" w:rsidP="00AA3DE6">
      <w:pPr>
        <w:spacing w:line="360" w:lineRule="auto"/>
        <w:rPr>
          <w:bCs/>
        </w:rPr>
      </w:pPr>
    </w:p>
    <w:p w14:paraId="29C2D660" w14:textId="77777777" w:rsidR="00414FC9" w:rsidRPr="00C453FE" w:rsidRDefault="00414FC9" w:rsidP="00414FC9">
      <w:pPr>
        <w:jc w:val="center"/>
        <w:rPr>
          <w:b/>
          <w:bCs/>
        </w:rPr>
      </w:pPr>
      <w:r w:rsidRPr="00C453FE">
        <w:rPr>
          <w:b/>
          <w:bCs/>
        </w:rPr>
        <w:t xml:space="preserve">PARAIŠKOS ADMINISTRACINĖS ATITIKTIES </w:t>
      </w:r>
    </w:p>
    <w:p w14:paraId="32A6D70D" w14:textId="77777777" w:rsidR="00414FC9" w:rsidRPr="00C453FE" w:rsidRDefault="00414FC9" w:rsidP="00414FC9">
      <w:pPr>
        <w:jc w:val="center"/>
      </w:pPr>
      <w:r w:rsidRPr="00C453FE">
        <w:rPr>
          <w:b/>
          <w:bCs/>
        </w:rPr>
        <w:t>VERTINIMO FORMA</w:t>
      </w:r>
    </w:p>
    <w:p w14:paraId="4594CDB6" w14:textId="77777777" w:rsidR="00414FC9" w:rsidRPr="00C453FE" w:rsidRDefault="00414FC9" w:rsidP="00F866AC">
      <w:pPr>
        <w:tabs>
          <w:tab w:val="left" w:pos="851"/>
        </w:tabs>
        <w:jc w:val="center"/>
        <w:rPr>
          <w:b/>
        </w:rPr>
      </w:pPr>
    </w:p>
    <w:p w14:paraId="78A49D99" w14:textId="77777777" w:rsidR="00414FC9" w:rsidRPr="00C453FE" w:rsidRDefault="00414FC9" w:rsidP="00414FC9">
      <w:pPr>
        <w:jc w:val="center"/>
      </w:pPr>
    </w:p>
    <w:p w14:paraId="5E3EF8A8" w14:textId="77777777" w:rsidR="00414FC9" w:rsidRPr="00C453FE" w:rsidRDefault="00414FC9" w:rsidP="00414FC9">
      <w:pPr>
        <w:jc w:val="center"/>
      </w:pPr>
      <w:r w:rsidRPr="00C453FE">
        <w:t>_____________________________________________________________</w:t>
      </w:r>
    </w:p>
    <w:p w14:paraId="30D62B76" w14:textId="53B6E539" w:rsidR="00414FC9" w:rsidRPr="00C453FE" w:rsidRDefault="00414FC9" w:rsidP="00414FC9">
      <w:pPr>
        <w:jc w:val="center"/>
        <w:rPr>
          <w:sz w:val="28"/>
          <w:szCs w:val="28"/>
        </w:rPr>
      </w:pPr>
      <w:r w:rsidRPr="00C453FE">
        <w:rPr>
          <w:i/>
          <w:iCs/>
          <w:sz w:val="28"/>
          <w:szCs w:val="28"/>
          <w:vertAlign w:val="superscript"/>
        </w:rPr>
        <w:t>(pareiškėjo</w:t>
      </w:r>
      <w:r w:rsidR="00F5005A" w:rsidRPr="00C453FE">
        <w:rPr>
          <w:i/>
          <w:iCs/>
          <w:sz w:val="28"/>
          <w:szCs w:val="28"/>
          <w:vertAlign w:val="superscript"/>
        </w:rPr>
        <w:t xml:space="preserve"> </w:t>
      </w:r>
      <w:r w:rsidRPr="00C453FE">
        <w:rPr>
          <w:i/>
          <w:iCs/>
          <w:sz w:val="28"/>
          <w:szCs w:val="28"/>
          <w:vertAlign w:val="superscript"/>
        </w:rPr>
        <w:t>pavadinimas)</w:t>
      </w:r>
    </w:p>
    <w:p w14:paraId="234E0CF5" w14:textId="77777777" w:rsidR="00414FC9" w:rsidRPr="00C453FE" w:rsidRDefault="00414FC9" w:rsidP="00414FC9">
      <w:pPr>
        <w:jc w:val="center"/>
      </w:pPr>
      <w:r w:rsidRPr="00C453FE">
        <w:t>_____________________________________________________________</w:t>
      </w:r>
    </w:p>
    <w:p w14:paraId="0453EA99" w14:textId="77777777" w:rsidR="00414FC9" w:rsidRPr="00C453FE" w:rsidRDefault="00414FC9" w:rsidP="00414FC9">
      <w:pPr>
        <w:jc w:val="center"/>
        <w:rPr>
          <w:sz w:val="28"/>
          <w:szCs w:val="28"/>
        </w:rPr>
      </w:pPr>
      <w:r w:rsidRPr="00C453FE">
        <w:rPr>
          <w:i/>
          <w:iCs/>
          <w:sz w:val="28"/>
          <w:szCs w:val="28"/>
          <w:vertAlign w:val="superscript"/>
        </w:rPr>
        <w:t>(projekto pavadinimas)</w:t>
      </w:r>
    </w:p>
    <w:p w14:paraId="225BB006" w14:textId="77777777" w:rsidR="00414FC9" w:rsidRPr="00C453FE" w:rsidRDefault="00414FC9" w:rsidP="00F866AC">
      <w:pPr>
        <w:tabs>
          <w:tab w:val="left" w:pos="851"/>
        </w:tabs>
        <w:jc w:val="center"/>
        <w:rPr>
          <w:b/>
        </w:rPr>
      </w:pPr>
    </w:p>
    <w:p w14:paraId="327C91C0" w14:textId="77777777" w:rsidR="00414FC9" w:rsidRPr="00C453FE" w:rsidRDefault="00414FC9" w:rsidP="00F866AC">
      <w:pPr>
        <w:tabs>
          <w:tab w:val="left" w:pos="851"/>
        </w:tabs>
        <w:jc w:val="center"/>
        <w:rPr>
          <w:b/>
        </w:rPr>
      </w:pPr>
    </w:p>
    <w:p w14:paraId="6FF035BC" w14:textId="77777777" w:rsidR="00414FC9" w:rsidRPr="00C453FE" w:rsidRDefault="00414FC9" w:rsidP="00F866AC">
      <w:pPr>
        <w:tabs>
          <w:tab w:val="left" w:pos="851"/>
        </w:tabs>
        <w:jc w:val="center"/>
        <w:rPr>
          <w:b/>
        </w:rPr>
      </w:pPr>
    </w:p>
    <w:tbl>
      <w:tblPr>
        <w:tblW w:w="9678" w:type="dxa"/>
        <w:tblLayout w:type="fixed"/>
        <w:tblCellMar>
          <w:top w:w="15" w:type="dxa"/>
          <w:left w:w="15" w:type="dxa"/>
          <w:bottom w:w="15" w:type="dxa"/>
          <w:right w:w="15" w:type="dxa"/>
        </w:tblCellMar>
        <w:tblLook w:val="04A0" w:firstRow="1" w:lastRow="0" w:firstColumn="1" w:lastColumn="0" w:noHBand="0" w:noVBand="1"/>
      </w:tblPr>
      <w:tblGrid>
        <w:gridCol w:w="7366"/>
        <w:gridCol w:w="1134"/>
        <w:gridCol w:w="1178"/>
      </w:tblGrid>
      <w:tr w:rsidR="00766EA0" w:rsidRPr="00C453FE" w14:paraId="0C70C46E" w14:textId="77777777" w:rsidTr="00CD6AA2">
        <w:trPr>
          <w:trHeight w:val="501"/>
        </w:trPr>
        <w:tc>
          <w:tcPr>
            <w:tcW w:w="73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D4A55F8" w14:textId="77777777" w:rsidR="00414FC9" w:rsidRPr="00C453FE" w:rsidRDefault="00414FC9" w:rsidP="00414FC9">
            <w:pPr>
              <w:jc w:val="center"/>
            </w:pPr>
            <w:r w:rsidRPr="00C453FE">
              <w:rPr>
                <w:b/>
                <w:bCs/>
              </w:rPr>
              <w:t>Administracinės atitikties reikalavimai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57D101DB" w14:textId="4CA30F4C" w:rsidR="00414FC9" w:rsidRPr="00C453FE" w:rsidRDefault="00414FC9" w:rsidP="00414FC9">
            <w:pPr>
              <w:jc w:val="center"/>
            </w:pPr>
            <w:r w:rsidRPr="00C453FE">
              <w:rPr>
                <w:b/>
                <w:bCs/>
              </w:rPr>
              <w:t>Taip</w:t>
            </w:r>
            <w:r w:rsidR="00A25FE3" w:rsidRPr="00C453FE">
              <w:rPr>
                <w:b/>
                <w:bCs/>
              </w:rPr>
              <w:t xml:space="preserve"> </w:t>
            </w:r>
            <w:r w:rsidRPr="00C453FE">
              <w:rPr>
                <w:b/>
                <w:bCs/>
              </w:rPr>
              <w:t>/</w:t>
            </w:r>
          </w:p>
          <w:p w14:paraId="084104A8" w14:textId="77777777" w:rsidR="00414FC9" w:rsidRPr="00C453FE" w:rsidRDefault="00414FC9" w:rsidP="00414FC9">
            <w:pPr>
              <w:jc w:val="center"/>
            </w:pPr>
            <w:r w:rsidRPr="00C453FE">
              <w:rPr>
                <w:b/>
                <w:bCs/>
              </w:rPr>
              <w:t>Ne</w:t>
            </w:r>
          </w:p>
        </w:tc>
        <w:tc>
          <w:tcPr>
            <w:tcW w:w="1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415C4931" w14:textId="77777777" w:rsidR="00414FC9" w:rsidRPr="00C453FE" w:rsidRDefault="00414FC9" w:rsidP="00414FC9">
            <w:pPr>
              <w:jc w:val="center"/>
            </w:pPr>
            <w:r w:rsidRPr="00C453FE">
              <w:rPr>
                <w:b/>
                <w:bCs/>
              </w:rPr>
              <w:t>Pastabos </w:t>
            </w:r>
          </w:p>
        </w:tc>
      </w:tr>
      <w:tr w:rsidR="00766EA0" w:rsidRPr="00C453FE" w14:paraId="6BF0327B" w14:textId="77777777" w:rsidTr="00CD6AA2">
        <w:trPr>
          <w:trHeight w:val="335"/>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D2C6B74" w14:textId="77777777" w:rsidR="00414FC9" w:rsidRPr="00C453FE" w:rsidRDefault="00414FC9" w:rsidP="00414FC9">
            <w:pPr>
              <w:numPr>
                <w:ilvl w:val="0"/>
                <w:numId w:val="23"/>
              </w:numPr>
              <w:spacing w:after="200" w:line="276" w:lineRule="auto"/>
              <w:ind w:left="360"/>
              <w:textAlignment w:val="baseline"/>
            </w:pPr>
            <w:r w:rsidRPr="00C453FE">
              <w:t>Paraiška pateikta iki skelbime nurodytos datos.</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32386"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6921D" w14:textId="77777777" w:rsidR="00414FC9" w:rsidRPr="00C453FE" w:rsidRDefault="00414FC9" w:rsidP="00414FC9"/>
        </w:tc>
      </w:tr>
      <w:tr w:rsidR="00766EA0" w:rsidRPr="00C453FE" w14:paraId="1560E006" w14:textId="77777777" w:rsidTr="00CD6AA2">
        <w:trPr>
          <w:trHeight w:val="316"/>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8CD919D" w14:textId="17FE8D1F" w:rsidR="00414FC9" w:rsidRPr="00C453FE" w:rsidRDefault="00C06E59" w:rsidP="00BB47E3">
            <w:pPr>
              <w:numPr>
                <w:ilvl w:val="0"/>
                <w:numId w:val="23"/>
              </w:numPr>
              <w:tabs>
                <w:tab w:val="num" w:pos="330"/>
              </w:tabs>
              <w:spacing w:after="200" w:line="276" w:lineRule="auto"/>
              <w:ind w:left="60" w:hanging="90"/>
              <w:contextualSpacing/>
              <w:jc w:val="both"/>
              <w:textAlignment w:val="baseline"/>
            </w:pPr>
            <w:r w:rsidRPr="00C453FE">
              <w:t>Paraiška užpildyta kompiuteriu lietuvių kalba pagal patvirtintą Paraiškos formą (Aprašo 1 priedas).</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83AD6"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5CE87" w14:textId="77777777" w:rsidR="00414FC9" w:rsidRPr="00C453FE" w:rsidRDefault="00414FC9" w:rsidP="00414FC9"/>
        </w:tc>
      </w:tr>
      <w:tr w:rsidR="00766EA0" w:rsidRPr="00C453FE" w14:paraId="095BA9E5" w14:textId="77777777" w:rsidTr="00CD6AA2">
        <w:trPr>
          <w:trHeight w:val="611"/>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07EF007" w14:textId="7ECF5B4F" w:rsidR="00414FC9" w:rsidRPr="00C453FE" w:rsidRDefault="00414FC9" w:rsidP="004F6A67">
            <w:pPr>
              <w:jc w:val="both"/>
            </w:pPr>
            <w:r w:rsidRPr="00C453FE">
              <w:t xml:space="preserve">3. </w:t>
            </w:r>
            <w:r w:rsidR="00C06E59" w:rsidRPr="00C453FE">
              <w:t>Paraiška pasirašyta pareiškėjo arba jo įgalioto asmens, turinčio teisę veikti pareiškėjo vardu.</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CB1452"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D772CA" w14:textId="77777777" w:rsidR="00414FC9" w:rsidRPr="00C453FE" w:rsidRDefault="00414FC9" w:rsidP="00414FC9"/>
        </w:tc>
      </w:tr>
      <w:tr w:rsidR="00766EA0" w:rsidRPr="00C453FE" w14:paraId="7DD4121D" w14:textId="77777777" w:rsidTr="00CD6AA2">
        <w:trPr>
          <w:trHeight w:val="899"/>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C9168FF" w14:textId="4B740D03" w:rsidR="00414FC9" w:rsidRPr="00C453FE" w:rsidRDefault="00414FC9" w:rsidP="00414FC9">
            <w:pPr>
              <w:jc w:val="both"/>
            </w:pPr>
            <w:r w:rsidRPr="00C453FE">
              <w:t xml:space="preserve">4. </w:t>
            </w:r>
            <w:r w:rsidR="00C06E59" w:rsidRPr="00C453FE">
              <w:t>Paraiška pilnai užpildyta ir prie jos pateikti dokumentai tvarkingai susegti, sunumeruoti, suantspauduoti, dokumentų kopijos patvirtintos pareiškėjo vadovo arba jo įgalioto asmens.</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75B7F6"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1F0A1E" w14:textId="77777777" w:rsidR="00414FC9" w:rsidRPr="00C453FE" w:rsidRDefault="00414FC9" w:rsidP="00414FC9"/>
        </w:tc>
      </w:tr>
      <w:tr w:rsidR="00766EA0" w:rsidRPr="00C453FE" w14:paraId="17FF4339" w14:textId="77777777" w:rsidTr="00CD6AA2">
        <w:trPr>
          <w:trHeight w:val="415"/>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BC7CE0F" w14:textId="2D8A827B" w:rsidR="00414FC9" w:rsidRPr="00C453FE" w:rsidRDefault="00414FC9" w:rsidP="00414FC9">
            <w:pPr>
              <w:jc w:val="both"/>
            </w:pPr>
            <w:r w:rsidRPr="00C453FE">
              <w:t xml:space="preserve">5. </w:t>
            </w:r>
            <w:r w:rsidR="00C06E59" w:rsidRPr="00C453FE">
              <w:t>Prie Paraiškos pridėti visi būtini dokumentai, nurodyti Aprašo 10 punkte.</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38E21A"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46D250" w14:textId="77777777" w:rsidR="00414FC9" w:rsidRPr="00C453FE" w:rsidRDefault="00414FC9" w:rsidP="00414FC9"/>
        </w:tc>
      </w:tr>
      <w:tr w:rsidR="004B345F" w:rsidRPr="00C453FE" w14:paraId="1FCAF5E5" w14:textId="77777777" w:rsidTr="00CD6AA2">
        <w:trPr>
          <w:trHeight w:val="415"/>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3F4CDAE" w14:textId="50AC44FC" w:rsidR="004B345F" w:rsidRPr="00C453FE" w:rsidRDefault="004B345F" w:rsidP="004B345F">
            <w:pPr>
              <w:jc w:val="both"/>
            </w:pPr>
            <w:r w:rsidRPr="00C453FE">
              <w:t xml:space="preserve">6. </w:t>
            </w:r>
            <w:r w:rsidR="00C06E59" w:rsidRPr="00C453FE">
              <w:t>Pareiškėjas yra atsiskaitęs už ankstesniais kalendoriniais metais iš Savivaldybės (ir (ar) valstybės) biudžeto konkurso būdu gautas lėšas ir gautas lėšas panaudojo tikslingai.</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8346A8" w14:textId="77777777" w:rsidR="004B345F" w:rsidRPr="00C453FE" w:rsidRDefault="004B345F"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3A6896" w14:textId="77777777" w:rsidR="004B345F" w:rsidRPr="00C453FE" w:rsidRDefault="004B345F" w:rsidP="00414FC9"/>
        </w:tc>
      </w:tr>
      <w:tr w:rsidR="00766EA0" w:rsidRPr="00C453FE" w14:paraId="71FC6B49" w14:textId="77777777" w:rsidTr="00CD6AA2">
        <w:trPr>
          <w:trHeight w:val="415"/>
        </w:trPr>
        <w:tc>
          <w:tcPr>
            <w:tcW w:w="736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hideMark/>
          </w:tcPr>
          <w:p w14:paraId="36C2945C" w14:textId="7811ECF7" w:rsidR="004B345F" w:rsidRPr="00C453FE" w:rsidRDefault="004B345F" w:rsidP="00721E38">
            <w:pPr>
              <w:jc w:val="both"/>
            </w:pPr>
            <w:r w:rsidRPr="00C453FE">
              <w:t>7</w:t>
            </w:r>
            <w:r w:rsidR="00950355" w:rsidRPr="00C453FE">
              <w:t xml:space="preserve">. </w:t>
            </w:r>
            <w:r w:rsidR="00C06E59" w:rsidRPr="00C453FE">
              <w:t>Pareiškėjas yra pateikęs finansines ataskaitas ir veiklos ataskaitos planus Registrų centrui (tikrinama registrucentras.lt/Carol_Fup/)</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25F2B"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C9D4FA" w14:textId="77777777" w:rsidR="00414FC9" w:rsidRPr="00C453FE" w:rsidRDefault="00414FC9" w:rsidP="00414FC9"/>
        </w:tc>
      </w:tr>
      <w:tr w:rsidR="00766EA0" w:rsidRPr="00C453FE" w14:paraId="3A591712" w14:textId="77777777" w:rsidTr="00CD6AA2">
        <w:trPr>
          <w:trHeight w:val="415"/>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BACC215" w14:textId="5B9EA7FA" w:rsidR="00414FC9" w:rsidRPr="00C453FE" w:rsidRDefault="00C06E59" w:rsidP="00A4771D">
            <w:pPr>
              <w:jc w:val="both"/>
            </w:pPr>
            <w:r w:rsidRPr="00C453FE">
              <w:t>8. Paraiška atitinka Aprašo 7 punkto nuostatas (bent 2 prioritetus), remiamas veiklas.</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9E957E" w14:textId="77777777" w:rsidR="00414FC9" w:rsidRPr="00C453FE" w:rsidRDefault="00414FC9"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9D1F9" w14:textId="77777777" w:rsidR="00414FC9" w:rsidRPr="00C453FE" w:rsidRDefault="00414FC9" w:rsidP="00414FC9"/>
        </w:tc>
      </w:tr>
      <w:tr w:rsidR="00A96A94" w:rsidRPr="00C453FE" w14:paraId="29C7AA91" w14:textId="77777777" w:rsidTr="00CD6AA2">
        <w:trPr>
          <w:trHeight w:val="415"/>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9739F5" w14:textId="16314027" w:rsidR="00A96A94" w:rsidRPr="00C453FE" w:rsidRDefault="00A96A94" w:rsidP="00A4771D">
            <w:pPr>
              <w:jc w:val="both"/>
            </w:pPr>
            <w:r w:rsidRPr="00C453FE">
              <w:t>9. Paraiška atitinka tinkamas finansuoti projekto išlaidas ir kitus specialius reikalavimus, nurodytus Aprašo 14 punkte.</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974EAF" w14:textId="77777777" w:rsidR="00A96A94" w:rsidRPr="00C453FE" w:rsidRDefault="00A96A94"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271E2" w14:textId="77777777" w:rsidR="00A96A94" w:rsidRPr="00C453FE" w:rsidRDefault="00A96A94" w:rsidP="00414FC9"/>
        </w:tc>
      </w:tr>
      <w:tr w:rsidR="00A96A94" w:rsidRPr="00C453FE" w14:paraId="4FACC69D" w14:textId="77777777" w:rsidTr="00CD6AA2">
        <w:trPr>
          <w:trHeight w:val="415"/>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E23CC70" w14:textId="0152C259" w:rsidR="00A96A94" w:rsidRPr="00C453FE" w:rsidRDefault="00A96A94" w:rsidP="00A4771D">
            <w:pPr>
              <w:jc w:val="both"/>
            </w:pPr>
            <w:r w:rsidRPr="00C453FE">
              <w:t>*Jei bent vienas Paraiškos administracinės atitikties vertinimo kriterijus pažymėtas neigiamai, Paraiška toliau nevertinama.</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66AEF1" w14:textId="77777777" w:rsidR="00A96A94" w:rsidRPr="00C453FE" w:rsidRDefault="00A96A94" w:rsidP="00414FC9"/>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522D9E" w14:textId="77777777" w:rsidR="00A96A94" w:rsidRPr="00C453FE" w:rsidRDefault="00A96A94" w:rsidP="00414FC9"/>
        </w:tc>
      </w:tr>
      <w:tr w:rsidR="00A96A94" w:rsidRPr="00C453FE" w14:paraId="1628AD74" w14:textId="77777777" w:rsidTr="00865374">
        <w:trPr>
          <w:trHeight w:val="415"/>
        </w:trPr>
        <w:tc>
          <w:tcPr>
            <w:tcW w:w="967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FA88821" w14:textId="77777777" w:rsidR="00A96A94" w:rsidRPr="00C453FE" w:rsidRDefault="00A96A94" w:rsidP="00A96A94">
            <w:r w:rsidRPr="00C453FE">
              <w:t xml:space="preserve">Koordinatoriaus pastabos teikiamos komisijai: </w:t>
            </w:r>
          </w:p>
          <w:p w14:paraId="6F7B200B" w14:textId="77777777" w:rsidR="00A96A94" w:rsidRPr="00C453FE" w:rsidRDefault="00A96A94" w:rsidP="00A96A94"/>
          <w:p w14:paraId="61894B54" w14:textId="77777777" w:rsidR="00A96A94" w:rsidRPr="00C453FE" w:rsidRDefault="00A96A94" w:rsidP="00A96A94"/>
          <w:p w14:paraId="1FA4F3C6" w14:textId="77777777" w:rsidR="00A96A94" w:rsidRPr="00C453FE" w:rsidRDefault="00A96A94" w:rsidP="00414FC9"/>
        </w:tc>
      </w:tr>
    </w:tbl>
    <w:p w14:paraId="06D6F0AC" w14:textId="77777777" w:rsidR="00414FC9" w:rsidRPr="00C453FE" w:rsidRDefault="00414FC9" w:rsidP="00F866AC">
      <w:pPr>
        <w:tabs>
          <w:tab w:val="left" w:pos="851"/>
        </w:tabs>
        <w:jc w:val="center"/>
        <w:rPr>
          <w:b/>
        </w:rPr>
      </w:pPr>
    </w:p>
    <w:p w14:paraId="4DDD1F7A" w14:textId="77777777" w:rsidR="00414FC9" w:rsidRPr="00C453FE" w:rsidRDefault="00414FC9" w:rsidP="00F866AC">
      <w:pPr>
        <w:tabs>
          <w:tab w:val="left" w:pos="851"/>
        </w:tabs>
        <w:jc w:val="center"/>
        <w:rPr>
          <w:b/>
        </w:rPr>
      </w:pPr>
    </w:p>
    <w:p w14:paraId="370D61B7" w14:textId="77777777" w:rsidR="00414FC9" w:rsidRPr="00C453FE" w:rsidRDefault="00414FC9" w:rsidP="00F866AC">
      <w:pPr>
        <w:tabs>
          <w:tab w:val="left" w:pos="851"/>
        </w:tabs>
        <w:jc w:val="center"/>
        <w:rPr>
          <w:b/>
        </w:rPr>
      </w:pPr>
    </w:p>
    <w:p w14:paraId="282FAA46" w14:textId="3EDF45B3" w:rsidR="00A96A94" w:rsidRPr="00C453FE" w:rsidRDefault="00414FC9" w:rsidP="00A96A94">
      <w:pPr>
        <w:rPr>
          <w:u w:val="single"/>
        </w:rPr>
      </w:pPr>
      <w:r w:rsidRPr="00C453FE">
        <w:rPr>
          <w:b/>
          <w:bCs/>
        </w:rPr>
        <w:t>Paraišką įvertino</w:t>
      </w:r>
      <w:r w:rsidR="00A96A94" w:rsidRPr="00C453FE">
        <w:rPr>
          <w:b/>
          <w:bCs/>
        </w:rPr>
        <w:t>:</w:t>
      </w:r>
      <w:r w:rsidR="00F5005A" w:rsidRPr="00C453FE">
        <w:rPr>
          <w:b/>
          <w:bCs/>
        </w:rPr>
        <w:t xml:space="preserve"> </w:t>
      </w:r>
      <w:r w:rsidR="00A96A94" w:rsidRPr="00C453FE">
        <w:rPr>
          <w:b/>
          <w:bCs/>
        </w:rPr>
        <w:t xml:space="preserve">                </w:t>
      </w:r>
      <w:r w:rsidR="00A96A94" w:rsidRPr="00C453FE">
        <w:rPr>
          <w:u w:val="single"/>
        </w:rPr>
        <w:t>______________                                 ______________________      </w:t>
      </w:r>
    </w:p>
    <w:p w14:paraId="47A3F7B3" w14:textId="77777777" w:rsidR="00A96A94" w:rsidRPr="00C453FE" w:rsidRDefault="00A96A94" w:rsidP="00A96A94">
      <w:pPr>
        <w:ind w:left="2160" w:firstLine="720"/>
        <w:rPr>
          <w:i/>
          <w:iCs/>
          <w:sz w:val="20"/>
        </w:rPr>
      </w:pPr>
      <w:r w:rsidRPr="00C453FE">
        <w:rPr>
          <w:i/>
          <w:iCs/>
          <w:sz w:val="20"/>
        </w:rPr>
        <w:t>          (parašas)        )                           data                                (vardas,  pavardė)</w:t>
      </w:r>
    </w:p>
    <w:p w14:paraId="158CD414" w14:textId="786277AC" w:rsidR="00414FC9" w:rsidRPr="00C453FE" w:rsidRDefault="00414FC9" w:rsidP="00A96A94"/>
    <w:p w14:paraId="427F9118" w14:textId="77777777" w:rsidR="00453D94" w:rsidRPr="00C453FE" w:rsidRDefault="00453D94">
      <w:r w:rsidRPr="00C453FE">
        <w:br w:type="page"/>
      </w:r>
    </w:p>
    <w:p w14:paraId="3C175688" w14:textId="2B359AC7" w:rsidR="00453D94" w:rsidRPr="00C453FE" w:rsidRDefault="00B60327" w:rsidP="00453D94">
      <w:pPr>
        <w:ind w:left="5670" w:right="-143"/>
        <w:jc w:val="right"/>
      </w:pPr>
      <w:r w:rsidRPr="00C453FE">
        <w:lastRenderedPageBreak/>
        <w:t xml:space="preserve">Leidybinių </w:t>
      </w:r>
      <w:r w:rsidR="00760B81" w:rsidRPr="00C453FE">
        <w:t>ir literatū</w:t>
      </w:r>
      <w:r w:rsidR="009919E8" w:rsidRPr="00C453FE">
        <w:t>ros</w:t>
      </w:r>
      <w:r w:rsidR="00760B81" w:rsidRPr="00C453FE">
        <w:t xml:space="preserve"> </w:t>
      </w:r>
      <w:r w:rsidRPr="00C453FE">
        <w:t>veiklų</w:t>
      </w:r>
    </w:p>
    <w:p w14:paraId="5E2F8BA7" w14:textId="665F78F2" w:rsidR="00760B81" w:rsidRPr="00C453FE" w:rsidRDefault="00B60327" w:rsidP="00453D94">
      <w:pPr>
        <w:ind w:left="5670" w:right="-143"/>
        <w:jc w:val="right"/>
        <w:rPr>
          <w:bCs/>
        </w:rPr>
      </w:pPr>
      <w:r w:rsidRPr="00C453FE">
        <w:rPr>
          <w:bCs/>
        </w:rPr>
        <w:t>finansavimo tvarkos aprašo</w:t>
      </w:r>
    </w:p>
    <w:p w14:paraId="1C61B083" w14:textId="77AFB813" w:rsidR="003A6674" w:rsidRPr="00C453FE" w:rsidRDefault="003A6674" w:rsidP="00453D94">
      <w:pPr>
        <w:ind w:left="5670" w:right="-143"/>
        <w:jc w:val="right"/>
      </w:pPr>
      <w:r w:rsidRPr="00C453FE">
        <w:rPr>
          <w:bCs/>
        </w:rPr>
        <w:t>3</w:t>
      </w:r>
      <w:r w:rsidR="00EF2678" w:rsidRPr="00C453FE">
        <w:rPr>
          <w:bCs/>
        </w:rPr>
        <w:t xml:space="preserve"> priedas</w:t>
      </w:r>
    </w:p>
    <w:p w14:paraId="194BD0AF" w14:textId="77777777" w:rsidR="00414FC9" w:rsidRPr="00C453FE" w:rsidRDefault="00414FC9" w:rsidP="008E3DA1">
      <w:pPr>
        <w:tabs>
          <w:tab w:val="left" w:pos="851"/>
        </w:tabs>
        <w:rPr>
          <w:b/>
        </w:rPr>
      </w:pPr>
    </w:p>
    <w:p w14:paraId="0C919508" w14:textId="77777777" w:rsidR="00C05EE8" w:rsidRPr="00C453FE" w:rsidRDefault="00C05EE8" w:rsidP="00C05EE8">
      <w:pPr>
        <w:tabs>
          <w:tab w:val="left" w:pos="851"/>
        </w:tabs>
        <w:jc w:val="center"/>
        <w:rPr>
          <w:b/>
        </w:rPr>
      </w:pPr>
      <w:r w:rsidRPr="00C453FE">
        <w:rPr>
          <w:b/>
        </w:rPr>
        <w:t>PARAIŠKOS VERTINIMO FORMA</w:t>
      </w:r>
    </w:p>
    <w:p w14:paraId="0319B219" w14:textId="77777777" w:rsidR="00414FC9" w:rsidRPr="00C453FE" w:rsidRDefault="00414FC9" w:rsidP="008E3DA1">
      <w:pPr>
        <w:tabs>
          <w:tab w:val="left" w:pos="851"/>
        </w:tabs>
        <w:rPr>
          <w:b/>
        </w:rPr>
      </w:pPr>
    </w:p>
    <w:p w14:paraId="1BCFAB92" w14:textId="77777777" w:rsidR="008E3DA1" w:rsidRPr="00C453FE" w:rsidRDefault="008E3DA1" w:rsidP="008E3DA1">
      <w:pPr>
        <w:tabs>
          <w:tab w:val="left" w:pos="851"/>
        </w:tabs>
        <w:rPr>
          <w:b/>
        </w:rPr>
      </w:pPr>
    </w:p>
    <w:p w14:paraId="0BD215BE" w14:textId="77777777" w:rsidR="00414FC9" w:rsidRPr="00C453FE" w:rsidRDefault="00C05EE8" w:rsidP="00F866AC">
      <w:pPr>
        <w:tabs>
          <w:tab w:val="left" w:pos="851"/>
        </w:tabs>
        <w:jc w:val="center"/>
        <w:rPr>
          <w:b/>
        </w:rPr>
      </w:pPr>
      <w:r w:rsidRPr="00C453FE">
        <w:rPr>
          <w:lang w:eastAsia="lt-LT"/>
        </w:rPr>
        <w:t>20__ m. _____________ d</w:t>
      </w:r>
    </w:p>
    <w:p w14:paraId="238BFF19" w14:textId="77777777" w:rsidR="00414FC9" w:rsidRPr="00C453FE" w:rsidRDefault="00414FC9" w:rsidP="008E3DA1">
      <w:pPr>
        <w:tabs>
          <w:tab w:val="left" w:pos="851"/>
        </w:tabs>
        <w:rPr>
          <w:b/>
        </w:rPr>
      </w:pPr>
    </w:p>
    <w:tbl>
      <w:tblPr>
        <w:tblW w:w="0" w:type="auto"/>
        <w:tblCellMar>
          <w:top w:w="15" w:type="dxa"/>
          <w:left w:w="15" w:type="dxa"/>
          <w:bottom w:w="15" w:type="dxa"/>
          <w:right w:w="15" w:type="dxa"/>
        </w:tblCellMar>
        <w:tblLook w:val="04A0" w:firstRow="1" w:lastRow="0" w:firstColumn="1" w:lastColumn="0" w:noHBand="0" w:noVBand="1"/>
      </w:tblPr>
      <w:tblGrid>
        <w:gridCol w:w="3114"/>
        <w:gridCol w:w="6514"/>
      </w:tblGrid>
      <w:tr w:rsidR="00766EA0" w:rsidRPr="00C453FE" w14:paraId="7C308805" w14:textId="77777777" w:rsidTr="00902630">
        <w:trPr>
          <w:trHeight w:val="287"/>
          <w:tblHeader/>
        </w:trPr>
        <w:tc>
          <w:tcPr>
            <w:tcW w:w="3114"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6737250B" w14:textId="77777777" w:rsidR="00C05EE8" w:rsidRPr="00C453FE" w:rsidRDefault="00C05EE8" w:rsidP="00C05EE8">
            <w:pPr>
              <w:rPr>
                <w:b/>
                <w:bCs/>
                <w:lang w:eastAsia="lt-LT"/>
              </w:rPr>
            </w:pPr>
            <w:r w:rsidRPr="00C453FE">
              <w:rPr>
                <w:lang w:eastAsia="lt-LT"/>
              </w:rPr>
              <w:t>Veiklos vykdytojas</w:t>
            </w:r>
          </w:p>
          <w:p w14:paraId="49951254" w14:textId="2BECBFF0" w:rsidR="00C05EE8" w:rsidRPr="00C453FE" w:rsidRDefault="00902630" w:rsidP="00C05EE8">
            <w:pPr>
              <w:rPr>
                <w:b/>
                <w:bCs/>
                <w:lang w:eastAsia="lt-LT"/>
              </w:rPr>
            </w:pPr>
            <w:r w:rsidRPr="00C453FE">
              <w:rPr>
                <w:lang w:eastAsia="lt-LT"/>
              </w:rPr>
              <w:t>(</w:t>
            </w:r>
            <w:r w:rsidRPr="00C453FE">
              <w:rPr>
                <w:i/>
                <w:iCs/>
                <w:lang w:eastAsia="lt-LT"/>
              </w:rPr>
              <w:t>nurodomas juridinio asmens pavadinimas</w:t>
            </w:r>
            <w:r w:rsidRPr="00C453FE">
              <w:rPr>
                <w:lang w:eastAsia="lt-LT"/>
              </w:rPr>
              <w:t>)</w:t>
            </w:r>
          </w:p>
        </w:tc>
        <w:tc>
          <w:tcPr>
            <w:tcW w:w="65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ECF99A" w14:textId="77777777" w:rsidR="00C05EE8" w:rsidRPr="00C453FE" w:rsidRDefault="00C05EE8" w:rsidP="00C05EE8">
            <w:pPr>
              <w:ind w:hanging="1804"/>
              <w:rPr>
                <w:b/>
                <w:bCs/>
                <w:lang w:eastAsia="lt-LT"/>
              </w:rPr>
            </w:pPr>
          </w:p>
        </w:tc>
      </w:tr>
      <w:tr w:rsidR="00766EA0" w:rsidRPr="00C453FE" w14:paraId="5DBF3BF2" w14:textId="77777777" w:rsidTr="00902630">
        <w:trPr>
          <w:tblHeader/>
        </w:trPr>
        <w:tc>
          <w:tcPr>
            <w:tcW w:w="3114"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6CDF2A6A" w14:textId="77777777" w:rsidR="00C05EE8" w:rsidRPr="00C453FE" w:rsidRDefault="00C05EE8" w:rsidP="00C05EE8">
            <w:pPr>
              <w:rPr>
                <w:b/>
                <w:bCs/>
                <w:lang w:eastAsia="lt-LT"/>
              </w:rPr>
            </w:pPr>
            <w:r w:rsidRPr="00C453FE">
              <w:rPr>
                <w:lang w:eastAsia="lt-LT"/>
              </w:rPr>
              <w:t>Projekto pavadinimas</w:t>
            </w:r>
          </w:p>
          <w:p w14:paraId="486B156D" w14:textId="77777777" w:rsidR="00C05EE8" w:rsidRPr="00C453FE" w:rsidRDefault="00C05EE8" w:rsidP="00C05EE8">
            <w:pPr>
              <w:rPr>
                <w:b/>
                <w:bCs/>
                <w:lang w:eastAsia="lt-LT"/>
              </w:rPr>
            </w:pPr>
          </w:p>
        </w:tc>
        <w:tc>
          <w:tcPr>
            <w:tcW w:w="65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21C63F" w14:textId="77777777" w:rsidR="00C05EE8" w:rsidRPr="00C453FE" w:rsidRDefault="00C05EE8" w:rsidP="00C05EE8">
            <w:pPr>
              <w:ind w:left="-812" w:hanging="1417"/>
              <w:rPr>
                <w:b/>
                <w:bCs/>
                <w:lang w:eastAsia="lt-LT"/>
              </w:rPr>
            </w:pPr>
          </w:p>
        </w:tc>
      </w:tr>
      <w:tr w:rsidR="00902630" w:rsidRPr="00C453FE" w14:paraId="3C0CFBF0" w14:textId="77777777" w:rsidTr="00902630">
        <w:trPr>
          <w:tblHeader/>
        </w:trPr>
        <w:tc>
          <w:tcPr>
            <w:tcW w:w="3114"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E67F3BC" w14:textId="0B5F5B4F" w:rsidR="00902630" w:rsidRPr="00C453FE" w:rsidRDefault="00902630" w:rsidP="00C05EE8">
            <w:pPr>
              <w:rPr>
                <w:lang w:eastAsia="lt-LT"/>
              </w:rPr>
            </w:pPr>
            <w:r w:rsidRPr="00C453FE">
              <w:rPr>
                <w:lang w:eastAsia="lt-LT"/>
              </w:rPr>
              <w:t xml:space="preserve">Nusišalinimas nuo Paraiškos vertinimo </w:t>
            </w:r>
            <w:r w:rsidRPr="00C453FE">
              <w:rPr>
                <w:i/>
                <w:iCs/>
                <w:lang w:eastAsia="lt-LT"/>
              </w:rPr>
              <w:t>(žymėti tik tuo atveju, jeigu komisijos narys nusišalina nuo Paraiškos vertinimo)</w:t>
            </w:r>
            <w:r w:rsidRPr="00C453FE">
              <w:rPr>
                <w:b/>
                <w:bCs/>
                <w:lang w:eastAsia="lt-LT"/>
              </w:rPr>
              <w:t xml:space="preserve"> </w:t>
            </w:r>
          </w:p>
        </w:tc>
        <w:tc>
          <w:tcPr>
            <w:tcW w:w="65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FE54ED" w14:textId="6671CA8C" w:rsidR="00902630" w:rsidRPr="00C453FE" w:rsidRDefault="00902630" w:rsidP="00C05EE8">
            <w:pPr>
              <w:ind w:left="-812" w:hanging="1417"/>
              <w:rPr>
                <w:b/>
                <w:bCs/>
                <w:lang w:eastAsia="lt-LT"/>
              </w:rPr>
            </w:pPr>
            <w:r w:rsidRPr="00C453FE">
              <w:rPr>
                <w:b/>
                <w:bCs/>
                <w:lang w:eastAsia="lt-LT"/>
              </w:rPr>
              <mc:AlternateContent>
                <mc:Choice Requires="wps">
                  <w:drawing>
                    <wp:anchor distT="0" distB="0" distL="114300" distR="114300" simplePos="0" relativeHeight="251659264" behindDoc="0" locked="0" layoutInCell="1" allowOverlap="1" wp14:anchorId="0F4CEB6C" wp14:editId="4A3F7404">
                      <wp:simplePos x="0" y="0"/>
                      <wp:positionH relativeFrom="column">
                        <wp:posOffset>549910</wp:posOffset>
                      </wp:positionH>
                      <wp:positionV relativeFrom="paragraph">
                        <wp:posOffset>204470</wp:posOffset>
                      </wp:positionV>
                      <wp:extent cx="637953" cy="350874"/>
                      <wp:effectExtent l="0" t="0" r="0" b="0"/>
                      <wp:wrapNone/>
                      <wp:docPr id="849218316" name="Stačiakampis 1"/>
                      <wp:cNvGraphicFramePr/>
                      <a:graphic xmlns:a="http://schemas.openxmlformats.org/drawingml/2006/main">
                        <a:graphicData uri="http://schemas.microsoft.com/office/word/2010/wordprocessingShape">
                          <wps:wsp>
                            <wps:cNvSpPr/>
                            <wps:spPr>
                              <a:xfrm>
                                <a:off x="0" y="0"/>
                                <a:ext cx="637953" cy="35087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A3CE78" w14:textId="77777777" w:rsidR="00902630" w:rsidRPr="00C453FE" w:rsidRDefault="00902630" w:rsidP="00902630">
                                  <w:pPr>
                                    <w:jc w:val="center"/>
                                  </w:pPr>
                                  <w:r w:rsidRPr="00C453FE">
                                    <w:t>TAIP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CEB6C" id="Stačiakampis 1" o:spid="_x0000_s1026" style="position:absolute;left:0;text-align:left;margin-left:43.3pt;margin-top:16.1pt;width:50.25pt;height:2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" filled="f" stroked="f" strokeweight="1pt">
                      <v:textbox>
                        <w:txbxContent>
                          <w:p w14:paraId="01A3CE78" w14:textId="77777777" w:rsidR="00902630" w:rsidRPr="00C453FE" w:rsidRDefault="00902630" w:rsidP="00902630">
                            <w:pPr>
                              <w:jc w:val="center"/>
                            </w:pPr>
                            <w:r w:rsidRPr="00C453FE">
                              <w:t>TAIP</w:t>
                            </w:r>
                          </w:p>
                        </w:txbxContent>
                      </v:textbox>
                    </v:rect>
                  </w:pict>
                </mc:Fallback>
              </mc:AlternateContent>
            </w:r>
            <w:r w:rsidRPr="00C453FE">
              <w:rPr>
                <w:b/>
                <w:bCs/>
                <w:lang w:eastAsia="lt-LT"/>
              </w:rPr>
              <mc:AlternateContent>
                <mc:Choice Requires="wps">
                  <w:drawing>
                    <wp:anchor distT="0" distB="0" distL="114300" distR="114300" simplePos="0" relativeHeight="251661312" behindDoc="0" locked="0" layoutInCell="1" allowOverlap="1" wp14:anchorId="1D90EFB6" wp14:editId="711478B1">
                      <wp:simplePos x="0" y="0"/>
                      <wp:positionH relativeFrom="column">
                        <wp:posOffset>311785</wp:posOffset>
                      </wp:positionH>
                      <wp:positionV relativeFrom="paragraph">
                        <wp:posOffset>288290</wp:posOffset>
                      </wp:positionV>
                      <wp:extent cx="212090" cy="201930"/>
                      <wp:effectExtent l="0" t="0" r="16510" b="26670"/>
                      <wp:wrapNone/>
                      <wp:docPr id="1483500566" name="Stačiakampis 1"/>
                      <wp:cNvGraphicFramePr/>
                      <a:graphic xmlns:a="http://schemas.openxmlformats.org/drawingml/2006/main">
                        <a:graphicData uri="http://schemas.microsoft.com/office/word/2010/wordprocessingShape">
                          <wps:wsp>
                            <wps:cNvSpPr/>
                            <wps:spPr>
                              <a:xfrm>
                                <a:off x="0" y="0"/>
                                <a:ext cx="212090" cy="2019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D968E" id="Stačiakampis 1" o:spid="_x0000_s1026" style="position:absolute;margin-left:24.55pt;margin-top:22.7pt;width:16.7pt;height:1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" fillcolor="white [3201]" strokecolor="black [3200]" strokeweight="1pt"/>
                  </w:pict>
                </mc:Fallback>
              </mc:AlternateContent>
            </w:r>
          </w:p>
        </w:tc>
      </w:tr>
    </w:tbl>
    <w:p w14:paraId="0C6BA3AF" w14:textId="77777777" w:rsidR="00414FC9" w:rsidRPr="00C453FE" w:rsidRDefault="00414FC9" w:rsidP="00F866AC">
      <w:pPr>
        <w:tabs>
          <w:tab w:val="left" w:pos="851"/>
        </w:tabs>
        <w:jc w:val="center"/>
        <w:rPr>
          <w:b/>
        </w:rPr>
      </w:pPr>
    </w:p>
    <w:p w14:paraId="642E8101" w14:textId="77777777" w:rsidR="008E3DA1" w:rsidRPr="00C453FE" w:rsidRDefault="008E3DA1" w:rsidP="00F866AC">
      <w:pPr>
        <w:tabs>
          <w:tab w:val="left" w:pos="851"/>
        </w:tabs>
        <w:jc w:val="center"/>
        <w:rPr>
          <w:b/>
        </w:rPr>
      </w:pPr>
    </w:p>
    <w:tbl>
      <w:tblPr>
        <w:tblW w:w="9411" w:type="dxa"/>
        <w:tblCellMar>
          <w:top w:w="15" w:type="dxa"/>
          <w:left w:w="15" w:type="dxa"/>
          <w:bottom w:w="15" w:type="dxa"/>
          <w:right w:w="15" w:type="dxa"/>
        </w:tblCellMar>
        <w:tblLook w:val="04A0" w:firstRow="1" w:lastRow="0" w:firstColumn="1" w:lastColumn="0" w:noHBand="0" w:noVBand="1"/>
      </w:tblPr>
      <w:tblGrid>
        <w:gridCol w:w="736"/>
        <w:gridCol w:w="2521"/>
        <w:gridCol w:w="4818"/>
        <w:gridCol w:w="1329"/>
        <w:gridCol w:w="7"/>
      </w:tblGrid>
      <w:tr w:rsidR="00A476BE" w:rsidRPr="00C453FE" w14:paraId="0EB4F90E" w14:textId="77777777" w:rsidTr="00BB16C2">
        <w:tc>
          <w:tcPr>
            <w:tcW w:w="9411"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E1D94AA" w14:textId="77777777" w:rsidR="00A476BE" w:rsidRPr="00C453FE" w:rsidRDefault="00A476BE" w:rsidP="00A476BE">
            <w:pPr>
              <w:jc w:val="center"/>
              <w:rPr>
                <w:lang w:eastAsia="lt-LT"/>
              </w:rPr>
            </w:pPr>
          </w:p>
          <w:p w14:paraId="475BA45D" w14:textId="77777777" w:rsidR="00A476BE" w:rsidRPr="00C453FE" w:rsidRDefault="00AA36D5" w:rsidP="00A476BE">
            <w:pPr>
              <w:jc w:val="center"/>
              <w:rPr>
                <w:lang w:eastAsia="lt-LT"/>
              </w:rPr>
            </w:pPr>
            <w:r w:rsidRPr="00C453FE">
              <w:rPr>
                <w:lang w:eastAsia="lt-LT"/>
              </w:rPr>
              <w:t xml:space="preserve">I. </w:t>
            </w:r>
            <w:r w:rsidR="00A476BE" w:rsidRPr="00C453FE">
              <w:rPr>
                <w:lang w:eastAsia="lt-LT"/>
              </w:rPr>
              <w:t>PROJEKTO ATITIKIMAS PRIORITETAMS</w:t>
            </w:r>
          </w:p>
          <w:p w14:paraId="06A54E2E" w14:textId="24643630" w:rsidR="00AA36D5" w:rsidRPr="00C453FE" w:rsidRDefault="00AA36D5" w:rsidP="00A476BE">
            <w:pPr>
              <w:jc w:val="center"/>
              <w:rPr>
                <w:lang w:eastAsia="lt-LT"/>
              </w:rPr>
            </w:pPr>
          </w:p>
        </w:tc>
      </w:tr>
      <w:tr w:rsidR="00AA36D5" w:rsidRPr="00C453FE" w14:paraId="4680D26C" w14:textId="77777777" w:rsidTr="00BB16C2">
        <w:trPr>
          <w:gridAfter w:val="1"/>
          <w:wAfter w:w="7" w:type="dxa"/>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97A4DBE" w14:textId="092F4A7A" w:rsidR="00AA36D5" w:rsidRPr="00C453FE" w:rsidRDefault="00AA36D5" w:rsidP="00AA36D5">
            <w:pPr>
              <w:jc w:val="center"/>
              <w:rPr>
                <w:lang w:eastAsia="lt-LT"/>
              </w:rPr>
            </w:pPr>
            <w:r w:rsidRPr="00C453FE">
              <w:rPr>
                <w:lang w:eastAsia="lt-LT"/>
              </w:rPr>
              <w:t xml:space="preserve">Eil. Nr. </w:t>
            </w: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057525" w14:textId="57B83E28" w:rsidR="00AA36D5" w:rsidRPr="00C453FE" w:rsidRDefault="00AA36D5" w:rsidP="00AA36D5">
            <w:pPr>
              <w:jc w:val="center"/>
              <w:rPr>
                <w:lang w:eastAsia="lt-LT"/>
              </w:rPr>
            </w:pPr>
            <w:r w:rsidRPr="00C453FE">
              <w:t>Projekto vertinimo kriterijai</w:t>
            </w:r>
          </w:p>
        </w:tc>
        <w:tc>
          <w:tcPr>
            <w:tcW w:w="481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406C07D9" w14:textId="5235644A" w:rsidR="00AA36D5" w:rsidRPr="00C453FE" w:rsidRDefault="00AA36D5" w:rsidP="00AA36D5">
            <w:pPr>
              <w:jc w:val="center"/>
              <w:rPr>
                <w:lang w:eastAsia="lt-LT"/>
              </w:rPr>
            </w:pPr>
            <w:r w:rsidRPr="00C453FE">
              <w:t>Vertinimo kriterijų aprašymas</w:t>
            </w:r>
          </w:p>
        </w:tc>
        <w:tc>
          <w:tcPr>
            <w:tcW w:w="132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0B75EFE5" w14:textId="1AB5109C" w:rsidR="00AA36D5" w:rsidRPr="00C453FE" w:rsidRDefault="00AA36D5" w:rsidP="001C0851">
            <w:pPr>
              <w:ind w:left="46" w:hanging="238"/>
              <w:jc w:val="center"/>
              <w:rPr>
                <w:lang w:eastAsia="lt-LT"/>
              </w:rPr>
            </w:pPr>
            <w:r w:rsidRPr="00C453FE">
              <w:rPr>
                <w:lang w:eastAsia="lt-LT"/>
              </w:rPr>
              <w:t xml:space="preserve">  Vertinimas</w:t>
            </w:r>
          </w:p>
        </w:tc>
      </w:tr>
      <w:tr w:rsidR="00766EA0" w:rsidRPr="00C453FE" w14:paraId="228CCE08" w14:textId="77777777" w:rsidTr="00BB16C2">
        <w:trPr>
          <w:gridAfter w:val="1"/>
          <w:wAfter w:w="7" w:type="dxa"/>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FC3465B" w14:textId="7648E6DC" w:rsidR="00C05EE8" w:rsidRPr="00C453FE" w:rsidRDefault="00AA36D5" w:rsidP="00AA36D5">
            <w:pPr>
              <w:jc w:val="center"/>
              <w:rPr>
                <w:lang w:eastAsia="lt-LT"/>
              </w:rPr>
            </w:pPr>
            <w:r w:rsidRPr="00C453FE">
              <w:rPr>
                <w:lang w:eastAsia="lt-LT"/>
              </w:rPr>
              <w:t xml:space="preserve">1. </w:t>
            </w: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5D6536C" w14:textId="77777777" w:rsidR="00D471F9" w:rsidRPr="00C453FE" w:rsidRDefault="00D471F9" w:rsidP="00C05EE8">
            <w:pPr>
              <w:jc w:val="center"/>
              <w:rPr>
                <w:lang w:eastAsia="lt-LT"/>
              </w:rPr>
            </w:pPr>
          </w:p>
          <w:p w14:paraId="28EF21C8" w14:textId="7480E2CE" w:rsidR="00AA36D5" w:rsidRPr="00C453FE" w:rsidRDefault="00AA36D5" w:rsidP="00AA36D5">
            <w:pPr>
              <w:jc w:val="center"/>
              <w:rPr>
                <w:lang w:eastAsia="lt-LT"/>
              </w:rPr>
            </w:pPr>
            <w:r w:rsidRPr="00C453FE">
              <w:rPr>
                <w:lang w:eastAsia="lt-LT"/>
              </w:rPr>
              <w:t>Projektas atitinka</w:t>
            </w:r>
            <w:r w:rsidR="00A92B89" w:rsidRPr="00C453FE">
              <w:rPr>
                <w:lang w:eastAsia="lt-LT"/>
              </w:rPr>
              <w:t xml:space="preserve"> </w:t>
            </w:r>
            <w:r w:rsidR="008205F5" w:rsidRPr="00C453FE">
              <w:rPr>
                <w:lang w:eastAsia="lt-LT"/>
              </w:rPr>
              <w:t xml:space="preserve">bent 2 </w:t>
            </w:r>
            <w:r w:rsidR="00CF1572" w:rsidRPr="00C453FE">
              <w:rPr>
                <w:lang w:eastAsia="lt-LT"/>
              </w:rPr>
              <w:t xml:space="preserve">Aprašo </w:t>
            </w:r>
            <w:r w:rsidR="001C0851" w:rsidRPr="00C453FE">
              <w:rPr>
                <w:lang w:eastAsia="lt-LT"/>
              </w:rPr>
              <w:t>7</w:t>
            </w:r>
            <w:r w:rsidR="00CF1572" w:rsidRPr="00C453FE">
              <w:rPr>
                <w:lang w:eastAsia="lt-LT"/>
              </w:rPr>
              <w:t xml:space="preserve"> punkt</w:t>
            </w:r>
            <w:r w:rsidR="001C0851" w:rsidRPr="00C453FE">
              <w:rPr>
                <w:lang w:eastAsia="lt-LT"/>
              </w:rPr>
              <w:t>o prioritetus</w:t>
            </w:r>
          </w:p>
          <w:p w14:paraId="0CFA1065" w14:textId="2CD0EB0E" w:rsidR="00C05EE8" w:rsidRPr="00C453FE" w:rsidRDefault="00C05EE8" w:rsidP="00AA36D5">
            <w:pPr>
              <w:jc w:val="center"/>
              <w:rPr>
                <w:lang w:eastAsia="lt-LT"/>
              </w:rPr>
            </w:pP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9E49E5" w14:textId="77777777" w:rsidR="00AA36D5" w:rsidRPr="00C453FE" w:rsidRDefault="00AA36D5" w:rsidP="00C05EE8">
            <w:pPr>
              <w:jc w:val="both"/>
              <w:rPr>
                <w:lang w:eastAsia="lt-LT"/>
              </w:rPr>
            </w:pPr>
          </w:p>
          <w:p w14:paraId="2A332CB0" w14:textId="77777777" w:rsidR="004C4695" w:rsidRPr="00C453FE" w:rsidRDefault="00A86ECA" w:rsidP="00C05EE8">
            <w:pPr>
              <w:rPr>
                <w:lang w:eastAsia="lt-LT"/>
              </w:rPr>
            </w:pPr>
            <w:r w:rsidRPr="00C453FE">
              <w:rPr>
                <w:lang w:eastAsia="lt-LT"/>
              </w:rPr>
              <w:t>TAIP</w:t>
            </w:r>
          </w:p>
          <w:p w14:paraId="1C76BD43" w14:textId="77777777" w:rsidR="00A86ECA" w:rsidRPr="00C453FE" w:rsidRDefault="00A86ECA" w:rsidP="00C05EE8">
            <w:pPr>
              <w:rPr>
                <w:lang w:eastAsia="lt-LT"/>
              </w:rPr>
            </w:pPr>
            <w:r w:rsidRPr="00C453FE">
              <w:rPr>
                <w:lang w:eastAsia="lt-LT"/>
              </w:rPr>
              <w:t>NE</w:t>
            </w:r>
          </w:p>
          <w:p w14:paraId="05FEC6D5" w14:textId="04CF8FE8" w:rsidR="00A86ECA" w:rsidRPr="00C453FE" w:rsidRDefault="00A86ECA" w:rsidP="00C05EE8">
            <w:pPr>
              <w:rPr>
                <w:lang w:eastAsia="lt-LT"/>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1E96D3" w14:textId="77777777" w:rsidR="00C05EE8" w:rsidRPr="00C453FE" w:rsidRDefault="00C05EE8" w:rsidP="00C05EE8">
            <w:pPr>
              <w:ind w:hanging="377"/>
              <w:rPr>
                <w:lang w:eastAsia="lt-LT"/>
              </w:rPr>
            </w:pPr>
          </w:p>
        </w:tc>
      </w:tr>
      <w:tr w:rsidR="00185B64" w:rsidRPr="00C453FE" w14:paraId="50FDD8DE" w14:textId="77777777" w:rsidTr="00BB16C2">
        <w:tc>
          <w:tcPr>
            <w:tcW w:w="9411"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660C97" w14:textId="64130033" w:rsidR="00185B64" w:rsidRPr="00C453FE" w:rsidRDefault="001C0851" w:rsidP="001C0851">
            <w:pPr>
              <w:ind w:firstLine="22"/>
              <w:rPr>
                <w:sz w:val="20"/>
                <w:szCs w:val="20"/>
                <w:lang w:eastAsia="lt-LT"/>
              </w:rPr>
            </w:pPr>
            <w:r w:rsidRPr="00C453FE">
              <w:rPr>
                <w:i/>
                <w:lang w:eastAsia="lt-LT"/>
              </w:rPr>
              <w:t>*Jei komisijos vertinimu pateiktas projektas neatitinka Aprašo 7 punkto nuostatų (bent 2 prioritetų) Paraiška toliau nevertinama, komisijos narys išvadą įrašo Paraiškos vertinimo formoje.</w:t>
            </w:r>
          </w:p>
        </w:tc>
      </w:tr>
      <w:tr w:rsidR="00AA36D5" w:rsidRPr="00C453FE" w14:paraId="5514F249" w14:textId="77777777" w:rsidTr="00BB16C2">
        <w:tc>
          <w:tcPr>
            <w:tcW w:w="9411"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1BD4C05" w14:textId="77777777" w:rsidR="00AA36D5" w:rsidRPr="00C453FE" w:rsidRDefault="00AA36D5" w:rsidP="00AA36D5">
            <w:pPr>
              <w:ind w:hanging="377"/>
              <w:jc w:val="center"/>
              <w:rPr>
                <w:lang w:eastAsia="lt-LT"/>
              </w:rPr>
            </w:pPr>
          </w:p>
          <w:p w14:paraId="761A132F" w14:textId="77777777" w:rsidR="00AA36D5" w:rsidRPr="00C453FE" w:rsidRDefault="00AA36D5" w:rsidP="00AA36D5">
            <w:pPr>
              <w:ind w:hanging="377"/>
              <w:jc w:val="center"/>
              <w:rPr>
                <w:lang w:eastAsia="lt-LT"/>
              </w:rPr>
            </w:pPr>
            <w:r w:rsidRPr="00C453FE">
              <w:rPr>
                <w:lang w:eastAsia="lt-LT"/>
              </w:rPr>
              <w:t>II. PROJEKTO ATITIKIMAS VERTINIMO KRITERIJAMS</w:t>
            </w:r>
          </w:p>
          <w:p w14:paraId="259B6240" w14:textId="313048C3" w:rsidR="00AA36D5" w:rsidRPr="00C453FE" w:rsidRDefault="00AA36D5" w:rsidP="00AA36D5">
            <w:pPr>
              <w:ind w:hanging="377"/>
              <w:jc w:val="center"/>
              <w:rPr>
                <w:lang w:eastAsia="lt-LT"/>
              </w:rPr>
            </w:pPr>
          </w:p>
        </w:tc>
      </w:tr>
      <w:tr w:rsidR="00A86ECA" w:rsidRPr="00C453FE" w14:paraId="34D0DACA" w14:textId="77777777" w:rsidTr="00BB16C2">
        <w:trPr>
          <w:gridAfter w:val="1"/>
          <w:wAfter w:w="7" w:type="dxa"/>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F15751" w14:textId="0FA08010" w:rsidR="00A86ECA" w:rsidRPr="00C453FE" w:rsidRDefault="00A476BE" w:rsidP="00C05EE8">
            <w:pPr>
              <w:jc w:val="center"/>
              <w:rPr>
                <w:lang w:eastAsia="lt-LT"/>
              </w:rPr>
            </w:pPr>
            <w:r w:rsidRPr="00C453FE">
              <w:rPr>
                <w:lang w:eastAsia="lt-LT"/>
              </w:rPr>
              <w:t xml:space="preserve">Eil. Nr. </w:t>
            </w: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AF7CEA" w14:textId="2A1824B1" w:rsidR="00A86ECA" w:rsidRPr="00C453FE" w:rsidRDefault="00A86ECA" w:rsidP="00C05EE8">
            <w:pPr>
              <w:jc w:val="center"/>
              <w:rPr>
                <w:lang w:eastAsia="lt-LT"/>
              </w:rPr>
            </w:pPr>
            <w:r w:rsidRPr="00C453FE">
              <w:t>Projekto vertinimo kriterijai</w:t>
            </w:r>
          </w:p>
        </w:tc>
        <w:tc>
          <w:tcPr>
            <w:tcW w:w="481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17580995" w14:textId="7B4471D0" w:rsidR="00A86ECA" w:rsidRPr="00C453FE" w:rsidRDefault="00A86ECA" w:rsidP="00A86ECA">
            <w:pPr>
              <w:jc w:val="center"/>
              <w:rPr>
                <w:lang w:eastAsia="lt-LT"/>
              </w:rPr>
            </w:pPr>
            <w:r w:rsidRPr="00C453FE">
              <w:t>Vertinimo kriterijų aprašymas</w:t>
            </w:r>
          </w:p>
        </w:tc>
        <w:tc>
          <w:tcPr>
            <w:tcW w:w="132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27745440" w14:textId="5E337F61" w:rsidR="00A86ECA" w:rsidRPr="00C453FE" w:rsidRDefault="00A86ECA" w:rsidP="00A86ECA">
            <w:pPr>
              <w:ind w:hanging="377"/>
              <w:jc w:val="center"/>
              <w:rPr>
                <w:lang w:eastAsia="lt-LT"/>
              </w:rPr>
            </w:pPr>
            <w:r w:rsidRPr="00C453FE">
              <w:rPr>
                <w:lang w:eastAsia="lt-LT"/>
              </w:rPr>
              <w:t xml:space="preserve">    Balai</w:t>
            </w:r>
          </w:p>
        </w:tc>
      </w:tr>
      <w:tr w:rsidR="00766EA0" w:rsidRPr="00C453FE" w14:paraId="26328FA0" w14:textId="77777777" w:rsidTr="00BB16C2">
        <w:trPr>
          <w:gridAfter w:val="1"/>
          <w:wAfter w:w="7" w:type="dxa"/>
          <w:trHeight w:val="111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EC8D749" w14:textId="615EFB31" w:rsidR="00C05EE8" w:rsidRPr="00C453FE" w:rsidRDefault="00C05EE8" w:rsidP="00AA36D5">
            <w:pPr>
              <w:pStyle w:val="Sraopastraipa"/>
              <w:numPr>
                <w:ilvl w:val="0"/>
                <w:numId w:val="33"/>
              </w:numPr>
              <w:jc w:val="center"/>
              <w:textAlignment w:val="baseline"/>
              <w:rPr>
                <w:lang w:val="lt-LT" w:eastAsia="lt-LT"/>
              </w:rPr>
            </w:pP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9F7BED8" w14:textId="77777777" w:rsidR="00C05EE8" w:rsidRPr="00C453FE" w:rsidRDefault="00C05EE8" w:rsidP="00C05EE8">
            <w:pPr>
              <w:jc w:val="center"/>
              <w:rPr>
                <w:lang w:eastAsia="lt-LT"/>
              </w:rPr>
            </w:pPr>
            <w:r w:rsidRPr="00C453FE">
              <w:rPr>
                <w:lang w:eastAsia="lt-LT"/>
              </w:rPr>
              <w:t>Projekto tikslas, uždaviniai</w:t>
            </w:r>
          </w:p>
          <w:p w14:paraId="40614E91" w14:textId="77777777" w:rsidR="00C05EE8" w:rsidRPr="00C453FE" w:rsidRDefault="00C05EE8" w:rsidP="00C05EE8">
            <w:pPr>
              <w:jc w:val="center"/>
              <w:rPr>
                <w:lang w:eastAsia="lt-LT"/>
              </w:rPr>
            </w:pPr>
            <w:r w:rsidRPr="00C453FE">
              <w:rPr>
                <w:b/>
                <w:bCs/>
                <w:lang w:eastAsia="lt-LT"/>
              </w:rPr>
              <w:t>(0–4 balai)</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CBF498" w14:textId="4E61D36B" w:rsidR="00D62866" w:rsidRPr="00C453FE" w:rsidRDefault="00452144" w:rsidP="00C05EE8">
            <w:pPr>
              <w:rPr>
                <w:lang w:eastAsia="lt-LT"/>
              </w:rPr>
            </w:pPr>
            <w:r w:rsidRPr="00C453FE">
              <w:rPr>
                <w:lang w:eastAsia="lt-LT"/>
              </w:rPr>
              <w:t>Tikslas konkretus, įgyvendinamas</w:t>
            </w:r>
          </w:p>
          <w:p w14:paraId="2ECF8E2D" w14:textId="1D9A9ED4" w:rsidR="00C05EE8" w:rsidRPr="00C453FE" w:rsidRDefault="00C05EE8" w:rsidP="00C05EE8">
            <w:pPr>
              <w:rPr>
                <w:lang w:eastAsia="lt-LT"/>
              </w:rPr>
            </w:pPr>
            <w:r w:rsidRPr="00C453FE">
              <w:rPr>
                <w:lang w:eastAsia="lt-LT"/>
              </w:rPr>
              <w:t>Atitinka – 2</w:t>
            </w:r>
          </w:p>
          <w:p w14:paraId="6B8E274A" w14:textId="77777777" w:rsidR="00C05EE8" w:rsidRPr="00C453FE" w:rsidRDefault="00C05EE8" w:rsidP="00C05EE8">
            <w:pPr>
              <w:rPr>
                <w:lang w:eastAsia="lt-LT"/>
              </w:rPr>
            </w:pPr>
            <w:r w:rsidRPr="00C453FE">
              <w:rPr>
                <w:lang w:eastAsia="lt-LT"/>
              </w:rPr>
              <w:t>Iš dalies – 1</w:t>
            </w:r>
          </w:p>
          <w:p w14:paraId="47864502" w14:textId="77777777" w:rsidR="00C05EE8" w:rsidRPr="00C453FE" w:rsidRDefault="00C05EE8" w:rsidP="00C05EE8">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1232C6" w14:textId="77777777" w:rsidR="00C05EE8" w:rsidRPr="00C453FE" w:rsidRDefault="00C05EE8" w:rsidP="00C05EE8">
            <w:pPr>
              <w:rPr>
                <w:lang w:eastAsia="lt-LT"/>
              </w:rPr>
            </w:pPr>
          </w:p>
        </w:tc>
      </w:tr>
      <w:tr w:rsidR="00766EA0" w:rsidRPr="00C453FE" w14:paraId="3E371B33" w14:textId="77777777" w:rsidTr="00BB16C2">
        <w:trPr>
          <w:gridAfter w:val="1"/>
          <w:wAfter w:w="7" w:type="dxa"/>
          <w:trHeight w:val="1083"/>
        </w:trPr>
        <w:tc>
          <w:tcPr>
            <w:tcW w:w="0" w:type="auto"/>
            <w:vMerge/>
            <w:tcBorders>
              <w:top w:val="single" w:sz="4" w:space="0" w:color="000000"/>
              <w:left w:val="single" w:sz="4" w:space="0" w:color="000000"/>
              <w:bottom w:val="single" w:sz="4" w:space="0" w:color="000000"/>
              <w:right w:val="single" w:sz="4" w:space="0" w:color="000000"/>
            </w:tcBorders>
            <w:vAlign w:val="center"/>
          </w:tcPr>
          <w:p w14:paraId="7CBCC1B7" w14:textId="77777777" w:rsidR="00C05EE8" w:rsidRPr="00C453FE" w:rsidRDefault="00C05EE8" w:rsidP="00AA36D5">
            <w:pPr>
              <w:pStyle w:val="Sraopastraipa"/>
              <w:numPr>
                <w:ilvl w:val="0"/>
                <w:numId w:val="33"/>
              </w:numPr>
              <w:jc w:val="center"/>
              <w:rPr>
                <w:lang w:val="lt-LT" w:eastAsia="lt-LT"/>
              </w:rPr>
            </w:pPr>
          </w:p>
        </w:tc>
        <w:tc>
          <w:tcPr>
            <w:tcW w:w="2521" w:type="dxa"/>
            <w:vMerge/>
            <w:tcBorders>
              <w:top w:val="single" w:sz="4" w:space="0" w:color="000000"/>
              <w:left w:val="single" w:sz="4" w:space="0" w:color="000000"/>
              <w:bottom w:val="single" w:sz="4" w:space="0" w:color="000000"/>
              <w:right w:val="single" w:sz="4" w:space="0" w:color="000000"/>
            </w:tcBorders>
            <w:vAlign w:val="center"/>
            <w:hideMark/>
          </w:tcPr>
          <w:p w14:paraId="70608C74" w14:textId="77777777" w:rsidR="00C05EE8" w:rsidRPr="00C453FE" w:rsidRDefault="00C05EE8" w:rsidP="00C05EE8">
            <w:pPr>
              <w:rPr>
                <w:lang w:eastAsia="lt-LT"/>
              </w:rPr>
            </w:pP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F92B76" w14:textId="76A53862" w:rsidR="00C05EE8" w:rsidRPr="00C453FE" w:rsidRDefault="00C05EE8" w:rsidP="00C05EE8">
            <w:pPr>
              <w:rPr>
                <w:lang w:eastAsia="lt-LT"/>
              </w:rPr>
            </w:pPr>
            <w:r w:rsidRPr="00C453FE">
              <w:rPr>
                <w:lang w:eastAsia="lt-LT"/>
              </w:rPr>
              <w:t>Numatyti konkretūs</w:t>
            </w:r>
            <w:r w:rsidR="00D62866" w:rsidRPr="00C453FE">
              <w:rPr>
                <w:lang w:eastAsia="lt-LT"/>
              </w:rPr>
              <w:t>, pamatuojami</w:t>
            </w:r>
            <w:r w:rsidRPr="00C453FE">
              <w:rPr>
                <w:lang w:eastAsia="lt-LT"/>
              </w:rPr>
              <w:t xml:space="preserve"> uždaviniai tikslui pasiekti</w:t>
            </w:r>
          </w:p>
          <w:p w14:paraId="6C05284E" w14:textId="77777777" w:rsidR="00C05EE8" w:rsidRPr="00C453FE" w:rsidRDefault="00C05EE8" w:rsidP="00C05EE8">
            <w:pPr>
              <w:rPr>
                <w:lang w:eastAsia="lt-LT"/>
              </w:rPr>
            </w:pPr>
            <w:r w:rsidRPr="00C453FE">
              <w:rPr>
                <w:lang w:eastAsia="lt-LT"/>
              </w:rPr>
              <w:t>Atitinka – 2</w:t>
            </w:r>
          </w:p>
          <w:p w14:paraId="1CE81B65" w14:textId="77777777" w:rsidR="00C05EE8" w:rsidRPr="00C453FE" w:rsidRDefault="00C05EE8" w:rsidP="00C05EE8">
            <w:pPr>
              <w:rPr>
                <w:lang w:eastAsia="lt-LT"/>
              </w:rPr>
            </w:pPr>
            <w:r w:rsidRPr="00C453FE">
              <w:rPr>
                <w:lang w:eastAsia="lt-LT"/>
              </w:rPr>
              <w:t>Iš dalies – 1</w:t>
            </w:r>
          </w:p>
          <w:p w14:paraId="0F6FAA44" w14:textId="77777777" w:rsidR="00C05EE8" w:rsidRPr="00C453FE" w:rsidRDefault="00C05EE8" w:rsidP="00C05EE8">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E3AB80" w14:textId="77777777" w:rsidR="00C05EE8" w:rsidRPr="00C453FE" w:rsidRDefault="00C05EE8" w:rsidP="00C05EE8">
            <w:pPr>
              <w:rPr>
                <w:lang w:eastAsia="lt-LT"/>
              </w:rPr>
            </w:pPr>
          </w:p>
        </w:tc>
      </w:tr>
      <w:tr w:rsidR="00766EA0" w:rsidRPr="00C453FE" w14:paraId="6B56699E" w14:textId="77777777" w:rsidTr="00BB16C2">
        <w:trPr>
          <w:gridAfter w:val="1"/>
          <w:wAfter w:w="7" w:type="dxa"/>
          <w:trHeight w:val="41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31B5B3A" w14:textId="13D7703A" w:rsidR="00C05EE8" w:rsidRPr="00C453FE" w:rsidRDefault="00C05EE8" w:rsidP="00AA36D5">
            <w:pPr>
              <w:pStyle w:val="Sraopastraipa"/>
              <w:numPr>
                <w:ilvl w:val="0"/>
                <w:numId w:val="33"/>
              </w:numPr>
              <w:jc w:val="center"/>
              <w:textAlignment w:val="baseline"/>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B87A8E6" w14:textId="77777777" w:rsidR="00C05EE8" w:rsidRPr="00C453FE" w:rsidRDefault="00C05EE8" w:rsidP="00C05EE8">
            <w:pPr>
              <w:jc w:val="center"/>
              <w:rPr>
                <w:lang w:eastAsia="lt-LT"/>
              </w:rPr>
            </w:pPr>
            <w:r w:rsidRPr="00C453FE">
              <w:rPr>
                <w:lang w:eastAsia="lt-LT"/>
              </w:rPr>
              <w:t>Projekto aktualumas</w:t>
            </w:r>
          </w:p>
          <w:p w14:paraId="0E673774" w14:textId="76A4C547" w:rsidR="00C05EE8" w:rsidRPr="00C453FE" w:rsidRDefault="00C05EE8" w:rsidP="00C05EE8">
            <w:pPr>
              <w:jc w:val="center"/>
              <w:rPr>
                <w:lang w:eastAsia="lt-LT"/>
              </w:rPr>
            </w:pPr>
            <w:r w:rsidRPr="00C453FE">
              <w:rPr>
                <w:b/>
                <w:bCs/>
                <w:lang w:eastAsia="lt-LT"/>
              </w:rPr>
              <w:t>(0–</w:t>
            </w:r>
            <w:r w:rsidR="00D62866" w:rsidRPr="00C453FE">
              <w:rPr>
                <w:b/>
                <w:bCs/>
                <w:lang w:eastAsia="lt-LT"/>
              </w:rPr>
              <w:t>8</w:t>
            </w:r>
            <w:r w:rsidRPr="00C453FE">
              <w:rPr>
                <w:b/>
                <w:bCs/>
                <w:lang w:eastAsia="lt-LT"/>
              </w:rPr>
              <w:t xml:space="preserve"> balai)</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C723F3" w14:textId="77777777" w:rsidR="00C05EE8" w:rsidRPr="00C453FE" w:rsidRDefault="00C05EE8" w:rsidP="00C05EE8">
            <w:pPr>
              <w:jc w:val="both"/>
              <w:rPr>
                <w:lang w:eastAsia="lt-LT"/>
              </w:rPr>
            </w:pPr>
            <w:r w:rsidRPr="00C453FE">
              <w:rPr>
                <w:lang w:eastAsia="lt-LT"/>
              </w:rPr>
              <w:t>Projektas yra aktualus </w:t>
            </w:r>
          </w:p>
          <w:p w14:paraId="7ABAEDB3" w14:textId="3AFC2148" w:rsidR="00C05EE8" w:rsidRPr="00C453FE" w:rsidRDefault="00C05EE8" w:rsidP="00C05EE8">
            <w:pPr>
              <w:jc w:val="both"/>
              <w:rPr>
                <w:lang w:eastAsia="lt-LT"/>
              </w:rPr>
            </w:pPr>
            <w:r w:rsidRPr="00C453FE">
              <w:rPr>
                <w:lang w:eastAsia="lt-LT"/>
              </w:rPr>
              <w:t xml:space="preserve">Atitinka – </w:t>
            </w:r>
            <w:r w:rsidR="00D62866" w:rsidRPr="00C453FE">
              <w:rPr>
                <w:lang w:eastAsia="lt-LT"/>
              </w:rPr>
              <w:t>8</w:t>
            </w:r>
          </w:p>
          <w:p w14:paraId="703DF6B8" w14:textId="0645DFB8" w:rsidR="00C05EE8" w:rsidRPr="00C453FE" w:rsidRDefault="00C05EE8" w:rsidP="00C05EE8">
            <w:pPr>
              <w:rPr>
                <w:lang w:eastAsia="lt-LT"/>
              </w:rPr>
            </w:pPr>
            <w:r w:rsidRPr="00C453FE">
              <w:rPr>
                <w:lang w:eastAsia="lt-LT"/>
              </w:rPr>
              <w:t xml:space="preserve">Daugiau atitinka nei neatitinka – </w:t>
            </w:r>
            <w:r w:rsidR="00D62866" w:rsidRPr="00C453FE">
              <w:rPr>
                <w:lang w:eastAsia="lt-LT"/>
              </w:rPr>
              <w:t>6</w:t>
            </w:r>
          </w:p>
          <w:p w14:paraId="142ED314" w14:textId="5BF848A0" w:rsidR="00C05EE8" w:rsidRPr="00C453FE" w:rsidRDefault="00C05EE8" w:rsidP="00C05EE8">
            <w:pPr>
              <w:rPr>
                <w:lang w:eastAsia="lt-LT"/>
              </w:rPr>
            </w:pPr>
            <w:r w:rsidRPr="00C453FE">
              <w:rPr>
                <w:lang w:eastAsia="lt-LT"/>
              </w:rPr>
              <w:t>Daugiau neatitinka nei atitinka –</w:t>
            </w:r>
            <w:r w:rsidR="008032F9" w:rsidRPr="00C453FE">
              <w:rPr>
                <w:lang w:eastAsia="lt-LT"/>
              </w:rPr>
              <w:t xml:space="preserve"> 4</w:t>
            </w:r>
          </w:p>
          <w:p w14:paraId="63645ED6" w14:textId="77777777" w:rsidR="00C05EE8" w:rsidRPr="00C453FE" w:rsidRDefault="00C05EE8" w:rsidP="00C05EE8">
            <w:pPr>
              <w:rPr>
                <w:lang w:eastAsia="lt-LT"/>
              </w:rPr>
            </w:pPr>
            <w:r w:rsidRPr="00C453FE">
              <w:rPr>
                <w:lang w:eastAsia="lt-LT"/>
              </w:rPr>
              <w:lastRenderedPageBreak/>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9716E7" w14:textId="77777777" w:rsidR="00C05EE8" w:rsidRPr="00C453FE" w:rsidRDefault="00C05EE8" w:rsidP="00C05EE8">
            <w:pPr>
              <w:rPr>
                <w:lang w:eastAsia="lt-LT"/>
              </w:rPr>
            </w:pPr>
          </w:p>
        </w:tc>
      </w:tr>
      <w:tr w:rsidR="00D62866" w:rsidRPr="00C453FE" w14:paraId="34EBE006" w14:textId="77777777" w:rsidTr="00BB16C2">
        <w:trPr>
          <w:gridAfter w:val="1"/>
          <w:wAfter w:w="7" w:type="dxa"/>
          <w:trHeight w:val="41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F2A398" w14:textId="77777777" w:rsidR="00D62866" w:rsidRPr="00C453FE" w:rsidRDefault="00D62866" w:rsidP="00AA36D5">
            <w:pPr>
              <w:pStyle w:val="Sraopastraipa"/>
              <w:numPr>
                <w:ilvl w:val="0"/>
                <w:numId w:val="33"/>
              </w:numPr>
              <w:jc w:val="center"/>
              <w:textAlignment w:val="baseline"/>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9313E7" w14:textId="77777777" w:rsidR="00D62866" w:rsidRPr="00C453FE" w:rsidRDefault="00D62866" w:rsidP="00D62866">
            <w:pPr>
              <w:jc w:val="center"/>
              <w:rPr>
                <w:lang w:eastAsia="lt-LT"/>
              </w:rPr>
            </w:pPr>
            <w:r w:rsidRPr="00C453FE">
              <w:rPr>
                <w:lang w:eastAsia="lt-LT"/>
              </w:rPr>
              <w:t>Projekto originalumas, kūrybiškumas, naujumas</w:t>
            </w:r>
          </w:p>
          <w:p w14:paraId="317AB30B" w14:textId="376F4D3A" w:rsidR="00D62866" w:rsidRPr="00C453FE" w:rsidRDefault="00D62866" w:rsidP="00D62866">
            <w:pPr>
              <w:jc w:val="center"/>
              <w:rPr>
                <w:lang w:eastAsia="lt-LT"/>
              </w:rPr>
            </w:pPr>
            <w:r w:rsidRPr="00C453FE">
              <w:rPr>
                <w:b/>
                <w:bCs/>
                <w:lang w:eastAsia="lt-LT"/>
              </w:rPr>
              <w:t>(0–6 balai)</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332E2" w14:textId="77777777" w:rsidR="00D62866" w:rsidRPr="00C453FE" w:rsidRDefault="00D62866" w:rsidP="00D62866">
            <w:pPr>
              <w:jc w:val="both"/>
              <w:rPr>
                <w:lang w:eastAsia="lt-LT"/>
              </w:rPr>
            </w:pPr>
            <w:r w:rsidRPr="00C453FE">
              <w:rPr>
                <w:lang w:eastAsia="lt-LT"/>
              </w:rPr>
              <w:t>Projektas pasižymi originalumu, naujumu, yra kūrybiškas</w:t>
            </w:r>
          </w:p>
          <w:p w14:paraId="6373E323" w14:textId="77777777" w:rsidR="00D62866" w:rsidRPr="00C453FE" w:rsidRDefault="00D62866" w:rsidP="00D62866">
            <w:pPr>
              <w:jc w:val="both"/>
              <w:rPr>
                <w:lang w:eastAsia="lt-LT"/>
              </w:rPr>
            </w:pPr>
            <w:r w:rsidRPr="00C453FE">
              <w:rPr>
                <w:lang w:eastAsia="lt-LT"/>
              </w:rPr>
              <w:t>Atitinka – 6</w:t>
            </w:r>
          </w:p>
          <w:p w14:paraId="6FDDAA27" w14:textId="77777777" w:rsidR="00D62866" w:rsidRPr="00C453FE" w:rsidRDefault="00D62866" w:rsidP="00D62866">
            <w:pPr>
              <w:jc w:val="both"/>
              <w:rPr>
                <w:lang w:eastAsia="lt-LT"/>
              </w:rPr>
            </w:pPr>
            <w:r w:rsidRPr="00C453FE">
              <w:rPr>
                <w:lang w:eastAsia="lt-LT"/>
              </w:rPr>
              <w:t>Daugiau atitinka nei neatitinka – 4</w:t>
            </w:r>
          </w:p>
          <w:p w14:paraId="25D57E59" w14:textId="77777777" w:rsidR="00D62866" w:rsidRPr="00C453FE" w:rsidRDefault="00D62866" w:rsidP="00D62866">
            <w:pPr>
              <w:jc w:val="both"/>
              <w:rPr>
                <w:lang w:eastAsia="lt-LT"/>
              </w:rPr>
            </w:pPr>
            <w:r w:rsidRPr="00C453FE">
              <w:rPr>
                <w:lang w:eastAsia="lt-LT"/>
              </w:rPr>
              <w:t>Daugiau neatitinka nei atitinka – 2</w:t>
            </w:r>
          </w:p>
          <w:p w14:paraId="4B338903" w14:textId="0A5CF0A1" w:rsidR="00D62866" w:rsidRPr="00C453FE" w:rsidRDefault="00D62866" w:rsidP="00D62866">
            <w:pPr>
              <w:jc w:val="both"/>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C04AB" w14:textId="77777777" w:rsidR="00D62866" w:rsidRPr="00C453FE" w:rsidRDefault="00D62866" w:rsidP="00C05EE8">
            <w:pPr>
              <w:rPr>
                <w:lang w:eastAsia="lt-LT"/>
              </w:rPr>
            </w:pPr>
          </w:p>
        </w:tc>
      </w:tr>
      <w:tr w:rsidR="00766EA0" w:rsidRPr="00C453FE" w14:paraId="0AA21757" w14:textId="77777777" w:rsidTr="00BB16C2">
        <w:trPr>
          <w:gridAfter w:val="1"/>
          <w:wAfter w:w="7" w:type="dxa"/>
          <w:trHeight w:val="108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D1EBA19" w14:textId="4AF92A5A" w:rsidR="00C05EE8" w:rsidRPr="00C453FE" w:rsidRDefault="00C05EE8" w:rsidP="00AA36D5">
            <w:pPr>
              <w:pStyle w:val="Sraopastraipa"/>
              <w:numPr>
                <w:ilvl w:val="0"/>
                <w:numId w:val="33"/>
              </w:numPr>
              <w:jc w:val="center"/>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ED639E8" w14:textId="77777777" w:rsidR="00C05EE8" w:rsidRPr="00C453FE" w:rsidRDefault="00C05EE8" w:rsidP="00C05EE8">
            <w:pPr>
              <w:jc w:val="center"/>
              <w:rPr>
                <w:lang w:eastAsia="lt-LT"/>
              </w:rPr>
            </w:pPr>
            <w:r w:rsidRPr="00C453FE">
              <w:rPr>
                <w:lang w:eastAsia="lt-LT"/>
              </w:rPr>
              <w:t>Laukiami rezultatai </w:t>
            </w:r>
          </w:p>
          <w:p w14:paraId="0B78579F" w14:textId="14B465FB" w:rsidR="00C05EE8" w:rsidRPr="00C453FE" w:rsidRDefault="00C05EE8" w:rsidP="00C05EE8">
            <w:pPr>
              <w:jc w:val="center"/>
              <w:rPr>
                <w:lang w:eastAsia="lt-LT"/>
              </w:rPr>
            </w:pPr>
            <w:r w:rsidRPr="00C453FE">
              <w:rPr>
                <w:b/>
                <w:bCs/>
                <w:lang w:eastAsia="lt-LT"/>
              </w:rPr>
              <w:t>(0–</w:t>
            </w:r>
            <w:r w:rsidR="0081368C" w:rsidRPr="00C453FE">
              <w:rPr>
                <w:b/>
                <w:bCs/>
                <w:lang w:eastAsia="lt-LT"/>
              </w:rPr>
              <w:t>6</w:t>
            </w:r>
            <w:r w:rsidRPr="00C453FE">
              <w:rPr>
                <w:b/>
                <w:bCs/>
                <w:lang w:eastAsia="lt-LT"/>
              </w:rPr>
              <w:t xml:space="preserve"> balai)</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70602B" w14:textId="17EF309D" w:rsidR="007434D9" w:rsidRPr="00C453FE" w:rsidRDefault="00AA7603" w:rsidP="00C05EE8">
            <w:pPr>
              <w:rPr>
                <w:lang w:eastAsia="lt-LT"/>
              </w:rPr>
            </w:pPr>
            <w:r w:rsidRPr="00C453FE">
              <w:rPr>
                <w:lang w:eastAsia="lt-LT"/>
              </w:rPr>
              <w:t>Laukiami</w:t>
            </w:r>
            <w:r w:rsidR="007434D9" w:rsidRPr="00C453FE">
              <w:rPr>
                <w:lang w:eastAsia="lt-LT"/>
              </w:rPr>
              <w:t xml:space="preserve"> rezultatai dera su projekto tikslu, uždaviniais ir planuojama vykdyti veikla</w:t>
            </w:r>
          </w:p>
          <w:p w14:paraId="244D84A8" w14:textId="42E2BB24" w:rsidR="00C05EE8" w:rsidRPr="00C453FE" w:rsidRDefault="00C05EE8" w:rsidP="00C05EE8">
            <w:pPr>
              <w:rPr>
                <w:lang w:eastAsia="lt-LT"/>
              </w:rPr>
            </w:pPr>
            <w:r w:rsidRPr="00C453FE">
              <w:rPr>
                <w:lang w:eastAsia="lt-LT"/>
              </w:rPr>
              <w:t xml:space="preserve">Atitinka – </w:t>
            </w:r>
            <w:r w:rsidR="0081368C" w:rsidRPr="00C453FE">
              <w:rPr>
                <w:lang w:eastAsia="lt-LT"/>
              </w:rPr>
              <w:t>6</w:t>
            </w:r>
          </w:p>
          <w:p w14:paraId="4CE6DF5F" w14:textId="6AF5454C" w:rsidR="00C05EE8" w:rsidRPr="00C453FE" w:rsidRDefault="00C05EE8" w:rsidP="00C05EE8">
            <w:pPr>
              <w:rPr>
                <w:lang w:eastAsia="lt-LT"/>
              </w:rPr>
            </w:pPr>
            <w:r w:rsidRPr="00C453FE">
              <w:rPr>
                <w:lang w:eastAsia="lt-LT"/>
              </w:rPr>
              <w:t xml:space="preserve">Daugiau atitinka nei neatitinka – </w:t>
            </w:r>
            <w:r w:rsidR="0081368C" w:rsidRPr="00C453FE">
              <w:rPr>
                <w:lang w:eastAsia="lt-LT"/>
              </w:rPr>
              <w:t>4</w:t>
            </w:r>
          </w:p>
          <w:p w14:paraId="50141E25" w14:textId="3975A163" w:rsidR="00C05EE8" w:rsidRPr="00C453FE" w:rsidRDefault="00C05EE8" w:rsidP="00C05EE8">
            <w:pPr>
              <w:rPr>
                <w:lang w:eastAsia="lt-LT"/>
              </w:rPr>
            </w:pPr>
            <w:r w:rsidRPr="00C453FE">
              <w:rPr>
                <w:lang w:eastAsia="lt-LT"/>
              </w:rPr>
              <w:t xml:space="preserve">Daugiau neatitinka nei atitinka – </w:t>
            </w:r>
            <w:r w:rsidR="0081368C" w:rsidRPr="00C453FE">
              <w:rPr>
                <w:lang w:eastAsia="lt-LT"/>
              </w:rPr>
              <w:t>2</w:t>
            </w:r>
          </w:p>
          <w:p w14:paraId="2ED55B17" w14:textId="77777777" w:rsidR="00C05EE8" w:rsidRPr="00C453FE" w:rsidRDefault="00C05EE8" w:rsidP="00C05EE8">
            <w:pPr>
              <w:jc w:val="both"/>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145F8A" w14:textId="77777777" w:rsidR="00C05EE8" w:rsidRPr="00C453FE" w:rsidRDefault="00C05EE8" w:rsidP="00C05EE8">
            <w:pPr>
              <w:rPr>
                <w:lang w:eastAsia="lt-LT"/>
              </w:rPr>
            </w:pPr>
          </w:p>
        </w:tc>
      </w:tr>
      <w:tr w:rsidR="00766EA0" w:rsidRPr="00C453FE" w14:paraId="1A933E5B" w14:textId="77777777" w:rsidTr="00BB16C2">
        <w:trPr>
          <w:gridAfter w:val="1"/>
          <w:wAfter w:w="7" w:type="dxa"/>
          <w:trHeight w:val="572"/>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7660ECB" w14:textId="53DA8AE6" w:rsidR="00C05EE8" w:rsidRPr="00C453FE" w:rsidRDefault="00C05EE8" w:rsidP="00AA36D5">
            <w:pPr>
              <w:pStyle w:val="Sraopastraipa"/>
              <w:numPr>
                <w:ilvl w:val="0"/>
                <w:numId w:val="33"/>
              </w:numPr>
              <w:jc w:val="center"/>
              <w:textAlignment w:val="baseline"/>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523F56" w14:textId="0BC9ED31" w:rsidR="00C05EE8" w:rsidRPr="00C453FE" w:rsidRDefault="0073449F" w:rsidP="00C05EE8">
            <w:pPr>
              <w:jc w:val="center"/>
              <w:rPr>
                <w:lang w:eastAsia="lt-LT"/>
              </w:rPr>
            </w:pPr>
            <w:r w:rsidRPr="00C453FE">
              <w:rPr>
                <w:lang w:eastAsia="lt-LT"/>
              </w:rPr>
              <w:t xml:space="preserve">Tikslinė projekto grupė </w:t>
            </w:r>
            <w:r w:rsidR="00466F71" w:rsidRPr="00C453FE">
              <w:rPr>
                <w:lang w:eastAsia="lt-LT"/>
              </w:rPr>
              <w:t xml:space="preserve">ir </w:t>
            </w:r>
            <w:r w:rsidRPr="00C453FE">
              <w:rPr>
                <w:lang w:eastAsia="lt-LT"/>
              </w:rPr>
              <w:t>projekto dalyviai</w:t>
            </w:r>
          </w:p>
          <w:p w14:paraId="7B54ABEB" w14:textId="77777777" w:rsidR="00C05EE8" w:rsidRPr="00C453FE" w:rsidRDefault="00C05EE8" w:rsidP="00C05EE8">
            <w:pPr>
              <w:jc w:val="center"/>
              <w:rPr>
                <w:lang w:eastAsia="lt-LT"/>
              </w:rPr>
            </w:pPr>
            <w:r w:rsidRPr="00C453FE">
              <w:rPr>
                <w:b/>
                <w:bCs/>
                <w:lang w:eastAsia="lt-LT"/>
              </w:rPr>
              <w:t>(0–2 balai)</w:t>
            </w:r>
          </w:p>
          <w:p w14:paraId="7A5442F0" w14:textId="77777777" w:rsidR="00C05EE8" w:rsidRPr="00C453FE" w:rsidRDefault="00C05EE8" w:rsidP="00C05EE8">
            <w:pPr>
              <w:rPr>
                <w:lang w:eastAsia="lt-LT"/>
              </w:rPr>
            </w:pP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FD138B" w14:textId="77777777" w:rsidR="007421A7" w:rsidRPr="00C453FE" w:rsidRDefault="00C05EE8" w:rsidP="007421A7">
            <w:pPr>
              <w:rPr>
                <w:lang w:eastAsia="lt-LT"/>
              </w:rPr>
            </w:pPr>
            <w:r w:rsidRPr="00C453FE">
              <w:rPr>
                <w:lang w:eastAsia="lt-LT"/>
              </w:rPr>
              <w:t>Nu</w:t>
            </w:r>
            <w:r w:rsidR="0073449F" w:rsidRPr="00C453FE">
              <w:rPr>
                <w:lang w:eastAsia="lt-LT"/>
              </w:rPr>
              <w:t xml:space="preserve">rodyta tikslinė projekto grupė ir </w:t>
            </w:r>
            <w:r w:rsidR="007421A7" w:rsidRPr="00C453FE">
              <w:rPr>
                <w:lang w:eastAsia="lt-LT"/>
              </w:rPr>
              <w:t>numatomas jos skaičius bei projekto dalyviai bei jų skaičius</w:t>
            </w:r>
          </w:p>
          <w:p w14:paraId="40968DE2" w14:textId="02E388E7" w:rsidR="00C05EE8" w:rsidRPr="00C453FE" w:rsidRDefault="00C05EE8" w:rsidP="00C05EE8">
            <w:pPr>
              <w:rPr>
                <w:lang w:eastAsia="lt-LT"/>
              </w:rPr>
            </w:pPr>
            <w:r w:rsidRPr="00C453FE">
              <w:rPr>
                <w:lang w:eastAsia="lt-LT"/>
              </w:rPr>
              <w:t>Atitinka – 2</w:t>
            </w:r>
          </w:p>
          <w:p w14:paraId="6ACDF91B" w14:textId="77777777" w:rsidR="00C05EE8" w:rsidRPr="00C453FE" w:rsidRDefault="00C05EE8" w:rsidP="00C05EE8">
            <w:pPr>
              <w:rPr>
                <w:lang w:eastAsia="lt-LT"/>
              </w:rPr>
            </w:pPr>
            <w:r w:rsidRPr="00C453FE">
              <w:rPr>
                <w:lang w:eastAsia="lt-LT"/>
              </w:rPr>
              <w:t>Iš dalies – 1</w:t>
            </w:r>
          </w:p>
          <w:p w14:paraId="7ADA711F" w14:textId="77777777" w:rsidR="00C05EE8" w:rsidRPr="00C453FE" w:rsidRDefault="00C05EE8" w:rsidP="00C05EE8">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32BD41" w14:textId="77777777" w:rsidR="00C05EE8" w:rsidRPr="00C453FE" w:rsidRDefault="00C05EE8" w:rsidP="00C05EE8">
            <w:pPr>
              <w:rPr>
                <w:lang w:eastAsia="lt-LT"/>
              </w:rPr>
            </w:pPr>
          </w:p>
        </w:tc>
      </w:tr>
      <w:tr w:rsidR="00766EA0" w:rsidRPr="00C453FE" w14:paraId="3D5124E7" w14:textId="77777777" w:rsidTr="00BB16C2">
        <w:trPr>
          <w:gridAfter w:val="1"/>
          <w:wAfter w:w="7" w:type="dxa"/>
          <w:trHeight w:val="274"/>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CBF770" w14:textId="020F68FC" w:rsidR="00C05EE8" w:rsidRPr="00C453FE" w:rsidRDefault="00C05EE8" w:rsidP="00AA36D5">
            <w:pPr>
              <w:pStyle w:val="Sraopastraipa"/>
              <w:numPr>
                <w:ilvl w:val="0"/>
                <w:numId w:val="33"/>
              </w:numPr>
              <w:jc w:val="center"/>
              <w:textAlignment w:val="baseline"/>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8AB5831" w14:textId="6D6BD396" w:rsidR="00C05EE8" w:rsidRPr="00C453FE" w:rsidRDefault="00BA52B2" w:rsidP="00BA52B2">
            <w:pPr>
              <w:jc w:val="center"/>
              <w:rPr>
                <w:lang w:eastAsia="lt-LT"/>
              </w:rPr>
            </w:pPr>
            <w:r w:rsidRPr="00C453FE">
              <w:rPr>
                <w:lang w:eastAsia="lt-LT"/>
              </w:rPr>
              <w:t xml:space="preserve">Veiklos vykdytojo patirtis </w:t>
            </w:r>
            <w:r w:rsidR="00C05EE8" w:rsidRPr="00C453FE">
              <w:rPr>
                <w:b/>
                <w:bCs/>
                <w:lang w:eastAsia="lt-LT"/>
              </w:rPr>
              <w:t>(0–2 balai)</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630B13" w14:textId="6298B918" w:rsidR="00C05EE8" w:rsidRPr="00C453FE" w:rsidRDefault="003E44B7" w:rsidP="00C05EE8">
            <w:pPr>
              <w:rPr>
                <w:lang w:eastAsia="lt-LT"/>
              </w:rPr>
            </w:pPr>
            <w:r w:rsidRPr="00C453FE">
              <w:rPr>
                <w:lang w:eastAsia="lt-LT"/>
              </w:rPr>
              <w:t>Veiklos vykdytojo patirtis yra tinkama</w:t>
            </w:r>
            <w:r w:rsidR="00C05EE8" w:rsidRPr="00C453FE">
              <w:rPr>
                <w:lang w:eastAsia="lt-LT"/>
              </w:rPr>
              <w:t xml:space="preserve"> įgyvendinti projektą</w:t>
            </w:r>
          </w:p>
          <w:p w14:paraId="72AC7F03" w14:textId="77777777" w:rsidR="00C05EE8" w:rsidRPr="00C453FE" w:rsidRDefault="00C05EE8" w:rsidP="00C05EE8">
            <w:pPr>
              <w:rPr>
                <w:lang w:eastAsia="lt-LT"/>
              </w:rPr>
            </w:pPr>
            <w:r w:rsidRPr="00C453FE">
              <w:rPr>
                <w:lang w:eastAsia="lt-LT"/>
              </w:rPr>
              <w:t>Atitinka – 2</w:t>
            </w:r>
          </w:p>
          <w:p w14:paraId="5E918F40" w14:textId="77777777" w:rsidR="00C05EE8" w:rsidRPr="00C453FE" w:rsidRDefault="00C05EE8" w:rsidP="00C05EE8">
            <w:pPr>
              <w:rPr>
                <w:lang w:eastAsia="lt-LT"/>
              </w:rPr>
            </w:pPr>
            <w:r w:rsidRPr="00C453FE">
              <w:rPr>
                <w:lang w:eastAsia="lt-LT"/>
              </w:rPr>
              <w:t>Iš dalies – 1</w:t>
            </w:r>
          </w:p>
          <w:p w14:paraId="1131678A" w14:textId="77777777" w:rsidR="00C05EE8" w:rsidRPr="00C453FE" w:rsidRDefault="00C05EE8" w:rsidP="00C05EE8">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5DD214" w14:textId="77777777" w:rsidR="00C05EE8" w:rsidRPr="00C453FE" w:rsidRDefault="00C05EE8" w:rsidP="00C05EE8">
            <w:pPr>
              <w:rPr>
                <w:lang w:eastAsia="lt-LT"/>
              </w:rPr>
            </w:pPr>
          </w:p>
        </w:tc>
      </w:tr>
      <w:tr w:rsidR="00766EA0" w:rsidRPr="00C453FE" w14:paraId="4F00D6E7" w14:textId="77777777" w:rsidTr="00BB16C2">
        <w:trPr>
          <w:gridAfter w:val="1"/>
          <w:wAfter w:w="7" w:type="dxa"/>
          <w:trHeight w:val="108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D019160" w14:textId="243B2D57" w:rsidR="00C05EE8" w:rsidRPr="00C453FE" w:rsidRDefault="00C05EE8" w:rsidP="00AA36D5">
            <w:pPr>
              <w:pStyle w:val="Sraopastraipa"/>
              <w:numPr>
                <w:ilvl w:val="0"/>
                <w:numId w:val="33"/>
              </w:numPr>
              <w:jc w:val="center"/>
              <w:textAlignment w:val="baseline"/>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1415860" w14:textId="77777777" w:rsidR="007421A7" w:rsidRPr="00C453FE" w:rsidRDefault="007421A7" w:rsidP="007421A7">
            <w:pPr>
              <w:jc w:val="center"/>
              <w:rPr>
                <w:lang w:eastAsia="lt-LT"/>
              </w:rPr>
            </w:pPr>
            <w:r w:rsidRPr="00C453FE">
              <w:rPr>
                <w:lang w:eastAsia="lt-LT"/>
              </w:rPr>
              <w:t>Projekto viešinimas ir auditorijų pritraukimas</w:t>
            </w:r>
          </w:p>
          <w:p w14:paraId="6E988811" w14:textId="471BC0AF" w:rsidR="00C05EE8" w:rsidRPr="00C453FE" w:rsidRDefault="00C05EE8" w:rsidP="00C05EE8">
            <w:pPr>
              <w:jc w:val="center"/>
              <w:rPr>
                <w:lang w:eastAsia="lt-LT"/>
              </w:rPr>
            </w:pPr>
            <w:r w:rsidRPr="00C453FE">
              <w:rPr>
                <w:b/>
                <w:bCs/>
                <w:lang w:eastAsia="lt-LT"/>
              </w:rPr>
              <w:t>(0–</w:t>
            </w:r>
            <w:r w:rsidR="0081368C" w:rsidRPr="00C453FE">
              <w:rPr>
                <w:b/>
                <w:bCs/>
                <w:lang w:eastAsia="lt-LT"/>
              </w:rPr>
              <w:t>10</w:t>
            </w:r>
            <w:r w:rsidRPr="00C453FE">
              <w:rPr>
                <w:b/>
                <w:bCs/>
                <w:lang w:eastAsia="lt-LT"/>
              </w:rPr>
              <w:t xml:space="preserve"> bal</w:t>
            </w:r>
            <w:r w:rsidR="0081368C" w:rsidRPr="00C453FE">
              <w:rPr>
                <w:b/>
                <w:bCs/>
                <w:lang w:eastAsia="lt-LT"/>
              </w:rPr>
              <w:t>ų</w:t>
            </w:r>
            <w:r w:rsidRPr="00C453FE">
              <w:rPr>
                <w:b/>
                <w:bCs/>
                <w:lang w:eastAsia="lt-LT"/>
              </w:rPr>
              <w:t>)</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FB8A6F" w14:textId="77777777" w:rsidR="007421A7" w:rsidRPr="00C453FE" w:rsidRDefault="007421A7" w:rsidP="007421A7">
            <w:pPr>
              <w:jc w:val="both"/>
              <w:rPr>
                <w:lang w:eastAsia="lt-LT"/>
              </w:rPr>
            </w:pPr>
            <w:r w:rsidRPr="00C453FE">
              <w:rPr>
                <w:lang w:eastAsia="lt-LT"/>
              </w:rPr>
              <w:t>Numatytos efektyvios viešinimo ir tikslinių auditorijų pritraukimo priemonės </w:t>
            </w:r>
          </w:p>
          <w:p w14:paraId="4E03177C" w14:textId="77777777" w:rsidR="0081368C" w:rsidRPr="00C453FE" w:rsidRDefault="0081368C" w:rsidP="0081368C">
            <w:pPr>
              <w:rPr>
                <w:lang w:eastAsia="lt-LT"/>
              </w:rPr>
            </w:pPr>
            <w:r w:rsidRPr="00C453FE">
              <w:rPr>
                <w:lang w:eastAsia="lt-LT"/>
              </w:rPr>
              <w:t>Atitinka – 10</w:t>
            </w:r>
          </w:p>
          <w:p w14:paraId="67A8DDE4" w14:textId="14EA98A8" w:rsidR="0081368C" w:rsidRPr="00C453FE" w:rsidRDefault="0081368C" w:rsidP="0081368C">
            <w:pPr>
              <w:rPr>
                <w:lang w:eastAsia="lt-LT"/>
              </w:rPr>
            </w:pPr>
            <w:r w:rsidRPr="00C453FE">
              <w:rPr>
                <w:lang w:eastAsia="lt-LT"/>
              </w:rPr>
              <w:t>Daugiau atitinka nei neatitinka – 8</w:t>
            </w:r>
          </w:p>
          <w:p w14:paraId="5455589B" w14:textId="1ED66696" w:rsidR="0081368C" w:rsidRPr="00C453FE" w:rsidRDefault="0081368C" w:rsidP="0081368C">
            <w:pPr>
              <w:rPr>
                <w:lang w:eastAsia="lt-LT"/>
              </w:rPr>
            </w:pPr>
            <w:r w:rsidRPr="00C453FE">
              <w:rPr>
                <w:lang w:eastAsia="lt-LT"/>
              </w:rPr>
              <w:t>Daugiau neatitinka nei atitinka – 4</w:t>
            </w:r>
          </w:p>
          <w:p w14:paraId="4D9C0B1C" w14:textId="693517E9" w:rsidR="00C05EE8" w:rsidRPr="00C453FE" w:rsidRDefault="0081368C" w:rsidP="0081368C">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62FFEB" w14:textId="77777777" w:rsidR="00C05EE8" w:rsidRPr="00C453FE" w:rsidRDefault="00C05EE8" w:rsidP="00C05EE8">
            <w:pPr>
              <w:rPr>
                <w:lang w:eastAsia="lt-LT"/>
              </w:rPr>
            </w:pPr>
          </w:p>
        </w:tc>
      </w:tr>
      <w:tr w:rsidR="00766EA0" w:rsidRPr="00C453FE" w14:paraId="4CC163A0" w14:textId="77777777" w:rsidTr="00BB16C2">
        <w:trPr>
          <w:gridAfter w:val="1"/>
          <w:wAfter w:w="7" w:type="dxa"/>
          <w:trHeight w:val="108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41318F" w14:textId="0D473961" w:rsidR="00C05EE8" w:rsidRPr="00C453FE" w:rsidRDefault="00C05EE8" w:rsidP="00AA36D5">
            <w:pPr>
              <w:pStyle w:val="Sraopastraipa"/>
              <w:numPr>
                <w:ilvl w:val="0"/>
                <w:numId w:val="33"/>
              </w:numPr>
              <w:jc w:val="center"/>
              <w:textAlignment w:val="baseline"/>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6172C64" w14:textId="77777777" w:rsidR="00C05EE8" w:rsidRPr="00C453FE" w:rsidRDefault="00C05EE8" w:rsidP="00C05EE8">
            <w:pPr>
              <w:jc w:val="center"/>
              <w:rPr>
                <w:lang w:eastAsia="lt-LT"/>
              </w:rPr>
            </w:pPr>
            <w:r w:rsidRPr="00C453FE">
              <w:rPr>
                <w:lang w:eastAsia="lt-LT"/>
              </w:rPr>
              <w:t>Projekto įgyvendinimo planas</w:t>
            </w:r>
          </w:p>
          <w:p w14:paraId="520ED277" w14:textId="5DE1DEDA" w:rsidR="00C05EE8" w:rsidRPr="00C453FE" w:rsidRDefault="00C05EE8" w:rsidP="00C05EE8">
            <w:pPr>
              <w:jc w:val="center"/>
              <w:rPr>
                <w:lang w:eastAsia="lt-LT"/>
              </w:rPr>
            </w:pPr>
            <w:r w:rsidRPr="00C453FE">
              <w:rPr>
                <w:b/>
                <w:bCs/>
                <w:lang w:eastAsia="lt-LT"/>
              </w:rPr>
              <w:t>(0–</w:t>
            </w:r>
            <w:r w:rsidR="0081368C" w:rsidRPr="00C453FE">
              <w:rPr>
                <w:b/>
                <w:bCs/>
                <w:lang w:eastAsia="lt-LT"/>
              </w:rPr>
              <w:t>6</w:t>
            </w:r>
            <w:r w:rsidRPr="00C453FE">
              <w:rPr>
                <w:b/>
                <w:bCs/>
                <w:lang w:eastAsia="lt-LT"/>
              </w:rPr>
              <w:t xml:space="preserve"> balų)</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AD0CC7" w14:textId="6DB529EA" w:rsidR="00C05EE8" w:rsidRPr="00C453FE" w:rsidRDefault="0053641E" w:rsidP="00C05EE8">
            <w:pPr>
              <w:rPr>
                <w:lang w:eastAsia="lt-LT"/>
              </w:rPr>
            </w:pPr>
            <w:r w:rsidRPr="00C453FE">
              <w:rPr>
                <w:lang w:eastAsia="lt-LT"/>
              </w:rPr>
              <w:t>P</w:t>
            </w:r>
            <w:r w:rsidR="00C05EE8" w:rsidRPr="00C453FE">
              <w:rPr>
                <w:lang w:eastAsia="lt-LT"/>
              </w:rPr>
              <w:t>lanas atitinka projekto tikslą, uždavinius, veiklos logiškai suplanuotos</w:t>
            </w:r>
          </w:p>
          <w:p w14:paraId="2FCA65DF" w14:textId="77777777" w:rsidR="0081368C" w:rsidRPr="00C453FE" w:rsidRDefault="0081368C" w:rsidP="0081368C">
            <w:pPr>
              <w:rPr>
                <w:lang w:eastAsia="lt-LT"/>
              </w:rPr>
            </w:pPr>
            <w:r w:rsidRPr="00C453FE">
              <w:rPr>
                <w:lang w:eastAsia="lt-LT"/>
              </w:rPr>
              <w:t>Atitinka – 6</w:t>
            </w:r>
          </w:p>
          <w:p w14:paraId="02B2EA2A" w14:textId="77777777" w:rsidR="0081368C" w:rsidRPr="00C453FE" w:rsidRDefault="0081368C" w:rsidP="0081368C">
            <w:pPr>
              <w:rPr>
                <w:lang w:eastAsia="lt-LT"/>
              </w:rPr>
            </w:pPr>
            <w:r w:rsidRPr="00C453FE">
              <w:rPr>
                <w:lang w:eastAsia="lt-LT"/>
              </w:rPr>
              <w:t>Daugiau atitinka nei neatitinka – 4</w:t>
            </w:r>
          </w:p>
          <w:p w14:paraId="24CE120B" w14:textId="77777777" w:rsidR="0081368C" w:rsidRPr="00C453FE" w:rsidRDefault="0081368C" w:rsidP="0081368C">
            <w:pPr>
              <w:rPr>
                <w:lang w:eastAsia="lt-LT"/>
              </w:rPr>
            </w:pPr>
            <w:r w:rsidRPr="00C453FE">
              <w:rPr>
                <w:lang w:eastAsia="lt-LT"/>
              </w:rPr>
              <w:t>Daugiau neatitinka nei atitinka – 2</w:t>
            </w:r>
          </w:p>
          <w:p w14:paraId="1D3F2671" w14:textId="1097001A" w:rsidR="00C05EE8" w:rsidRPr="00C453FE" w:rsidRDefault="0081368C" w:rsidP="0081368C">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B27F11" w14:textId="77777777" w:rsidR="00C05EE8" w:rsidRPr="00C453FE" w:rsidRDefault="00C05EE8" w:rsidP="00C05EE8">
            <w:pPr>
              <w:rPr>
                <w:lang w:eastAsia="lt-LT"/>
              </w:rPr>
            </w:pPr>
          </w:p>
        </w:tc>
      </w:tr>
      <w:tr w:rsidR="00766EA0" w:rsidRPr="00C453FE" w14:paraId="5A5CCB69" w14:textId="77777777" w:rsidTr="00BB16C2">
        <w:trPr>
          <w:gridAfter w:val="1"/>
          <w:wAfter w:w="7" w:type="dxa"/>
          <w:trHeight w:val="27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217D0A9" w14:textId="0070EF65" w:rsidR="00C05EE8" w:rsidRPr="00C453FE" w:rsidRDefault="00C05EE8" w:rsidP="00AA36D5">
            <w:pPr>
              <w:pStyle w:val="Sraopastraipa"/>
              <w:numPr>
                <w:ilvl w:val="0"/>
                <w:numId w:val="33"/>
              </w:numPr>
              <w:jc w:val="center"/>
              <w:rPr>
                <w:lang w:val="lt-LT" w:eastAsia="lt-LT"/>
              </w:rPr>
            </w:pPr>
          </w:p>
        </w:tc>
        <w:tc>
          <w:tcPr>
            <w:tcW w:w="2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6ACAD93" w14:textId="77777777" w:rsidR="00C05EE8" w:rsidRPr="00C453FE" w:rsidRDefault="00C05EE8" w:rsidP="00C05EE8">
            <w:pPr>
              <w:jc w:val="center"/>
              <w:rPr>
                <w:lang w:eastAsia="lt-LT"/>
              </w:rPr>
            </w:pPr>
            <w:r w:rsidRPr="00C453FE">
              <w:rPr>
                <w:lang w:eastAsia="lt-LT"/>
              </w:rPr>
              <w:t>Projekto biudžetas</w:t>
            </w:r>
          </w:p>
          <w:p w14:paraId="398BB380" w14:textId="77777777" w:rsidR="00C05EE8" w:rsidRPr="00C453FE" w:rsidRDefault="00C05EE8" w:rsidP="00C05EE8">
            <w:pPr>
              <w:jc w:val="center"/>
              <w:rPr>
                <w:lang w:eastAsia="lt-LT"/>
              </w:rPr>
            </w:pPr>
            <w:r w:rsidRPr="00C453FE">
              <w:rPr>
                <w:b/>
                <w:bCs/>
                <w:lang w:eastAsia="lt-LT"/>
              </w:rPr>
              <w:t>(0–10 balų)</w:t>
            </w: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D6B51D" w14:textId="0F396B38" w:rsidR="0081368C" w:rsidRPr="00C453FE" w:rsidRDefault="00C20CDD" w:rsidP="00C05EE8">
            <w:pPr>
              <w:rPr>
                <w:lang w:eastAsia="lt-LT"/>
              </w:rPr>
            </w:pPr>
            <w:r w:rsidRPr="00C453FE">
              <w:rPr>
                <w:lang w:eastAsia="lt-LT"/>
              </w:rPr>
              <w:t xml:space="preserve">Projekto biudžeto lėšų planavimas atitinka Aprašo </w:t>
            </w:r>
            <w:r w:rsidR="00BB16C2" w:rsidRPr="00C453FE">
              <w:rPr>
                <w:lang w:eastAsia="lt-LT"/>
              </w:rPr>
              <w:t>14</w:t>
            </w:r>
            <w:r w:rsidRPr="00C453FE">
              <w:rPr>
                <w:lang w:eastAsia="lt-LT"/>
              </w:rPr>
              <w:t xml:space="preserve"> punkte numatytus reikalavimus, lėšos planuojamos racionaliai, atitinka vykdomo projekto veiklas, išlaidos pagrįstos </w:t>
            </w:r>
          </w:p>
          <w:p w14:paraId="128A5366" w14:textId="41827531" w:rsidR="00C05EE8" w:rsidRPr="00C453FE" w:rsidRDefault="00C05EE8" w:rsidP="00C05EE8">
            <w:pPr>
              <w:rPr>
                <w:lang w:eastAsia="lt-LT"/>
              </w:rPr>
            </w:pPr>
            <w:r w:rsidRPr="00C453FE">
              <w:rPr>
                <w:lang w:eastAsia="lt-LT"/>
              </w:rPr>
              <w:t>Atitinka – 10</w:t>
            </w:r>
          </w:p>
          <w:p w14:paraId="5FAE1C8F" w14:textId="7F49A55F" w:rsidR="00C05EE8" w:rsidRPr="00C453FE" w:rsidRDefault="00C05EE8" w:rsidP="00C05EE8">
            <w:pPr>
              <w:rPr>
                <w:lang w:eastAsia="lt-LT"/>
              </w:rPr>
            </w:pPr>
            <w:r w:rsidRPr="00C453FE">
              <w:rPr>
                <w:lang w:eastAsia="lt-LT"/>
              </w:rPr>
              <w:t xml:space="preserve">Daugiau atitinka nei neatitinka – </w:t>
            </w:r>
            <w:r w:rsidR="0081368C" w:rsidRPr="00C453FE">
              <w:rPr>
                <w:lang w:eastAsia="lt-LT"/>
              </w:rPr>
              <w:t>8</w:t>
            </w:r>
          </w:p>
          <w:p w14:paraId="358A961B" w14:textId="7AFF9FBC" w:rsidR="00C05EE8" w:rsidRPr="00C453FE" w:rsidRDefault="00C05EE8" w:rsidP="00C05EE8">
            <w:pPr>
              <w:rPr>
                <w:lang w:eastAsia="lt-LT"/>
              </w:rPr>
            </w:pPr>
            <w:r w:rsidRPr="00C453FE">
              <w:rPr>
                <w:lang w:eastAsia="lt-LT"/>
              </w:rPr>
              <w:t>Daugiau neatitinka nei atitinka –</w:t>
            </w:r>
            <w:r w:rsidR="0081368C" w:rsidRPr="00C453FE">
              <w:rPr>
                <w:lang w:eastAsia="lt-LT"/>
              </w:rPr>
              <w:t xml:space="preserve"> 4</w:t>
            </w:r>
          </w:p>
          <w:p w14:paraId="20AD62D3" w14:textId="77777777" w:rsidR="00C05EE8" w:rsidRPr="00C453FE" w:rsidRDefault="00C05EE8" w:rsidP="00C05EE8">
            <w:pPr>
              <w:rPr>
                <w:lang w:eastAsia="lt-LT"/>
              </w:rPr>
            </w:pPr>
            <w:r w:rsidRPr="00C453FE">
              <w:rPr>
                <w:lang w:eastAsia="lt-LT"/>
              </w:rPr>
              <w:t>Neatitinka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B50A66" w14:textId="77777777" w:rsidR="00C05EE8" w:rsidRPr="00C453FE" w:rsidRDefault="00C05EE8" w:rsidP="00C05EE8">
            <w:pPr>
              <w:rPr>
                <w:lang w:eastAsia="lt-LT"/>
              </w:rPr>
            </w:pPr>
          </w:p>
        </w:tc>
      </w:tr>
      <w:tr w:rsidR="0081368C" w:rsidRPr="00C453FE" w14:paraId="619C9A52" w14:textId="77777777" w:rsidTr="00BB16C2">
        <w:trPr>
          <w:gridAfter w:val="1"/>
          <w:wAfter w:w="7" w:type="dxa"/>
          <w:trHeight w:val="273"/>
        </w:trPr>
        <w:tc>
          <w:tcPr>
            <w:tcW w:w="0" w:type="auto"/>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34F46B9D" w14:textId="079CAF2A" w:rsidR="0081368C" w:rsidRPr="00C453FE" w:rsidRDefault="0081368C" w:rsidP="00AA36D5">
            <w:pPr>
              <w:pStyle w:val="Sraopastraipa"/>
              <w:numPr>
                <w:ilvl w:val="0"/>
                <w:numId w:val="33"/>
              </w:numPr>
              <w:jc w:val="center"/>
              <w:rPr>
                <w:lang w:val="lt-LT" w:eastAsia="lt-LT"/>
              </w:rPr>
            </w:pPr>
          </w:p>
        </w:tc>
        <w:tc>
          <w:tcPr>
            <w:tcW w:w="2521"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hideMark/>
          </w:tcPr>
          <w:p w14:paraId="54F020E1" w14:textId="77777777" w:rsidR="0081368C" w:rsidRPr="00C453FE" w:rsidRDefault="0081368C" w:rsidP="007F5C11">
            <w:pPr>
              <w:jc w:val="center"/>
              <w:rPr>
                <w:lang w:eastAsia="lt-LT"/>
              </w:rPr>
            </w:pPr>
            <w:r w:rsidRPr="00C453FE">
              <w:rPr>
                <w:lang w:eastAsia="lt-LT"/>
              </w:rPr>
              <w:t>Projekto rėmėjai</w:t>
            </w:r>
          </w:p>
          <w:p w14:paraId="1B2A30C1" w14:textId="6CCB10AD" w:rsidR="0081368C" w:rsidRPr="00C453FE" w:rsidRDefault="0081368C" w:rsidP="007F5C11">
            <w:pPr>
              <w:jc w:val="center"/>
              <w:rPr>
                <w:lang w:eastAsia="lt-LT"/>
              </w:rPr>
            </w:pPr>
            <w:r w:rsidRPr="00C453FE">
              <w:rPr>
                <w:b/>
                <w:bCs/>
                <w:lang w:eastAsia="lt-LT"/>
              </w:rPr>
              <w:t>(0–4 balai)</w:t>
            </w:r>
          </w:p>
          <w:p w14:paraId="011261C3" w14:textId="77777777" w:rsidR="0081368C" w:rsidRPr="00C453FE" w:rsidRDefault="0081368C" w:rsidP="007F5C11">
            <w:pPr>
              <w:jc w:val="center"/>
              <w:rPr>
                <w:lang w:eastAsia="lt-LT"/>
              </w:rPr>
            </w:pP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557688" w14:textId="03E449AA" w:rsidR="0081368C" w:rsidRPr="00C453FE" w:rsidRDefault="0081368C" w:rsidP="007F5C11">
            <w:pPr>
              <w:rPr>
                <w:lang w:eastAsia="lt-LT"/>
              </w:rPr>
            </w:pPr>
            <w:r w:rsidRPr="00C453FE">
              <w:rPr>
                <w:lang w:eastAsia="lt-LT"/>
              </w:rPr>
              <w:t xml:space="preserve">Projektas turi rėmėją (-us), </w:t>
            </w:r>
            <w:r w:rsidR="00BB16C2" w:rsidRPr="00C453FE">
              <w:rPr>
                <w:lang w:eastAsia="lt-LT"/>
              </w:rPr>
              <w:t>P</w:t>
            </w:r>
            <w:r w:rsidRPr="00C453FE">
              <w:rPr>
                <w:lang w:eastAsia="lt-LT"/>
              </w:rPr>
              <w:t>araiškoje aiškiai nurodytas rėmėjo (-ų) indėlis, pridėt</w:t>
            </w:r>
            <w:r w:rsidR="0009636E" w:rsidRPr="00C453FE">
              <w:rPr>
                <w:lang w:eastAsia="lt-LT"/>
              </w:rPr>
              <w:t>i</w:t>
            </w:r>
            <w:r w:rsidRPr="00C453FE">
              <w:rPr>
                <w:lang w:eastAsia="lt-LT"/>
              </w:rPr>
              <w:t xml:space="preserve"> rėmimą patvirtinantys dokumentai </w:t>
            </w:r>
          </w:p>
          <w:p w14:paraId="5D551258" w14:textId="77777777" w:rsidR="00BB16C2" w:rsidRPr="00C453FE" w:rsidRDefault="00BB16C2" w:rsidP="00BB16C2">
            <w:pPr>
              <w:jc w:val="both"/>
              <w:rPr>
                <w:lang w:eastAsia="lt-LT"/>
              </w:rPr>
            </w:pPr>
            <w:r w:rsidRPr="00C453FE">
              <w:rPr>
                <w:lang w:eastAsia="lt-LT"/>
              </w:rPr>
              <w:t>Du ir daugiau rėmėjus – 2</w:t>
            </w:r>
          </w:p>
          <w:p w14:paraId="23ADA950" w14:textId="77777777" w:rsidR="00BB16C2" w:rsidRPr="00C453FE" w:rsidRDefault="00BB16C2" w:rsidP="00BB16C2">
            <w:pPr>
              <w:jc w:val="both"/>
              <w:rPr>
                <w:lang w:eastAsia="lt-LT"/>
              </w:rPr>
            </w:pPr>
            <w:r w:rsidRPr="00C453FE">
              <w:rPr>
                <w:lang w:eastAsia="lt-LT"/>
              </w:rPr>
              <w:t>Vieną rėmėją – 1</w:t>
            </w:r>
          </w:p>
          <w:p w14:paraId="006AB512" w14:textId="584538C1" w:rsidR="0081368C" w:rsidRPr="00C453FE" w:rsidRDefault="00BB16C2" w:rsidP="00BB16C2">
            <w:pPr>
              <w:rPr>
                <w:lang w:eastAsia="lt-LT"/>
              </w:rPr>
            </w:pPr>
            <w:r w:rsidRPr="00C453FE">
              <w:rPr>
                <w:lang w:eastAsia="lt-LT"/>
              </w:rPr>
              <w:t>Neturi – 0 </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B13721" w14:textId="77777777" w:rsidR="0081368C" w:rsidRPr="00C453FE" w:rsidRDefault="0081368C" w:rsidP="00C05EE8">
            <w:pPr>
              <w:spacing w:after="240"/>
              <w:rPr>
                <w:lang w:eastAsia="lt-LT"/>
              </w:rPr>
            </w:pPr>
          </w:p>
        </w:tc>
      </w:tr>
      <w:tr w:rsidR="0081368C" w:rsidRPr="00C453FE" w14:paraId="4B3C99C4" w14:textId="77777777" w:rsidTr="00BB16C2">
        <w:trPr>
          <w:gridAfter w:val="1"/>
          <w:wAfter w:w="7" w:type="dxa"/>
          <w:trHeight w:val="273"/>
        </w:trPr>
        <w:tc>
          <w:tcPr>
            <w:tcW w:w="0" w:type="auto"/>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4A629B0" w14:textId="77777777" w:rsidR="0081368C" w:rsidRPr="00C453FE" w:rsidRDefault="0081368C" w:rsidP="0081368C">
            <w:pPr>
              <w:pStyle w:val="Sraopastraipa"/>
              <w:rPr>
                <w:lang w:val="lt-LT" w:eastAsia="lt-LT"/>
              </w:rPr>
            </w:pPr>
          </w:p>
        </w:tc>
        <w:tc>
          <w:tcPr>
            <w:tcW w:w="2521"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59A2F1D" w14:textId="77777777" w:rsidR="0081368C" w:rsidRPr="00C453FE" w:rsidRDefault="0081368C" w:rsidP="007F5C11">
            <w:pPr>
              <w:jc w:val="center"/>
              <w:rPr>
                <w:lang w:eastAsia="lt-LT"/>
              </w:rPr>
            </w:pPr>
          </w:p>
        </w:tc>
        <w:tc>
          <w:tcPr>
            <w:tcW w:w="48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E7144" w14:textId="25D2CEF7" w:rsidR="0081368C" w:rsidRPr="00C453FE" w:rsidRDefault="0081368C" w:rsidP="0081368C">
            <w:pPr>
              <w:rPr>
                <w:lang w:eastAsia="lt-LT"/>
              </w:rPr>
            </w:pPr>
            <w:r w:rsidRPr="00C453FE">
              <w:rPr>
                <w:lang w:eastAsia="lt-LT"/>
              </w:rPr>
              <w:t>Paraiškoje aiškiai nurodyti partnerių vaidmenys ir indėlis, pridėti bendradarbiavimą patvirtinantys dokumentai</w:t>
            </w:r>
          </w:p>
          <w:p w14:paraId="521C2255" w14:textId="68F2A1DB" w:rsidR="0081368C" w:rsidRPr="00C453FE" w:rsidRDefault="0081368C" w:rsidP="0081368C">
            <w:pPr>
              <w:rPr>
                <w:lang w:eastAsia="lt-LT"/>
              </w:rPr>
            </w:pPr>
            <w:r w:rsidRPr="00C453FE">
              <w:rPr>
                <w:lang w:eastAsia="lt-LT"/>
              </w:rPr>
              <w:t>Taip – 2</w:t>
            </w:r>
          </w:p>
          <w:p w14:paraId="770E2DC5" w14:textId="1C5DEE9F" w:rsidR="0081368C" w:rsidRPr="00C453FE" w:rsidRDefault="0081368C" w:rsidP="0081368C">
            <w:pPr>
              <w:rPr>
                <w:lang w:eastAsia="lt-LT"/>
              </w:rPr>
            </w:pPr>
            <w:r w:rsidRPr="00C453FE">
              <w:rPr>
                <w:lang w:eastAsia="lt-LT"/>
              </w:rPr>
              <w:t>Ne – 0</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ECE48" w14:textId="77777777" w:rsidR="0081368C" w:rsidRPr="00C453FE" w:rsidRDefault="0081368C" w:rsidP="00C05EE8">
            <w:pPr>
              <w:spacing w:after="240"/>
              <w:rPr>
                <w:lang w:eastAsia="lt-LT"/>
              </w:rPr>
            </w:pPr>
          </w:p>
        </w:tc>
      </w:tr>
      <w:tr w:rsidR="00766EA0" w:rsidRPr="00C453FE" w14:paraId="3C1DD2B8" w14:textId="77777777" w:rsidTr="00BB16C2">
        <w:trPr>
          <w:gridAfter w:val="1"/>
          <w:wAfter w:w="7" w:type="dxa"/>
        </w:trPr>
        <w:tc>
          <w:tcPr>
            <w:tcW w:w="8075"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4697034A" w14:textId="77777777" w:rsidR="00C05EE8" w:rsidRPr="00C453FE" w:rsidRDefault="00C05EE8" w:rsidP="00C05EE8">
            <w:pPr>
              <w:jc w:val="right"/>
              <w:rPr>
                <w:b/>
                <w:lang w:eastAsia="lt-LT"/>
              </w:rPr>
            </w:pPr>
            <w:r w:rsidRPr="00C453FE">
              <w:rPr>
                <w:b/>
                <w:shd w:val="clear" w:color="auto" w:fill="CCCCCC"/>
                <w:lang w:eastAsia="lt-LT"/>
              </w:rPr>
              <w:t>Iš viso balų:</w:t>
            </w:r>
          </w:p>
          <w:p w14:paraId="2A660494" w14:textId="77777777" w:rsidR="00C05EE8" w:rsidRPr="00C453FE" w:rsidRDefault="00C05EE8" w:rsidP="00C05EE8">
            <w:pPr>
              <w:jc w:val="right"/>
              <w:rPr>
                <w:lang w:eastAsia="lt-LT"/>
              </w:rPr>
            </w:pPr>
          </w:p>
        </w:tc>
        <w:tc>
          <w:tcPr>
            <w:tcW w:w="13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6CA5B50" w14:textId="77777777" w:rsidR="00C05EE8" w:rsidRPr="00C453FE" w:rsidRDefault="00C05EE8" w:rsidP="00C05EE8">
            <w:pPr>
              <w:spacing w:after="240"/>
              <w:rPr>
                <w:lang w:eastAsia="lt-LT"/>
              </w:rPr>
            </w:pPr>
          </w:p>
        </w:tc>
      </w:tr>
    </w:tbl>
    <w:p w14:paraId="5F29C1B2" w14:textId="77777777" w:rsidR="00C05EE8" w:rsidRPr="00C453FE" w:rsidRDefault="00C05EE8" w:rsidP="00F866AC">
      <w:pPr>
        <w:tabs>
          <w:tab w:val="left" w:pos="851"/>
        </w:tabs>
        <w:jc w:val="center"/>
        <w:rPr>
          <w:b/>
        </w:rPr>
      </w:pPr>
    </w:p>
    <w:tbl>
      <w:tblPr>
        <w:tblW w:w="9889" w:type="dxa"/>
        <w:tblCellMar>
          <w:top w:w="15" w:type="dxa"/>
          <w:left w:w="15" w:type="dxa"/>
          <w:bottom w:w="15" w:type="dxa"/>
          <w:right w:w="15" w:type="dxa"/>
        </w:tblCellMar>
        <w:tblLook w:val="04A0" w:firstRow="1" w:lastRow="0" w:firstColumn="1" w:lastColumn="0" w:noHBand="0" w:noVBand="1"/>
      </w:tblPr>
      <w:tblGrid>
        <w:gridCol w:w="3991"/>
        <w:gridCol w:w="5898"/>
      </w:tblGrid>
      <w:tr w:rsidR="00766EA0" w:rsidRPr="00C453FE" w14:paraId="45CD046A" w14:textId="77777777" w:rsidTr="00553723">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E3FF552" w14:textId="77777777" w:rsidR="00553723" w:rsidRPr="00C453FE" w:rsidRDefault="00553723" w:rsidP="00553723">
            <w:pPr>
              <w:rPr>
                <w:lang w:eastAsia="lt-LT"/>
              </w:rPr>
            </w:pPr>
            <w:r w:rsidRPr="00C453FE">
              <w:rPr>
                <w:b/>
                <w:bCs/>
                <w:lang w:eastAsia="lt-LT"/>
              </w:rPr>
              <w:t>Siūlomos nefinansuoti projekto veiklos</w:t>
            </w:r>
            <w:r w:rsidRPr="00C453FE">
              <w:rPr>
                <w:lang w:eastAsia="lt-LT"/>
              </w:rPr>
              <w:t xml:space="preserve"> </w:t>
            </w:r>
          </w:p>
          <w:p w14:paraId="73C592D2" w14:textId="66B327FF" w:rsidR="00C05EE8" w:rsidRPr="00C453FE" w:rsidRDefault="00553723" w:rsidP="00553723">
            <w:pPr>
              <w:rPr>
                <w:lang w:eastAsia="lt-LT"/>
              </w:rPr>
            </w:pPr>
            <w:r w:rsidRPr="00C453FE">
              <w:rPr>
                <w:i/>
                <w:iCs/>
                <w:lang w:eastAsia="lt-LT"/>
              </w:rPr>
              <w:t>(įrašyti siūlomas nefinansuoti projekto veiklas)</w:t>
            </w:r>
          </w:p>
        </w:tc>
        <w:tc>
          <w:tcPr>
            <w:tcW w:w="5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9E87CF" w14:textId="77777777" w:rsidR="00C05EE8" w:rsidRPr="00C453FE" w:rsidRDefault="00C05EE8" w:rsidP="00C05EE8">
            <w:pPr>
              <w:rPr>
                <w:lang w:eastAsia="lt-LT"/>
              </w:rPr>
            </w:pPr>
          </w:p>
        </w:tc>
      </w:tr>
      <w:tr w:rsidR="00553723" w:rsidRPr="00C453FE" w14:paraId="116A418D" w14:textId="77777777" w:rsidTr="00496AD5">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6A7DF0" w14:textId="77777777" w:rsidR="00553723" w:rsidRPr="00C453FE" w:rsidRDefault="00553723" w:rsidP="00553723">
            <w:pPr>
              <w:rPr>
                <w:lang w:eastAsia="lt-LT"/>
              </w:rPr>
            </w:pPr>
            <w:r w:rsidRPr="00C453FE">
              <w:rPr>
                <w:b/>
                <w:bCs/>
                <w:lang w:eastAsia="lt-LT"/>
              </w:rPr>
              <w:t>Siūlomos nefinansuoti projekto išlaidos</w:t>
            </w:r>
            <w:r w:rsidRPr="00C453FE">
              <w:rPr>
                <w:lang w:eastAsia="lt-LT"/>
              </w:rPr>
              <w:t xml:space="preserve"> </w:t>
            </w:r>
          </w:p>
          <w:p w14:paraId="27C8D9ED" w14:textId="386E4604" w:rsidR="00553723" w:rsidRPr="00C453FE" w:rsidRDefault="00553723" w:rsidP="00553723">
            <w:pPr>
              <w:rPr>
                <w:lang w:eastAsia="lt-LT"/>
              </w:rPr>
            </w:pPr>
            <w:r w:rsidRPr="00C453FE">
              <w:rPr>
                <w:i/>
                <w:iCs/>
                <w:lang w:eastAsia="lt-LT"/>
              </w:rPr>
              <w:t>(įrašyti siūlomas nefinansuoti išlaidų eilutes)</w:t>
            </w:r>
          </w:p>
        </w:tc>
        <w:tc>
          <w:tcPr>
            <w:tcW w:w="5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D17E3" w14:textId="77777777" w:rsidR="00553723" w:rsidRPr="00C453FE" w:rsidRDefault="00553723" w:rsidP="00C05EE8">
            <w:pPr>
              <w:rPr>
                <w:lang w:eastAsia="lt-LT"/>
              </w:rPr>
            </w:pPr>
          </w:p>
        </w:tc>
      </w:tr>
      <w:tr w:rsidR="00553723" w:rsidRPr="00C453FE" w14:paraId="5BBD09FF" w14:textId="77777777" w:rsidTr="00496AD5">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9CB526" w14:textId="77777777" w:rsidR="00553723" w:rsidRPr="00C453FE" w:rsidRDefault="00553723" w:rsidP="00553723">
            <w:pPr>
              <w:rPr>
                <w:lang w:eastAsia="lt-LT"/>
              </w:rPr>
            </w:pPr>
            <w:r w:rsidRPr="00C453FE">
              <w:rPr>
                <w:b/>
                <w:bCs/>
                <w:lang w:eastAsia="lt-LT"/>
              </w:rPr>
              <w:t>Komisijos nario išvada</w:t>
            </w:r>
            <w:r w:rsidRPr="00C453FE">
              <w:rPr>
                <w:lang w:eastAsia="lt-LT"/>
              </w:rPr>
              <w:t xml:space="preserve"> </w:t>
            </w:r>
          </w:p>
          <w:p w14:paraId="7819C06D" w14:textId="3CDE6EA9" w:rsidR="00553723" w:rsidRPr="00C453FE" w:rsidRDefault="00553723" w:rsidP="00553723">
            <w:pPr>
              <w:rPr>
                <w:lang w:eastAsia="lt-LT"/>
              </w:rPr>
            </w:pPr>
            <w:r w:rsidRPr="00C453FE">
              <w:rPr>
                <w:i/>
                <w:iCs/>
                <w:lang w:eastAsia="lt-LT"/>
              </w:rPr>
              <w:t>(pateikiamos pastabos, kodėl siūloma mažiau arba visai neskirti lėšų)</w:t>
            </w:r>
          </w:p>
        </w:tc>
        <w:tc>
          <w:tcPr>
            <w:tcW w:w="5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803F8" w14:textId="77777777" w:rsidR="00553723" w:rsidRPr="00C453FE" w:rsidRDefault="00553723" w:rsidP="00C05EE8">
            <w:pPr>
              <w:rPr>
                <w:lang w:eastAsia="lt-LT"/>
              </w:rPr>
            </w:pPr>
          </w:p>
        </w:tc>
      </w:tr>
      <w:tr w:rsidR="00766EA0" w:rsidRPr="00C453FE" w14:paraId="27F8CEB3" w14:textId="77777777" w:rsidTr="00553723">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F784F10" w14:textId="12AC904D" w:rsidR="00C05EE8" w:rsidRPr="00C453FE" w:rsidRDefault="00553723" w:rsidP="00C05EE8">
            <w:pPr>
              <w:rPr>
                <w:lang w:eastAsia="lt-LT"/>
              </w:rPr>
            </w:pPr>
            <w:r w:rsidRPr="00C453FE">
              <w:rPr>
                <w:b/>
                <w:bCs/>
                <w:lang w:eastAsia="lt-LT"/>
              </w:rPr>
              <w:t>Siūlymas skirti / neskirti lėšas (eurais)</w:t>
            </w:r>
          </w:p>
        </w:tc>
        <w:tc>
          <w:tcPr>
            <w:tcW w:w="5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DD8F3" w14:textId="77777777" w:rsidR="00C05EE8" w:rsidRPr="00C453FE" w:rsidRDefault="00C05EE8" w:rsidP="00C05EE8">
            <w:pPr>
              <w:rPr>
                <w:lang w:eastAsia="lt-LT"/>
              </w:rPr>
            </w:pPr>
          </w:p>
        </w:tc>
      </w:tr>
    </w:tbl>
    <w:p w14:paraId="17A80A7A" w14:textId="77777777" w:rsidR="00C05EE8" w:rsidRPr="00C453FE" w:rsidRDefault="00C05EE8" w:rsidP="000C3286">
      <w:pPr>
        <w:tabs>
          <w:tab w:val="left" w:pos="851"/>
        </w:tabs>
        <w:rPr>
          <w:b/>
        </w:rPr>
      </w:pPr>
    </w:p>
    <w:p w14:paraId="24A698B4" w14:textId="77777777" w:rsidR="00C05EE8" w:rsidRPr="00C453FE" w:rsidRDefault="00C05EE8" w:rsidP="00C05EE8">
      <w:pPr>
        <w:rPr>
          <w:lang w:eastAsia="lt-LT"/>
        </w:rPr>
      </w:pPr>
      <w:r w:rsidRPr="00C453FE">
        <w:rPr>
          <w:lang w:eastAsia="lt-LT"/>
        </w:rPr>
        <w:t>Vertinimo komisijos narys                   ____________                          ________________________</w:t>
      </w:r>
    </w:p>
    <w:p w14:paraId="263CF594" w14:textId="77777777" w:rsidR="00C05EE8" w:rsidRPr="00C453FE" w:rsidRDefault="00C05EE8" w:rsidP="00C05EE8">
      <w:pPr>
        <w:rPr>
          <w:lang w:eastAsia="lt-LT"/>
        </w:rPr>
      </w:pPr>
      <w:r w:rsidRPr="00C453FE">
        <w:rPr>
          <w:lang w:eastAsia="lt-LT"/>
        </w:rPr>
        <w:t>                                                                    </w:t>
      </w:r>
      <w:r w:rsidRPr="00C453FE">
        <w:rPr>
          <w:sz w:val="20"/>
          <w:szCs w:val="20"/>
          <w:lang w:eastAsia="lt-LT"/>
        </w:rPr>
        <w:t>(parašas)                                                    (vardas ir pavardė)</w:t>
      </w:r>
    </w:p>
    <w:p w14:paraId="0BA5ED7C" w14:textId="5419990C" w:rsidR="000C3286" w:rsidRPr="00C453FE" w:rsidRDefault="000C3286">
      <w:pPr>
        <w:rPr>
          <w:b/>
        </w:rPr>
      </w:pPr>
      <w:r w:rsidRPr="00C453FE">
        <w:rPr>
          <w:b/>
        </w:rPr>
        <w:br w:type="page"/>
      </w:r>
    </w:p>
    <w:p w14:paraId="7548D697" w14:textId="77777777" w:rsidR="00453D94" w:rsidRPr="00C453FE" w:rsidRDefault="00626C9F" w:rsidP="00453D94">
      <w:pPr>
        <w:tabs>
          <w:tab w:val="left" w:pos="851"/>
        </w:tabs>
        <w:ind w:left="5760"/>
        <w:jc w:val="right"/>
      </w:pPr>
      <w:r w:rsidRPr="00C453FE">
        <w:lastRenderedPageBreak/>
        <w:t xml:space="preserve">Leidybinių </w:t>
      </w:r>
      <w:r w:rsidR="00760B81" w:rsidRPr="00C453FE">
        <w:t>ir literat</w:t>
      </w:r>
      <w:r w:rsidR="00673B72" w:rsidRPr="00C453FE">
        <w:t>ūros</w:t>
      </w:r>
      <w:r w:rsidR="00760B81" w:rsidRPr="00C453FE">
        <w:t xml:space="preserve"> </w:t>
      </w:r>
      <w:r w:rsidRPr="00C453FE">
        <w:t>veiklų</w:t>
      </w:r>
    </w:p>
    <w:p w14:paraId="7804DE54" w14:textId="4711B466" w:rsidR="00760B81" w:rsidRPr="00C453FE" w:rsidRDefault="00450060" w:rsidP="00453D94">
      <w:pPr>
        <w:tabs>
          <w:tab w:val="left" w:pos="851"/>
        </w:tabs>
        <w:ind w:left="5760"/>
        <w:jc w:val="right"/>
        <w:rPr>
          <w:bCs/>
        </w:rPr>
      </w:pPr>
      <w:r w:rsidRPr="00C453FE">
        <w:rPr>
          <w:bCs/>
        </w:rPr>
        <w:t>finansavimo tvarkos aprašo</w:t>
      </w:r>
    </w:p>
    <w:p w14:paraId="56698E69" w14:textId="50E4E3D2" w:rsidR="007E79CF" w:rsidRPr="00C453FE" w:rsidRDefault="00F90780" w:rsidP="00453D94">
      <w:pPr>
        <w:tabs>
          <w:tab w:val="left" w:pos="851"/>
        </w:tabs>
        <w:ind w:left="5760"/>
        <w:jc w:val="right"/>
        <w:rPr>
          <w:bCs/>
        </w:rPr>
      </w:pPr>
      <w:r w:rsidRPr="00C453FE">
        <w:rPr>
          <w:bCs/>
        </w:rPr>
        <w:t>4</w:t>
      </w:r>
      <w:r w:rsidR="00AC67C0" w:rsidRPr="00C453FE">
        <w:rPr>
          <w:bCs/>
        </w:rPr>
        <w:t xml:space="preserve"> priedas</w:t>
      </w:r>
    </w:p>
    <w:p w14:paraId="6ABCBBFA" w14:textId="77777777" w:rsidR="00F90780" w:rsidRPr="00C453FE" w:rsidRDefault="00F90780" w:rsidP="000C3286">
      <w:pPr>
        <w:tabs>
          <w:tab w:val="left" w:pos="851"/>
        </w:tabs>
        <w:jc w:val="both"/>
      </w:pPr>
    </w:p>
    <w:p w14:paraId="33333A55" w14:textId="77777777" w:rsidR="00DE0AC6" w:rsidRPr="00C453FE" w:rsidRDefault="00DE0AC6" w:rsidP="006D5BFD">
      <w:pPr>
        <w:jc w:val="center"/>
        <w:rPr>
          <w:rFonts w:eastAsia="Calibri"/>
          <w:b/>
          <w:highlight w:val="yellow"/>
          <w:lang w:eastAsia="lt-LT"/>
        </w:rPr>
      </w:pPr>
    </w:p>
    <w:p w14:paraId="28419F64" w14:textId="77777777" w:rsidR="00DE0AC6" w:rsidRPr="00C453FE" w:rsidRDefault="00DE0AC6" w:rsidP="00DE0AC6">
      <w:pPr>
        <w:jc w:val="center"/>
        <w:rPr>
          <w:b/>
          <w:szCs w:val="20"/>
          <w:lang w:eastAsia="lt-LT"/>
        </w:rPr>
      </w:pPr>
      <w:r w:rsidRPr="00C453FE">
        <w:rPr>
          <w:b/>
          <w:szCs w:val="20"/>
          <w:lang w:eastAsia="lt-LT"/>
        </w:rPr>
        <w:t>BIUDŽETO LĖŠŲ NAUDOJIMO SUTARTIS Nr.</w:t>
      </w:r>
    </w:p>
    <w:p w14:paraId="788C86E2" w14:textId="77777777" w:rsidR="00DE0AC6" w:rsidRPr="00C453FE" w:rsidRDefault="00DE0AC6" w:rsidP="00DE0AC6">
      <w:pPr>
        <w:jc w:val="center"/>
        <w:rPr>
          <w:szCs w:val="20"/>
        </w:rPr>
      </w:pPr>
    </w:p>
    <w:p w14:paraId="421F77D9" w14:textId="77777777" w:rsidR="00DE0AC6" w:rsidRPr="00C453FE" w:rsidRDefault="00DE0AC6" w:rsidP="00DE0AC6">
      <w:pPr>
        <w:jc w:val="center"/>
        <w:rPr>
          <w:szCs w:val="20"/>
        </w:rPr>
      </w:pPr>
      <w:r w:rsidRPr="00C453FE">
        <w:rPr>
          <w:szCs w:val="20"/>
        </w:rPr>
        <w:t xml:space="preserve">20     m.                            d. . </w:t>
      </w:r>
    </w:p>
    <w:p w14:paraId="4C45A177" w14:textId="77777777" w:rsidR="00DE0AC6" w:rsidRPr="00C453FE" w:rsidRDefault="00DE0AC6" w:rsidP="00DE0AC6">
      <w:pPr>
        <w:jc w:val="center"/>
        <w:rPr>
          <w:szCs w:val="20"/>
        </w:rPr>
      </w:pPr>
      <w:r w:rsidRPr="00C453FE">
        <w:rPr>
          <w:szCs w:val="20"/>
        </w:rPr>
        <w:t>Anykščiai</w:t>
      </w:r>
    </w:p>
    <w:p w14:paraId="26501FB5" w14:textId="77777777" w:rsidR="00DE0AC6" w:rsidRPr="00C453FE" w:rsidRDefault="00DE0AC6" w:rsidP="00DE0AC6">
      <w:pPr>
        <w:jc w:val="center"/>
        <w:rPr>
          <w:szCs w:val="20"/>
        </w:rPr>
      </w:pPr>
    </w:p>
    <w:p w14:paraId="6ADD358C" w14:textId="54F8E2A9" w:rsidR="00DE0AC6" w:rsidRPr="00C453FE" w:rsidRDefault="00DE0AC6" w:rsidP="000C3286">
      <w:pPr>
        <w:tabs>
          <w:tab w:val="left" w:pos="1134"/>
        </w:tabs>
        <w:ind w:firstLine="720"/>
        <w:jc w:val="both"/>
        <w:rPr>
          <w:szCs w:val="20"/>
        </w:rPr>
      </w:pPr>
      <w:r w:rsidRPr="00C453FE">
        <w:rPr>
          <w:szCs w:val="20"/>
        </w:rPr>
        <w:t xml:space="preserve">Anykščių rajono savivaldybės administracija (toliau vadinama – Asignavimų valdytojas), kodas 188774637, atstovaujama Anykščių rajono savivaldybės administracijos direktoriaus ..........................., veikiančio pagal Anykščių rajono savivaldybės administracijos veiklos nuostatus, patvirtintus 2023 m. balandžio 13 d. Anykščių rajono savivaldybės tarybos sprendimu </w:t>
      </w:r>
      <w:bookmarkStart w:id="12" w:name="n_2"/>
      <w:r w:rsidR="00910B38" w:rsidRPr="00C453FE">
        <w:rPr>
          <w:szCs w:val="20"/>
        </w:rPr>
        <w:t xml:space="preserve">Nr. 1-TS-144 </w:t>
      </w:r>
      <w:bookmarkEnd w:id="12"/>
      <w:r w:rsidRPr="00C453FE">
        <w:rPr>
          <w:szCs w:val="20"/>
        </w:rPr>
        <w:t xml:space="preserve">„Dėl Anykščių rajono savivaldybės administracijos veiklos nuostatų patvirtinimo“, Anykščių rajono savivaldybės vardu sudaromų sutarčių pasirašymo tvarkos aprašą, patvirtintą Anykščių rajono savivaldybės tarybos 2020 m. vasario 27 d. sprendimu </w:t>
      </w:r>
      <w:bookmarkStart w:id="13" w:name="n_3"/>
      <w:r w:rsidR="00910B38" w:rsidRPr="00C453FE">
        <w:rPr>
          <w:szCs w:val="20"/>
        </w:rPr>
        <w:t xml:space="preserve">Nr. 1-TS-41 </w:t>
      </w:r>
      <w:bookmarkEnd w:id="13"/>
      <w:r w:rsidRPr="00C453FE">
        <w:rPr>
          <w:szCs w:val="20"/>
        </w:rPr>
        <w:t>„Dėl Anykščių rajono savivaldybės vardu sudaromų sutarčių pasirašymo tvarkos aprašo patvirtinimo“ ir ............................. (toliau vadinama – Lėšų gavėjas), kodas ...........,  atstovaujamas (-a)......................., veikiančio (-ios) pagal.............., sudarė šią biudžeto lėšų naudojimo sutartį (toliau vadinama – Sutartis):</w:t>
      </w:r>
    </w:p>
    <w:p w14:paraId="435C310C" w14:textId="77777777" w:rsidR="00DE0AC6" w:rsidRPr="00C453FE" w:rsidRDefault="00DE0AC6" w:rsidP="00DE0AC6">
      <w:pPr>
        <w:ind w:firstLine="720"/>
        <w:jc w:val="both"/>
        <w:rPr>
          <w:strike/>
          <w:szCs w:val="20"/>
        </w:rPr>
      </w:pPr>
    </w:p>
    <w:p w14:paraId="42D2767F" w14:textId="77777777" w:rsidR="00DE0AC6" w:rsidRPr="00C453FE" w:rsidRDefault="00DE0AC6" w:rsidP="00DE0AC6">
      <w:pPr>
        <w:jc w:val="center"/>
        <w:rPr>
          <w:b/>
          <w:szCs w:val="20"/>
        </w:rPr>
      </w:pPr>
      <w:r w:rsidRPr="00C453FE">
        <w:rPr>
          <w:b/>
          <w:szCs w:val="20"/>
        </w:rPr>
        <w:t>I SKYRIUS</w:t>
      </w:r>
    </w:p>
    <w:p w14:paraId="1F18B783" w14:textId="77777777" w:rsidR="00DE0AC6" w:rsidRPr="00C453FE" w:rsidRDefault="00DE0AC6" w:rsidP="00DE0AC6">
      <w:pPr>
        <w:jc w:val="center"/>
        <w:rPr>
          <w:b/>
          <w:szCs w:val="20"/>
        </w:rPr>
      </w:pPr>
      <w:r w:rsidRPr="00C453FE">
        <w:rPr>
          <w:b/>
          <w:szCs w:val="20"/>
        </w:rPr>
        <w:t>SUTARTIES OBJEKTAS</w:t>
      </w:r>
    </w:p>
    <w:p w14:paraId="1244DA1C" w14:textId="77777777" w:rsidR="00DE0AC6" w:rsidRPr="00C453FE" w:rsidRDefault="00DE0AC6" w:rsidP="00DE0AC6">
      <w:pPr>
        <w:tabs>
          <w:tab w:val="left" w:pos="0"/>
          <w:tab w:val="left" w:pos="1440"/>
          <w:tab w:val="left" w:pos="1870"/>
        </w:tabs>
        <w:ind w:firstLine="1080"/>
        <w:jc w:val="both"/>
        <w:rPr>
          <w:b/>
          <w:szCs w:val="20"/>
        </w:rPr>
      </w:pPr>
    </w:p>
    <w:p w14:paraId="76701C84" w14:textId="1558493E" w:rsidR="00DE0AC6" w:rsidRPr="00C453FE" w:rsidRDefault="00DE0AC6" w:rsidP="000C3286">
      <w:pPr>
        <w:tabs>
          <w:tab w:val="left" w:pos="1134"/>
        </w:tabs>
        <w:ind w:firstLine="720"/>
        <w:jc w:val="both"/>
        <w:rPr>
          <w:bCs/>
          <w:iCs/>
          <w:szCs w:val="20"/>
        </w:rPr>
      </w:pPr>
      <w:r w:rsidRPr="00C453FE">
        <w:rPr>
          <w:szCs w:val="20"/>
        </w:rPr>
        <w:t xml:space="preserve">1.1. Asignavimų valdytojas, vadovaudamasis Anykščių rajono savivaldybės 20..... metų biudžetu, patvirtintu Anykščių rajono savivaldybės tarybos 20.....m.  ........ d. sprendimu Nr. 1-TS-..... ,,Dėl Anykščių rajono savivaldybės 20....... metų biudžeto patvirtinimo“ ir Anykščių rajono savivaldybės strateginiu 20.....–20...... metų veiklos planu, patvirtintu Anykščių rajono savivaldybės tarybos  20......  m. ......... d. sprendimu Nr. 1-TS-..... ,,Dėl Anykščių rajono savivaldybės 20......–20..... metų strateginio veiklos plano patvirtinimo“,  </w:t>
      </w:r>
      <w:bookmarkStart w:id="14" w:name="_Hlk135854977"/>
      <w:bookmarkStart w:id="15" w:name="_Hlk135836144"/>
      <w:r w:rsidRPr="00C453FE">
        <w:rPr>
          <w:szCs w:val="20"/>
        </w:rPr>
        <w:t xml:space="preserve">20.....metų.......d. Mero potvarkiu......Nr....... ,,Dėl finansavimo skyrimo 20.... m. </w:t>
      </w:r>
      <w:r w:rsidR="007A4953" w:rsidRPr="00C453FE">
        <w:rPr>
          <w:szCs w:val="20"/>
        </w:rPr>
        <w:t xml:space="preserve">Leidybinių </w:t>
      </w:r>
      <w:r w:rsidR="00760B81" w:rsidRPr="00C453FE">
        <w:rPr>
          <w:szCs w:val="20"/>
        </w:rPr>
        <w:t>ir literatūr</w:t>
      </w:r>
      <w:r w:rsidR="009919E8" w:rsidRPr="00C453FE">
        <w:rPr>
          <w:szCs w:val="20"/>
        </w:rPr>
        <w:t>os</w:t>
      </w:r>
      <w:r w:rsidR="00760B81" w:rsidRPr="00C453FE">
        <w:rPr>
          <w:szCs w:val="20"/>
        </w:rPr>
        <w:t xml:space="preserve"> </w:t>
      </w:r>
      <w:r w:rsidR="007A4953" w:rsidRPr="00C453FE">
        <w:rPr>
          <w:szCs w:val="20"/>
        </w:rPr>
        <w:t>veiklų</w:t>
      </w:r>
      <w:r w:rsidRPr="00C453FE">
        <w:rPr>
          <w:szCs w:val="20"/>
        </w:rPr>
        <w:t xml:space="preserve"> įgyvendinimui“</w:t>
      </w:r>
      <w:bookmarkEnd w:id="14"/>
      <w:r w:rsidRPr="00C453FE">
        <w:rPr>
          <w:szCs w:val="20"/>
        </w:rPr>
        <w:t xml:space="preserve">, </w:t>
      </w:r>
      <w:bookmarkEnd w:id="15"/>
      <w:r w:rsidRPr="00C453FE">
        <w:rPr>
          <w:szCs w:val="20"/>
        </w:rPr>
        <w:t>šioje Sutartyje nustatyta tvarka ir sąlygomis įsipareigoja skirti ... .....EUR (</w:t>
      </w:r>
      <w:r w:rsidRPr="00C453FE">
        <w:rPr>
          <w:i/>
          <w:szCs w:val="20"/>
        </w:rPr>
        <w:t>suma žodžiais</w:t>
      </w:r>
      <w:r w:rsidRPr="00C453FE">
        <w:rPr>
          <w:szCs w:val="20"/>
        </w:rPr>
        <w:t>) Lėšų gavėjui iš programos ,,Darnios kurortinės plėtros programa</w:t>
      </w:r>
      <w:r w:rsidRPr="00C453FE">
        <w:rPr>
          <w:bCs/>
          <w:szCs w:val="20"/>
        </w:rPr>
        <w:t>“ priemonės „</w:t>
      </w:r>
      <w:r w:rsidR="007A4953" w:rsidRPr="00C453FE">
        <w:rPr>
          <w:bCs/>
          <w:szCs w:val="20"/>
        </w:rPr>
        <w:t xml:space="preserve">Leidybinių </w:t>
      </w:r>
      <w:r w:rsidR="00760B81" w:rsidRPr="00C453FE">
        <w:rPr>
          <w:bCs/>
          <w:szCs w:val="20"/>
        </w:rPr>
        <w:t>ir literatū</w:t>
      </w:r>
      <w:r w:rsidR="009919E8" w:rsidRPr="00C453FE">
        <w:rPr>
          <w:bCs/>
          <w:szCs w:val="20"/>
        </w:rPr>
        <w:t>ros</w:t>
      </w:r>
      <w:r w:rsidR="00760B81" w:rsidRPr="00C453FE">
        <w:rPr>
          <w:bCs/>
          <w:szCs w:val="20"/>
        </w:rPr>
        <w:t xml:space="preserve"> </w:t>
      </w:r>
      <w:r w:rsidR="007A4953" w:rsidRPr="00C453FE">
        <w:rPr>
          <w:bCs/>
          <w:szCs w:val="20"/>
        </w:rPr>
        <w:t xml:space="preserve">veiklų </w:t>
      </w:r>
      <w:r w:rsidRPr="00C453FE">
        <w:rPr>
          <w:bCs/>
          <w:szCs w:val="20"/>
        </w:rPr>
        <w:t xml:space="preserve">įgyvendinimas“ </w:t>
      </w:r>
      <w:r w:rsidRPr="00C453FE">
        <w:rPr>
          <w:szCs w:val="20"/>
        </w:rPr>
        <w:t>p</w:t>
      </w:r>
      <w:r w:rsidRPr="00C453FE">
        <w:rPr>
          <w:bCs/>
          <w:szCs w:val="20"/>
        </w:rPr>
        <w:t>rojekto .............................</w:t>
      </w:r>
      <w:r w:rsidRPr="00C453FE">
        <w:rPr>
          <w:bCs/>
          <w:iCs/>
          <w:szCs w:val="20"/>
        </w:rPr>
        <w:t xml:space="preserve"> (toliau – Projektas) įgyvendinimui.</w:t>
      </w:r>
    </w:p>
    <w:p w14:paraId="4602E492" w14:textId="64F3555A" w:rsidR="00DE0AC6" w:rsidRPr="00C453FE" w:rsidRDefault="00DE0AC6" w:rsidP="000C3286">
      <w:pPr>
        <w:tabs>
          <w:tab w:val="left" w:pos="1134"/>
        </w:tabs>
        <w:ind w:firstLine="720"/>
        <w:jc w:val="both"/>
        <w:rPr>
          <w:szCs w:val="20"/>
        </w:rPr>
      </w:pPr>
      <w:r w:rsidRPr="00C453FE">
        <w:rPr>
          <w:szCs w:val="20"/>
        </w:rPr>
        <w:t>1.2. Lėšų gavėjas įsipareigoja naudoti lėšas pagal Projekto biudžeto sąmatą (</w:t>
      </w:r>
      <w:r w:rsidRPr="00C453FE">
        <w:rPr>
          <w:i/>
          <w:szCs w:val="20"/>
        </w:rPr>
        <w:t>sutarties 6 priedas</w:t>
      </w:r>
      <w:r w:rsidRPr="00C453FE">
        <w:rPr>
          <w:szCs w:val="20"/>
        </w:rPr>
        <w:t>)  ir sąmatą, Forma B–1 (</w:t>
      </w:r>
      <w:r w:rsidRPr="00C453FE">
        <w:rPr>
          <w:i/>
          <w:szCs w:val="20"/>
        </w:rPr>
        <w:t>Sutarties. 1 priedas</w:t>
      </w:r>
      <w:r w:rsidRPr="00C453FE">
        <w:rPr>
          <w:szCs w:val="20"/>
        </w:rPr>
        <w:t xml:space="preserve">), kurios yra neatsiejamos šios sutarties dalys. </w:t>
      </w:r>
    </w:p>
    <w:p w14:paraId="78078F2D" w14:textId="77777777" w:rsidR="00DE0AC6" w:rsidRPr="00C453FE" w:rsidRDefault="00DE0AC6" w:rsidP="00DE0AC6">
      <w:pPr>
        <w:jc w:val="center"/>
        <w:rPr>
          <w:b/>
          <w:szCs w:val="20"/>
        </w:rPr>
      </w:pPr>
    </w:p>
    <w:p w14:paraId="550C9EE4" w14:textId="77777777" w:rsidR="00DE0AC6" w:rsidRPr="00C453FE" w:rsidRDefault="00DE0AC6" w:rsidP="00DE0AC6">
      <w:pPr>
        <w:jc w:val="center"/>
        <w:rPr>
          <w:b/>
          <w:szCs w:val="20"/>
        </w:rPr>
      </w:pPr>
      <w:r w:rsidRPr="00C453FE">
        <w:rPr>
          <w:b/>
          <w:szCs w:val="20"/>
        </w:rPr>
        <w:t>II SKYRIUS</w:t>
      </w:r>
    </w:p>
    <w:p w14:paraId="6038803F" w14:textId="77777777" w:rsidR="00DE0AC6" w:rsidRPr="00C453FE" w:rsidRDefault="00DE0AC6" w:rsidP="00DE0AC6">
      <w:pPr>
        <w:jc w:val="center"/>
        <w:rPr>
          <w:b/>
          <w:szCs w:val="20"/>
        </w:rPr>
      </w:pPr>
      <w:r w:rsidRPr="00C453FE">
        <w:rPr>
          <w:b/>
          <w:szCs w:val="20"/>
        </w:rPr>
        <w:t>ŠALIŲ ĮSIPAREIGOJIMAI IR TEISĖS</w:t>
      </w:r>
    </w:p>
    <w:p w14:paraId="729CCE8B" w14:textId="77777777" w:rsidR="00DE0AC6" w:rsidRPr="00C453FE" w:rsidRDefault="00DE0AC6" w:rsidP="00DE0AC6">
      <w:pPr>
        <w:jc w:val="both"/>
        <w:rPr>
          <w:szCs w:val="20"/>
        </w:rPr>
      </w:pPr>
    </w:p>
    <w:p w14:paraId="04ACACA7" w14:textId="038BABEC" w:rsidR="00DE0AC6" w:rsidRPr="00C453FE" w:rsidRDefault="00DE0AC6" w:rsidP="000C3286">
      <w:pPr>
        <w:tabs>
          <w:tab w:val="left" w:pos="1134"/>
          <w:tab w:val="left" w:pos="1701"/>
        </w:tabs>
        <w:ind w:firstLine="720"/>
        <w:jc w:val="both"/>
        <w:rPr>
          <w:szCs w:val="20"/>
        </w:rPr>
      </w:pPr>
      <w:r w:rsidRPr="00C453FE">
        <w:rPr>
          <w:szCs w:val="20"/>
        </w:rPr>
        <w:t>2.1. Lėšų gavėjas įsipareigoja:</w:t>
      </w:r>
    </w:p>
    <w:p w14:paraId="6F682369" w14:textId="6D87BCFD" w:rsidR="00DE0AC6" w:rsidRPr="00C453FE" w:rsidRDefault="00DE0AC6" w:rsidP="000C3286">
      <w:pPr>
        <w:tabs>
          <w:tab w:val="left" w:pos="1134"/>
        </w:tabs>
        <w:ind w:firstLine="720"/>
        <w:jc w:val="both"/>
        <w:rPr>
          <w:szCs w:val="20"/>
        </w:rPr>
      </w:pPr>
      <w:r w:rsidRPr="00C453FE">
        <w:rPr>
          <w:szCs w:val="20"/>
        </w:rPr>
        <w:t xml:space="preserve">2.1.1. laikytis detalaus biudžeto lėšų paskirstymo pagal Projekto biudžeto sąmatą (lentelėje galimas lėšų perskirstymas pagal ekonominę klasifikaciją) </w:t>
      </w:r>
      <w:r w:rsidRPr="00C453FE">
        <w:rPr>
          <w:i/>
          <w:szCs w:val="20"/>
        </w:rPr>
        <w:t>Sutarties 1 priedas</w:t>
      </w:r>
      <w:r w:rsidRPr="00C453FE">
        <w:rPr>
          <w:szCs w:val="20"/>
        </w:rPr>
        <w:t xml:space="preserve">; </w:t>
      </w:r>
    </w:p>
    <w:p w14:paraId="09235B73" w14:textId="77777777" w:rsidR="00DE0AC6" w:rsidRPr="00C453FE" w:rsidRDefault="00DE0AC6" w:rsidP="000C3286">
      <w:pPr>
        <w:tabs>
          <w:tab w:val="left" w:pos="1701"/>
        </w:tabs>
        <w:ind w:firstLine="720"/>
        <w:jc w:val="both"/>
        <w:rPr>
          <w:szCs w:val="20"/>
        </w:rPr>
      </w:pPr>
      <w:r w:rsidRPr="00C453FE">
        <w:rPr>
          <w:szCs w:val="20"/>
        </w:rPr>
        <w:t>2.1.2. gautas lėšas įtraukti į apskaitą ir apskaityti Lietuvos Respublikos teisės aktų nustatyta tvarka;</w:t>
      </w:r>
    </w:p>
    <w:p w14:paraId="2C77F843" w14:textId="7CA76C44" w:rsidR="00DE0AC6" w:rsidRPr="00C453FE" w:rsidRDefault="00DE0AC6" w:rsidP="000C3286">
      <w:pPr>
        <w:tabs>
          <w:tab w:val="left" w:pos="1134"/>
        </w:tabs>
        <w:ind w:firstLine="720"/>
        <w:jc w:val="both"/>
        <w:rPr>
          <w:szCs w:val="20"/>
        </w:rPr>
      </w:pPr>
      <w:bookmarkStart w:id="16" w:name="_Hlk135855036"/>
      <w:r w:rsidRPr="00C453FE">
        <w:rPr>
          <w:szCs w:val="20"/>
        </w:rPr>
        <w:t xml:space="preserve">2.1.3. </w:t>
      </w:r>
      <w:r w:rsidR="00704DCB" w:rsidRPr="00C453FE">
        <w:rPr>
          <w:rFonts w:eastAsia="Calibri"/>
        </w:rPr>
        <w:t>Sutarties 1.1 papunktyje nurodytą Projektą įvykdyti iki Paraiškoje nusimatytos Projekto įgyvendinimo pabaigos datos (20.... m.  ...(</w:t>
      </w:r>
      <w:r w:rsidR="00704DCB" w:rsidRPr="00C453FE">
        <w:rPr>
          <w:rFonts w:eastAsia="Calibri"/>
          <w:i/>
          <w:iCs/>
        </w:rPr>
        <w:t>mėnuo</w:t>
      </w:r>
      <w:r w:rsidR="00704DCB" w:rsidRPr="00C453FE">
        <w:rPr>
          <w:rFonts w:eastAsia="Calibri"/>
        </w:rPr>
        <w:t>).....  ...... d.;</w:t>
      </w:r>
    </w:p>
    <w:bookmarkEnd w:id="16"/>
    <w:p w14:paraId="117BDFA2" w14:textId="77777777" w:rsidR="00DE0AC6" w:rsidRPr="00C453FE" w:rsidRDefault="00DE0AC6" w:rsidP="000C3286">
      <w:pPr>
        <w:numPr>
          <w:ilvl w:val="2"/>
          <w:numId w:val="34"/>
        </w:numPr>
        <w:tabs>
          <w:tab w:val="left" w:pos="1134"/>
          <w:tab w:val="left" w:pos="1701"/>
        </w:tabs>
        <w:ind w:left="0" w:firstLine="720"/>
        <w:contextualSpacing/>
        <w:jc w:val="both"/>
        <w:rPr>
          <w:szCs w:val="20"/>
        </w:rPr>
      </w:pPr>
      <w:r w:rsidRPr="00C453FE">
        <w:rPr>
          <w:szCs w:val="20"/>
        </w:rPr>
        <w:t xml:space="preserve">gautas lėšas naudoti pagal tikslinę paskirtį, užtikrinti lėšų naudojimo teisėtumą, ekonomiškumą, efektyvumą ir rezultatyvumą; </w:t>
      </w:r>
    </w:p>
    <w:p w14:paraId="583F13A8" w14:textId="77777777" w:rsidR="00DE0AC6" w:rsidRPr="00C453FE" w:rsidRDefault="00DE0AC6" w:rsidP="000C3286">
      <w:pPr>
        <w:numPr>
          <w:ilvl w:val="2"/>
          <w:numId w:val="34"/>
        </w:numPr>
        <w:tabs>
          <w:tab w:val="num" w:pos="1134"/>
          <w:tab w:val="left" w:pos="1701"/>
        </w:tabs>
        <w:ind w:left="0" w:firstLine="720"/>
        <w:contextualSpacing/>
        <w:jc w:val="both"/>
        <w:rPr>
          <w:szCs w:val="20"/>
        </w:rPr>
      </w:pPr>
      <w:r w:rsidRPr="00C453FE">
        <w:rPr>
          <w:szCs w:val="20"/>
        </w:rPr>
        <w:t>perkant prekes, paslaugas ir darbus laikytis Lietuvos Respublikos viešųjų pirkimų įstatymų nustatytos tvarkos;</w:t>
      </w:r>
    </w:p>
    <w:p w14:paraId="06E1EAA7" w14:textId="77777777" w:rsidR="00DE0AC6" w:rsidRPr="00C453FE" w:rsidRDefault="00DE0AC6" w:rsidP="000C3286">
      <w:pPr>
        <w:numPr>
          <w:ilvl w:val="2"/>
          <w:numId w:val="34"/>
        </w:numPr>
        <w:tabs>
          <w:tab w:val="num" w:pos="709"/>
          <w:tab w:val="num" w:pos="1134"/>
          <w:tab w:val="left" w:pos="1701"/>
        </w:tabs>
        <w:ind w:left="0" w:firstLine="720"/>
        <w:contextualSpacing/>
        <w:jc w:val="both"/>
        <w:rPr>
          <w:szCs w:val="20"/>
        </w:rPr>
      </w:pPr>
      <w:r w:rsidRPr="00C453FE">
        <w:rPr>
          <w:szCs w:val="20"/>
        </w:rPr>
        <w:lastRenderedPageBreak/>
        <w:t>Asignavimų valdytojui paprašius, teikti visą informaciją apie Sutarties vykdymo eigą, pasiekimo rezultatus ir tikslinti pateiktus dokumentus bei ataskaitas;</w:t>
      </w:r>
    </w:p>
    <w:p w14:paraId="41F53B87" w14:textId="0FBE9581" w:rsidR="00704DCB" w:rsidRPr="00C453FE" w:rsidRDefault="00704DCB" w:rsidP="000C3286">
      <w:pPr>
        <w:numPr>
          <w:ilvl w:val="2"/>
          <w:numId w:val="34"/>
        </w:numPr>
        <w:tabs>
          <w:tab w:val="num" w:pos="709"/>
          <w:tab w:val="num" w:pos="1134"/>
          <w:tab w:val="left" w:pos="1701"/>
        </w:tabs>
        <w:ind w:left="0" w:firstLine="720"/>
        <w:contextualSpacing/>
        <w:jc w:val="both"/>
        <w:rPr>
          <w:szCs w:val="20"/>
        </w:rPr>
      </w:pPr>
      <w:r w:rsidRPr="00C453FE">
        <w:t>Lėšų gavėjas įsipareigoja laikytis Leidybinių ir literatūros veiklų įgyvendinimo finansavimo tvarkos aprašo (toliau – Aprašas), patvirtinto Anykščių rajono savivaldybės tarybos 20…. m. …… ….. d. sprendimu Nr. 1-TS-…  „Dėl Leidybinių ir literatūros veiklų įgyvendinimo finansavimo tvarkos aprašo tvirtinimo”.</w:t>
      </w:r>
    </w:p>
    <w:p w14:paraId="23F3BB3F" w14:textId="613B0885" w:rsidR="00DE0AC6" w:rsidRPr="00C453FE" w:rsidRDefault="00DE0AC6" w:rsidP="000C3286">
      <w:pPr>
        <w:tabs>
          <w:tab w:val="left" w:pos="1134"/>
        </w:tabs>
        <w:ind w:firstLine="720"/>
        <w:jc w:val="both"/>
        <w:rPr>
          <w:szCs w:val="20"/>
        </w:rPr>
      </w:pPr>
      <w:r w:rsidRPr="00C453FE">
        <w:rPr>
          <w:szCs w:val="20"/>
        </w:rPr>
        <w:t>2.1.</w:t>
      </w:r>
      <w:r w:rsidR="00C94E9F" w:rsidRPr="00C453FE">
        <w:rPr>
          <w:szCs w:val="20"/>
        </w:rPr>
        <w:t>8</w:t>
      </w:r>
      <w:r w:rsidRPr="00C453FE">
        <w:rPr>
          <w:szCs w:val="20"/>
        </w:rPr>
        <w:t>. Įvykdžius projektą:</w:t>
      </w:r>
    </w:p>
    <w:p w14:paraId="58632AAA" w14:textId="378DE479" w:rsidR="00DE0AC6" w:rsidRPr="00C453FE" w:rsidRDefault="00DE0AC6" w:rsidP="000C3286">
      <w:pPr>
        <w:widowControl w:val="0"/>
        <w:tabs>
          <w:tab w:val="left" w:pos="851"/>
        </w:tabs>
        <w:autoSpaceDE w:val="0"/>
        <w:autoSpaceDN w:val="0"/>
        <w:adjustRightInd w:val="0"/>
        <w:ind w:firstLine="720"/>
        <w:jc w:val="both"/>
        <w:rPr>
          <w:szCs w:val="20"/>
        </w:rPr>
      </w:pPr>
      <w:r w:rsidRPr="00C453FE">
        <w:rPr>
          <w:szCs w:val="20"/>
        </w:rPr>
        <w:t>2.1.</w:t>
      </w:r>
      <w:r w:rsidR="00C94E9F" w:rsidRPr="00C453FE">
        <w:rPr>
          <w:szCs w:val="20"/>
        </w:rPr>
        <w:t>9</w:t>
      </w:r>
      <w:r w:rsidRPr="00C453FE">
        <w:rPr>
          <w:szCs w:val="20"/>
        </w:rPr>
        <w:t xml:space="preserve">.1. </w:t>
      </w:r>
      <w:r w:rsidR="00704DCB" w:rsidRPr="00C453FE">
        <w:rPr>
          <w:rFonts w:eastAsia="Calibri"/>
        </w:rPr>
        <w:t xml:space="preserve">Anykščių rajono savivaldybės administracijos skyriui, atsakingam už finansus ir apskaitą </w:t>
      </w:r>
      <w:r w:rsidR="00704DCB" w:rsidRPr="00C453FE">
        <w:t>ne vėliau kaip per 20 (dvidešimt) darbo dienų (jeigu Projektas vykdomas 20... m. gruodžio 10–31 d. – ne vėliau kaip iki kitų metų sausio 10 d.),</w:t>
      </w:r>
      <w:r w:rsidR="00704DCB" w:rsidRPr="00C453FE">
        <w:rPr>
          <w:rFonts w:eastAsia="Calibri"/>
        </w:rPr>
        <w:t xml:space="preserve"> pateikti Lietuvos Respublikos finansų ministro nustatytos formos Biudžeto išlaidų sąmatos vykdymo ataskaitą Formą Nr. 2 (</w:t>
      </w:r>
      <w:r w:rsidR="00704DCB" w:rsidRPr="00C453FE">
        <w:rPr>
          <w:rFonts w:eastAsia="Calibri"/>
          <w:i/>
        </w:rPr>
        <w:t>Sutarties 4 priedas</w:t>
      </w:r>
      <w:r w:rsidR="00704DCB" w:rsidRPr="00C453FE">
        <w:rPr>
          <w:rFonts w:eastAsia="Calibri"/>
        </w:rPr>
        <w:t>), Projekto vykdymo ataskaitą</w:t>
      </w:r>
      <w:r w:rsidR="00704DCB" w:rsidRPr="00C453FE">
        <w:rPr>
          <w:rFonts w:eastAsia="Calibri"/>
          <w:i/>
        </w:rPr>
        <w:t xml:space="preserve"> (Sutarties 3 priedas</w:t>
      </w:r>
      <w:r w:rsidR="00704DCB" w:rsidRPr="00C453FE">
        <w:rPr>
          <w:rFonts w:eastAsia="Calibri"/>
        </w:rPr>
        <w:t>) ir finansinės apskaitos dokumentų, kuriais pagrindžiamas lėšų panaudojimas, kopijas, atsiskaitomosios sąskaitos finansų įstaigos išrašus arba mokėjimo pavedimus;</w:t>
      </w:r>
    </w:p>
    <w:p w14:paraId="6F68A03C" w14:textId="07914C38" w:rsidR="00DE0AC6" w:rsidRPr="00C453FE" w:rsidRDefault="00DE0AC6" w:rsidP="000C3286">
      <w:pPr>
        <w:tabs>
          <w:tab w:val="left" w:pos="1134"/>
        </w:tabs>
        <w:ind w:firstLine="720"/>
        <w:jc w:val="both"/>
        <w:rPr>
          <w:szCs w:val="20"/>
        </w:rPr>
      </w:pPr>
      <w:bookmarkStart w:id="17" w:name="_Hlk141262540"/>
      <w:r w:rsidRPr="00C453FE">
        <w:rPr>
          <w:szCs w:val="20"/>
        </w:rPr>
        <w:t>2.1.</w:t>
      </w:r>
      <w:r w:rsidR="00C94E9F" w:rsidRPr="00C453FE">
        <w:rPr>
          <w:szCs w:val="20"/>
        </w:rPr>
        <w:t>9</w:t>
      </w:r>
      <w:r w:rsidRPr="00C453FE">
        <w:rPr>
          <w:szCs w:val="20"/>
        </w:rPr>
        <w:t xml:space="preserve">.2. </w:t>
      </w:r>
      <w:r w:rsidR="00704DCB" w:rsidRPr="00C453FE">
        <w:rPr>
          <w:rFonts w:eastAsia="Calibri"/>
        </w:rPr>
        <w:t xml:space="preserve">Anykščių rajono savivaldybės administracijos skyriui, atsakingam už </w:t>
      </w:r>
      <w:r w:rsidR="00F5005A" w:rsidRPr="00C453FE">
        <w:rPr>
          <w:rFonts w:eastAsia="Calibri"/>
        </w:rPr>
        <w:t>kultūrą ir turizmą</w:t>
      </w:r>
      <w:r w:rsidR="00704DCB" w:rsidRPr="00C453FE">
        <w:rPr>
          <w:rFonts w:eastAsia="Calibri"/>
        </w:rPr>
        <w:t xml:space="preserve">, ne vėliau kaip per 20 d. d.  įgyvendinus projektą </w:t>
      </w:r>
      <w:r w:rsidR="00704DCB" w:rsidRPr="00C453FE">
        <w:t>(jeigu Projektas vykdomas 20... m. gruodžio 10–31 d. – ne vėliau kaip iki kitų metų sausio 10 d.)</w:t>
      </w:r>
      <w:r w:rsidR="00704DCB" w:rsidRPr="00C453FE">
        <w:rPr>
          <w:rFonts w:eastAsia="Calibri"/>
        </w:rPr>
        <w:t xml:space="preserve">, pateikti Projekto dalykinę ataskaitą </w:t>
      </w:r>
      <w:r w:rsidR="00704DCB" w:rsidRPr="00C453FE">
        <w:rPr>
          <w:rFonts w:eastAsia="Calibri"/>
          <w:i/>
        </w:rPr>
        <w:t>(Sutarties 5 priedas)</w:t>
      </w:r>
      <w:r w:rsidR="00704DCB" w:rsidRPr="00C453FE">
        <w:rPr>
          <w:rFonts w:eastAsia="Calibri"/>
        </w:rPr>
        <w:t>;</w:t>
      </w:r>
    </w:p>
    <w:bookmarkEnd w:id="17"/>
    <w:p w14:paraId="1BD80DE4" w14:textId="2511F70F" w:rsidR="00DE0AC6" w:rsidRPr="00C453FE" w:rsidRDefault="00DE0AC6" w:rsidP="000C3286">
      <w:pPr>
        <w:tabs>
          <w:tab w:val="left" w:pos="1134"/>
        </w:tabs>
        <w:ind w:firstLine="720"/>
        <w:jc w:val="both"/>
        <w:rPr>
          <w:szCs w:val="20"/>
        </w:rPr>
      </w:pPr>
      <w:r w:rsidRPr="00C453FE">
        <w:rPr>
          <w:szCs w:val="20"/>
        </w:rPr>
        <w:t>2.1.</w:t>
      </w:r>
      <w:r w:rsidR="00C94E9F" w:rsidRPr="00C453FE">
        <w:rPr>
          <w:szCs w:val="20"/>
        </w:rPr>
        <w:t>10</w:t>
      </w:r>
      <w:r w:rsidRPr="00C453FE">
        <w:rPr>
          <w:szCs w:val="20"/>
        </w:rPr>
        <w:t xml:space="preserve">. pasibaigus metams, pagal šią Sutartį gautas, tačiau nepanaudotas lėšas ne vėliau kaip iki 20    m. gruodžio 23 d. grąžinti į Anykščių rajono savivaldybės biudžeto sąskaitą </w:t>
      </w:r>
      <w:r w:rsidR="00F53C78" w:rsidRPr="00C453FE">
        <w:rPr>
          <w:szCs w:val="20"/>
        </w:rPr>
        <w:t>finansų įstaigoje</w:t>
      </w:r>
      <w:r w:rsidRPr="00C453FE">
        <w:rPr>
          <w:szCs w:val="20"/>
        </w:rPr>
        <w:t xml:space="preserve">; </w:t>
      </w:r>
    </w:p>
    <w:p w14:paraId="4A99B37A" w14:textId="4F0BAE40" w:rsidR="00DE0AC6" w:rsidRPr="00C453FE" w:rsidRDefault="00DE0AC6" w:rsidP="000C3286">
      <w:pPr>
        <w:tabs>
          <w:tab w:val="left" w:pos="1134"/>
        </w:tabs>
        <w:ind w:firstLine="720"/>
        <w:jc w:val="both"/>
        <w:rPr>
          <w:szCs w:val="20"/>
        </w:rPr>
      </w:pPr>
      <w:r w:rsidRPr="00C453FE">
        <w:rPr>
          <w:szCs w:val="20"/>
        </w:rPr>
        <w:t>2.1.</w:t>
      </w:r>
      <w:r w:rsidR="00704DCB" w:rsidRPr="00C453FE">
        <w:rPr>
          <w:szCs w:val="20"/>
        </w:rPr>
        <w:t>1</w:t>
      </w:r>
      <w:r w:rsidR="00C94E9F" w:rsidRPr="00C453FE">
        <w:rPr>
          <w:szCs w:val="20"/>
        </w:rPr>
        <w:t>1</w:t>
      </w:r>
      <w:r w:rsidRPr="00C453FE">
        <w:rPr>
          <w:szCs w:val="20"/>
        </w:rPr>
        <w:t xml:space="preserve">. ne vėliau kaip per 5 (penkias) darbo dienas informuoti Asignavimų valdytoją apie savo organizacijos rekvizitų ar sąskaitos </w:t>
      </w:r>
      <w:r w:rsidR="00F53C78" w:rsidRPr="00C453FE">
        <w:rPr>
          <w:szCs w:val="20"/>
        </w:rPr>
        <w:t>finansų įstaigoje</w:t>
      </w:r>
      <w:r w:rsidRPr="00C453FE">
        <w:rPr>
          <w:szCs w:val="20"/>
        </w:rPr>
        <w:t xml:space="preserve"> pasikeitimą.</w:t>
      </w:r>
    </w:p>
    <w:p w14:paraId="05872C63" w14:textId="3E64DE43" w:rsidR="00DE0AC6" w:rsidRPr="00C453FE" w:rsidRDefault="00DE0AC6" w:rsidP="000C3286">
      <w:pPr>
        <w:tabs>
          <w:tab w:val="left" w:pos="1134"/>
        </w:tabs>
        <w:ind w:firstLine="720"/>
        <w:jc w:val="both"/>
        <w:rPr>
          <w:szCs w:val="20"/>
        </w:rPr>
      </w:pPr>
      <w:r w:rsidRPr="00C453FE">
        <w:rPr>
          <w:szCs w:val="20"/>
        </w:rPr>
        <w:t>2.2. Lėšų gavėjas įsipareigoja viešinant veiklas, susijusias su Projekto įgyvendinimu, informuoti visuomenę (kvietime, skelbime, straipsniuose, socialiniuose tinkluose ir kt.), kad projekto veiklos finansuojamos Anykščių  rajono savivaldybės biudžeto lėšomis.</w:t>
      </w:r>
    </w:p>
    <w:p w14:paraId="2DBE7602" w14:textId="3EAF829D" w:rsidR="00DE0AC6" w:rsidRPr="00C453FE" w:rsidRDefault="00DE0AC6" w:rsidP="000C3286">
      <w:pPr>
        <w:tabs>
          <w:tab w:val="left" w:pos="0"/>
          <w:tab w:val="left" w:pos="1134"/>
        </w:tabs>
        <w:ind w:firstLine="720"/>
        <w:jc w:val="both"/>
        <w:rPr>
          <w:szCs w:val="20"/>
        </w:rPr>
      </w:pPr>
      <w:r w:rsidRPr="00C453FE">
        <w:rPr>
          <w:szCs w:val="20"/>
        </w:rPr>
        <w:t xml:space="preserve">2.3. Lėšų gavėjas turi teisę koreguoti Projekto biudžetą, prieš tai apie numatomą Projekto biudžeto keitimą raštu informavęs priemonę, pagal kurią įgyvendinamas Projektas, koordinuojantį skyrių (arba  Koordinatorių). </w:t>
      </w:r>
    </w:p>
    <w:p w14:paraId="7EC1EC5C" w14:textId="6E328571" w:rsidR="00DE0AC6" w:rsidRPr="00C453FE" w:rsidRDefault="00DE0AC6" w:rsidP="000C3286">
      <w:pPr>
        <w:tabs>
          <w:tab w:val="left" w:pos="0"/>
          <w:tab w:val="left" w:pos="1134"/>
        </w:tabs>
        <w:ind w:firstLine="720"/>
        <w:jc w:val="both"/>
        <w:rPr>
          <w:szCs w:val="20"/>
        </w:rPr>
      </w:pPr>
      <w:r w:rsidRPr="00C453FE">
        <w:rPr>
          <w:szCs w:val="20"/>
        </w:rPr>
        <w:t>2.4. Asignavimų valdytojas įsipareigoja:</w:t>
      </w:r>
    </w:p>
    <w:p w14:paraId="70958A1E" w14:textId="05D0B1FC" w:rsidR="00DE0AC6" w:rsidRPr="00C453FE" w:rsidRDefault="00DE0AC6" w:rsidP="000C3286">
      <w:pPr>
        <w:tabs>
          <w:tab w:val="left" w:pos="0"/>
          <w:tab w:val="left" w:pos="1134"/>
        </w:tabs>
        <w:ind w:firstLine="720"/>
        <w:jc w:val="both"/>
        <w:rPr>
          <w:szCs w:val="20"/>
        </w:rPr>
      </w:pPr>
      <w:r w:rsidRPr="00C453FE">
        <w:rPr>
          <w:szCs w:val="20"/>
        </w:rPr>
        <w:t>2.4.1. pervesti Lėšų gavėjui ___________ Eur (</w:t>
      </w:r>
      <w:r w:rsidRPr="00C453FE">
        <w:rPr>
          <w:i/>
          <w:szCs w:val="20"/>
        </w:rPr>
        <w:t>suma žodžiais</w:t>
      </w:r>
      <w:r w:rsidRPr="00C453FE">
        <w:rPr>
          <w:szCs w:val="20"/>
        </w:rPr>
        <w:t xml:space="preserve">) į Lėšų gavėjo </w:t>
      </w:r>
      <w:r w:rsidR="00F53C78" w:rsidRPr="00C453FE">
        <w:rPr>
          <w:szCs w:val="20"/>
        </w:rPr>
        <w:t>finansų įstaigos</w:t>
      </w:r>
      <w:r w:rsidRPr="00C453FE">
        <w:rPr>
          <w:szCs w:val="20"/>
        </w:rPr>
        <w:t xml:space="preserve"> sąskaitą, Projektui, nurodytam šios Sutarties 1.1 papunktyje, finansuoti pagal sąmatą Forma B–1 (</w:t>
      </w:r>
      <w:r w:rsidRPr="00C453FE">
        <w:rPr>
          <w:i/>
          <w:szCs w:val="20"/>
        </w:rPr>
        <w:t>Sutarties 1 priedas)</w:t>
      </w:r>
      <w:r w:rsidRPr="00C453FE">
        <w:rPr>
          <w:szCs w:val="20"/>
        </w:rPr>
        <w:t xml:space="preserve">; </w:t>
      </w:r>
    </w:p>
    <w:p w14:paraId="33E0951D" w14:textId="725D3A04" w:rsidR="00DE0AC6" w:rsidRPr="00C453FE" w:rsidRDefault="00DE0AC6" w:rsidP="000C3286">
      <w:pPr>
        <w:tabs>
          <w:tab w:val="left" w:pos="0"/>
          <w:tab w:val="left" w:pos="1134"/>
        </w:tabs>
        <w:ind w:firstLine="720"/>
        <w:jc w:val="both"/>
        <w:rPr>
          <w:szCs w:val="20"/>
        </w:rPr>
      </w:pPr>
      <w:r w:rsidRPr="00C453FE">
        <w:rPr>
          <w:szCs w:val="20"/>
        </w:rPr>
        <w:t>2.4.2. pastebėjus nukrypimų nuo šios Sutarties sąlygų arba kitokių trūkumų, pranešti apie juos Lėšų gavėjui per 5 (penkias) darbo dienas.</w:t>
      </w:r>
    </w:p>
    <w:p w14:paraId="49C548E2" w14:textId="77777777" w:rsidR="00DE0AC6" w:rsidRPr="00C453FE" w:rsidRDefault="00DE0AC6" w:rsidP="00DE0AC6">
      <w:pPr>
        <w:jc w:val="both"/>
        <w:rPr>
          <w:bCs/>
          <w:szCs w:val="20"/>
        </w:rPr>
      </w:pPr>
    </w:p>
    <w:p w14:paraId="3089EDA7" w14:textId="77777777" w:rsidR="00DE0AC6" w:rsidRPr="00C453FE" w:rsidRDefault="00DE0AC6" w:rsidP="00DE0AC6">
      <w:pPr>
        <w:jc w:val="center"/>
        <w:rPr>
          <w:b/>
          <w:szCs w:val="20"/>
        </w:rPr>
      </w:pPr>
      <w:r w:rsidRPr="00C453FE">
        <w:rPr>
          <w:b/>
          <w:szCs w:val="20"/>
        </w:rPr>
        <w:t>III SKYRIUS</w:t>
      </w:r>
    </w:p>
    <w:p w14:paraId="366EFA8F" w14:textId="77777777" w:rsidR="00DE0AC6" w:rsidRPr="00C453FE" w:rsidRDefault="00DE0AC6" w:rsidP="00DE0AC6">
      <w:pPr>
        <w:jc w:val="center"/>
        <w:rPr>
          <w:b/>
          <w:szCs w:val="20"/>
        </w:rPr>
      </w:pPr>
      <w:r w:rsidRPr="00C453FE">
        <w:rPr>
          <w:b/>
          <w:szCs w:val="20"/>
        </w:rPr>
        <w:t>LĖŠŲ PERVEDIMO TVARKA</w:t>
      </w:r>
    </w:p>
    <w:p w14:paraId="5A8F0016" w14:textId="77777777" w:rsidR="00DE0AC6" w:rsidRPr="00C453FE" w:rsidRDefault="00DE0AC6" w:rsidP="000C3286">
      <w:pPr>
        <w:ind w:firstLine="720"/>
        <w:jc w:val="center"/>
        <w:rPr>
          <w:b/>
          <w:szCs w:val="20"/>
        </w:rPr>
      </w:pPr>
    </w:p>
    <w:p w14:paraId="3B03386A" w14:textId="77777777" w:rsidR="00DE0AC6" w:rsidRPr="00C453FE" w:rsidRDefault="00DE0AC6" w:rsidP="000C3286">
      <w:pPr>
        <w:tabs>
          <w:tab w:val="left" w:pos="1134"/>
        </w:tabs>
        <w:ind w:firstLine="720"/>
        <w:jc w:val="both"/>
        <w:rPr>
          <w:i/>
          <w:szCs w:val="20"/>
        </w:rPr>
      </w:pPr>
      <w:r w:rsidRPr="00C453FE">
        <w:rPr>
          <w:szCs w:val="20"/>
        </w:rPr>
        <w:t>3.1. P</w:t>
      </w:r>
      <w:r w:rsidRPr="00C453FE">
        <w:rPr>
          <w:bCs/>
          <w:szCs w:val="20"/>
        </w:rPr>
        <w:t xml:space="preserve">asirašius Sutartį ir Anykščių rajono savivaldybės administracijos skyriui, atsakingam už finansus ir apskaitą, pateikus prašymą lėšoms gauti </w:t>
      </w:r>
      <w:r w:rsidRPr="00C453FE">
        <w:rPr>
          <w:i/>
          <w:szCs w:val="20"/>
        </w:rPr>
        <w:t>(Sutarties 2 priedas</w:t>
      </w:r>
      <w:r w:rsidRPr="00C453FE">
        <w:rPr>
          <w:szCs w:val="20"/>
        </w:rPr>
        <w:t>) bei užpildytą sąmatą Forma B–1 (</w:t>
      </w:r>
      <w:r w:rsidRPr="00C453FE">
        <w:rPr>
          <w:i/>
          <w:szCs w:val="20"/>
        </w:rPr>
        <w:t>Sutarties priedas Nr.1.</w:t>
      </w:r>
      <w:r w:rsidRPr="00C453FE">
        <w:rPr>
          <w:szCs w:val="20"/>
        </w:rPr>
        <w:t>),</w:t>
      </w:r>
      <w:r w:rsidRPr="00C453FE">
        <w:rPr>
          <w:bCs/>
          <w:szCs w:val="20"/>
        </w:rPr>
        <w:t xml:space="preserve"> Asignavimų valdytojas perveda Lėšų gavėjui šios Sutarties 2.4.1 papunktyje nurodytas lėšas. </w:t>
      </w:r>
    </w:p>
    <w:p w14:paraId="05980DFB" w14:textId="77777777" w:rsidR="00DE0AC6" w:rsidRPr="00C453FE" w:rsidRDefault="00DE0AC6" w:rsidP="00DE0AC6">
      <w:pPr>
        <w:ind w:firstLine="720"/>
        <w:jc w:val="both"/>
        <w:rPr>
          <w:bCs/>
          <w:szCs w:val="20"/>
        </w:rPr>
      </w:pPr>
    </w:p>
    <w:p w14:paraId="355D16FF" w14:textId="77777777" w:rsidR="00DE0AC6" w:rsidRPr="00C453FE" w:rsidRDefault="00DE0AC6" w:rsidP="00DE0AC6">
      <w:pPr>
        <w:jc w:val="center"/>
        <w:rPr>
          <w:b/>
          <w:szCs w:val="20"/>
        </w:rPr>
      </w:pPr>
      <w:r w:rsidRPr="00C453FE">
        <w:rPr>
          <w:b/>
          <w:szCs w:val="20"/>
        </w:rPr>
        <w:t>IV SKYRIUS</w:t>
      </w:r>
    </w:p>
    <w:p w14:paraId="4F48130C" w14:textId="77777777" w:rsidR="00DE0AC6" w:rsidRPr="00C453FE" w:rsidRDefault="00DE0AC6" w:rsidP="00DE0AC6">
      <w:pPr>
        <w:jc w:val="center"/>
        <w:rPr>
          <w:b/>
          <w:szCs w:val="20"/>
        </w:rPr>
      </w:pPr>
      <w:r w:rsidRPr="00C453FE">
        <w:rPr>
          <w:b/>
          <w:szCs w:val="20"/>
        </w:rPr>
        <w:t>ŠALIŲ ATSAKOMYBĖ</w:t>
      </w:r>
    </w:p>
    <w:p w14:paraId="1B0F881B" w14:textId="77777777" w:rsidR="00DE0AC6" w:rsidRPr="00C453FE" w:rsidRDefault="00DE0AC6" w:rsidP="00DE0AC6">
      <w:pPr>
        <w:ind w:firstLine="720"/>
        <w:jc w:val="center"/>
        <w:rPr>
          <w:b/>
          <w:szCs w:val="20"/>
        </w:rPr>
      </w:pPr>
    </w:p>
    <w:p w14:paraId="3DE537FE" w14:textId="77777777" w:rsidR="00DE0AC6" w:rsidRPr="00C453FE" w:rsidRDefault="00DE0AC6" w:rsidP="000C3286">
      <w:pPr>
        <w:numPr>
          <w:ilvl w:val="1"/>
          <w:numId w:val="5"/>
        </w:numPr>
        <w:tabs>
          <w:tab w:val="clear" w:pos="360"/>
          <w:tab w:val="num" w:pos="0"/>
          <w:tab w:val="num" w:pos="1070"/>
          <w:tab w:val="left" w:pos="1134"/>
          <w:tab w:val="left" w:pos="1701"/>
        </w:tabs>
        <w:ind w:left="0" w:firstLine="720"/>
        <w:contextualSpacing/>
        <w:jc w:val="both"/>
        <w:rPr>
          <w:szCs w:val="20"/>
        </w:rPr>
      </w:pPr>
      <w:r w:rsidRPr="00C453FE">
        <w:rPr>
          <w:szCs w:val="20"/>
        </w:rPr>
        <w:t>Už lėšų panaudojimą pagal tikslinę paskirtį bei įsipareigojimų pagal šią Sutartį vykdymą atsako Lėšų gavėjas įstatymų ir šios Sutarties nustatyta tvarka.</w:t>
      </w:r>
    </w:p>
    <w:p w14:paraId="1DA1F05B" w14:textId="77777777" w:rsidR="00DE0AC6" w:rsidRPr="00C453FE" w:rsidRDefault="00DE0AC6" w:rsidP="000C3286">
      <w:pPr>
        <w:numPr>
          <w:ilvl w:val="1"/>
          <w:numId w:val="5"/>
        </w:numPr>
        <w:tabs>
          <w:tab w:val="clear" w:pos="360"/>
          <w:tab w:val="left" w:pos="0"/>
          <w:tab w:val="num" w:pos="1134"/>
          <w:tab w:val="left" w:pos="1701"/>
        </w:tabs>
        <w:ind w:left="0" w:firstLine="720"/>
        <w:jc w:val="both"/>
        <w:rPr>
          <w:szCs w:val="20"/>
        </w:rPr>
      </w:pPr>
      <w:r w:rsidRPr="00C453FE">
        <w:rPr>
          <w:szCs w:val="20"/>
        </w:rPr>
        <w:t>Lėšų gavėjui lėšas panaudojus ne pagal tikslinę paskirtį, šios turi būti grąžintos Asignavimų valdytojui per 10 (dešimt) kalendorinių dienų nuo tokio fakto nustatymo dienos.</w:t>
      </w:r>
    </w:p>
    <w:p w14:paraId="688E87CE" w14:textId="46EF05A9" w:rsidR="00DE0AC6" w:rsidRPr="00C453FE" w:rsidRDefault="00DE0AC6" w:rsidP="000C3286">
      <w:pPr>
        <w:numPr>
          <w:ilvl w:val="1"/>
          <w:numId w:val="5"/>
        </w:numPr>
        <w:tabs>
          <w:tab w:val="clear" w:pos="360"/>
          <w:tab w:val="num" w:pos="0"/>
          <w:tab w:val="num" w:pos="1070"/>
          <w:tab w:val="left" w:pos="1134"/>
          <w:tab w:val="left" w:pos="1701"/>
        </w:tabs>
        <w:ind w:left="0" w:firstLine="720"/>
        <w:jc w:val="both"/>
        <w:rPr>
          <w:szCs w:val="20"/>
        </w:rPr>
      </w:pPr>
      <w:r w:rsidRPr="00C453FE">
        <w:rPr>
          <w:szCs w:val="20"/>
        </w:rPr>
        <w:lastRenderedPageBreak/>
        <w:t>Jeigu Lėšų gavėjas negrąžina lėšų šios Sutarties 2.1.</w:t>
      </w:r>
      <w:r w:rsidR="00C94E9F" w:rsidRPr="00C453FE">
        <w:rPr>
          <w:szCs w:val="20"/>
        </w:rPr>
        <w:t>10</w:t>
      </w:r>
      <w:r w:rsidRPr="00C453FE">
        <w:rPr>
          <w:szCs w:val="20"/>
        </w:rPr>
        <w:t xml:space="preserve"> ir 4.2 papunkčiuose nustatytu terminu, Asignavimų valdytojas turi teisę skaičiuoti 0,02 proc. delspinigių už kiekvieną pavėluotą dieną nuo negrąžintos sumos.</w:t>
      </w:r>
    </w:p>
    <w:p w14:paraId="3EFCE53E" w14:textId="77777777" w:rsidR="00DE0AC6" w:rsidRPr="00C453FE" w:rsidRDefault="00DE0AC6" w:rsidP="000C3286">
      <w:pPr>
        <w:numPr>
          <w:ilvl w:val="1"/>
          <w:numId w:val="5"/>
        </w:numPr>
        <w:tabs>
          <w:tab w:val="clear" w:pos="360"/>
          <w:tab w:val="left" w:pos="0"/>
          <w:tab w:val="num" w:pos="1070"/>
          <w:tab w:val="left" w:pos="1134"/>
          <w:tab w:val="left" w:pos="1701"/>
        </w:tabs>
        <w:ind w:left="0" w:firstLine="720"/>
        <w:jc w:val="both"/>
        <w:rPr>
          <w:szCs w:val="20"/>
        </w:rPr>
      </w:pPr>
      <w:r w:rsidRPr="00C453FE">
        <w:rPr>
          <w:szCs w:val="20"/>
        </w:rPr>
        <w:t>Už ataskaitų pateikimą laiku, informacijos ir pateiktų duomenų teisingumą, gautų lėšų apskaitos tvarkymą atsako Lėšų gavėjas.</w:t>
      </w:r>
    </w:p>
    <w:p w14:paraId="06F35B96" w14:textId="77777777" w:rsidR="00DE0AC6" w:rsidRPr="00C453FE" w:rsidRDefault="00DE0AC6" w:rsidP="00DE0AC6">
      <w:pPr>
        <w:ind w:firstLine="720"/>
        <w:jc w:val="both"/>
        <w:rPr>
          <w:szCs w:val="20"/>
        </w:rPr>
      </w:pPr>
    </w:p>
    <w:p w14:paraId="410D37B9" w14:textId="77777777" w:rsidR="00DE0AC6" w:rsidRPr="00C453FE" w:rsidRDefault="00DE0AC6" w:rsidP="00DE0AC6">
      <w:pPr>
        <w:ind w:firstLine="360"/>
        <w:jc w:val="center"/>
        <w:rPr>
          <w:b/>
          <w:szCs w:val="20"/>
        </w:rPr>
      </w:pPr>
      <w:r w:rsidRPr="00C453FE">
        <w:rPr>
          <w:b/>
          <w:szCs w:val="20"/>
        </w:rPr>
        <w:t>V SKYRIUS</w:t>
      </w:r>
    </w:p>
    <w:p w14:paraId="331F90D2" w14:textId="77777777" w:rsidR="00DE0AC6" w:rsidRPr="00C453FE" w:rsidRDefault="00DE0AC6" w:rsidP="00DE0AC6">
      <w:pPr>
        <w:ind w:firstLine="360"/>
        <w:jc w:val="center"/>
        <w:rPr>
          <w:b/>
          <w:szCs w:val="20"/>
        </w:rPr>
      </w:pPr>
      <w:r w:rsidRPr="00C453FE">
        <w:rPr>
          <w:b/>
          <w:szCs w:val="20"/>
        </w:rPr>
        <w:t xml:space="preserve"> KITOS SUTARTIES SĄLYGOS</w:t>
      </w:r>
    </w:p>
    <w:p w14:paraId="5D038F3F" w14:textId="77777777" w:rsidR="00DE0AC6" w:rsidRPr="00C453FE" w:rsidRDefault="00DE0AC6" w:rsidP="000C3286">
      <w:pPr>
        <w:ind w:firstLine="720"/>
        <w:jc w:val="center"/>
        <w:rPr>
          <w:b/>
          <w:szCs w:val="20"/>
        </w:rPr>
      </w:pPr>
    </w:p>
    <w:p w14:paraId="6C9B3E3F" w14:textId="2AAB4282" w:rsidR="00DE0AC6" w:rsidRPr="00C453FE" w:rsidRDefault="00DE0AC6" w:rsidP="000C3286">
      <w:pPr>
        <w:tabs>
          <w:tab w:val="left" w:pos="1134"/>
          <w:tab w:val="left" w:pos="1701"/>
        </w:tabs>
        <w:ind w:firstLine="720"/>
        <w:jc w:val="both"/>
        <w:rPr>
          <w:szCs w:val="20"/>
        </w:rPr>
      </w:pPr>
      <w:r w:rsidRPr="00C453FE">
        <w:rPr>
          <w:szCs w:val="20"/>
        </w:rPr>
        <w:t xml:space="preserve">5.1. Atsiradus nuo šios Sutarties šalių nepriklausančioms </w:t>
      </w:r>
      <w:r w:rsidRPr="00C453FE">
        <w:rPr>
          <w:i/>
          <w:szCs w:val="20"/>
        </w:rPr>
        <w:t>force majeure</w:t>
      </w:r>
      <w:r w:rsidRPr="00C453FE">
        <w:rPr>
          <w:szCs w:val="20"/>
        </w:rPr>
        <w:t xml:space="preserve"> aplinkybėms, kurios trukdo vykdyti šią Sutartį, šalys privalo nedelsdamos apie tai informuoti viena kitą.</w:t>
      </w:r>
    </w:p>
    <w:p w14:paraId="1AAFF957" w14:textId="77777777" w:rsidR="00DE0AC6" w:rsidRPr="00C453FE" w:rsidRDefault="00DE0AC6" w:rsidP="000C3286">
      <w:pPr>
        <w:tabs>
          <w:tab w:val="left" w:pos="1134"/>
          <w:tab w:val="left" w:pos="1701"/>
        </w:tabs>
        <w:ind w:firstLine="720"/>
        <w:jc w:val="both"/>
        <w:rPr>
          <w:szCs w:val="20"/>
        </w:rPr>
      </w:pPr>
      <w:r w:rsidRPr="00C453FE">
        <w:rPr>
          <w:szCs w:val="20"/>
        </w:rPr>
        <w:t>5.2. Ginčai tarp šalių, kylantys vykdant šią Sutartį, sprendžiami derybų keliu. Nepavykus ginčų išspręsti derybomis, jie sprendžiami teisme Lietuvos Respublikos įstatymų nustatyta tvarka.</w:t>
      </w:r>
    </w:p>
    <w:p w14:paraId="6BFD3B38" w14:textId="77777777" w:rsidR="00DE0AC6" w:rsidRPr="00C453FE" w:rsidRDefault="00DE0AC6" w:rsidP="000C3286">
      <w:pPr>
        <w:tabs>
          <w:tab w:val="left" w:pos="1134"/>
        </w:tabs>
        <w:ind w:firstLine="720"/>
        <w:jc w:val="both"/>
        <w:rPr>
          <w:szCs w:val="20"/>
        </w:rPr>
      </w:pPr>
      <w:r w:rsidRPr="00C453FE">
        <w:rPr>
          <w:szCs w:val="20"/>
        </w:rPr>
        <w:t>5.3. Sutartis įsigalioja nuo jos pasirašymo momento ir galioja iki visiško šalių sutartinių įsipareigojimų vykdymo.</w:t>
      </w:r>
    </w:p>
    <w:p w14:paraId="6CD5D185" w14:textId="77777777" w:rsidR="00DE0AC6" w:rsidRPr="00C453FE" w:rsidRDefault="00DE0AC6" w:rsidP="000C3286">
      <w:pPr>
        <w:tabs>
          <w:tab w:val="left" w:pos="1134"/>
        </w:tabs>
        <w:ind w:firstLine="720"/>
        <w:jc w:val="both"/>
        <w:rPr>
          <w:szCs w:val="20"/>
        </w:rPr>
      </w:pPr>
      <w:r w:rsidRPr="00C453FE">
        <w:rPr>
          <w:szCs w:val="20"/>
        </w:rPr>
        <w:t>5.4. Sutartis ir Sutarties priedai, sudaryti dviem egzemplioriais, turinčiais vienodą teisinę galią, pateikiami po vieną egzempliorių kiekvienai Sutarties šaliai. Šalys pasirašo kiekviename Sutarties lape.</w:t>
      </w:r>
    </w:p>
    <w:p w14:paraId="61D3D705" w14:textId="77777777" w:rsidR="00DE0AC6" w:rsidRPr="00C453FE" w:rsidRDefault="00DE0AC6" w:rsidP="00DE0AC6">
      <w:pPr>
        <w:jc w:val="center"/>
        <w:rPr>
          <w:szCs w:val="20"/>
        </w:rPr>
      </w:pPr>
      <w:r w:rsidRPr="00C453FE">
        <w:rPr>
          <w:b/>
          <w:szCs w:val="20"/>
        </w:rPr>
        <w:t>VI SKYRIUS</w:t>
      </w:r>
    </w:p>
    <w:p w14:paraId="16ECD6D3" w14:textId="77777777" w:rsidR="00DE0AC6" w:rsidRPr="00C453FE" w:rsidRDefault="00DE0AC6" w:rsidP="00DE0AC6">
      <w:pPr>
        <w:jc w:val="center"/>
        <w:rPr>
          <w:b/>
          <w:szCs w:val="20"/>
        </w:rPr>
      </w:pPr>
      <w:r w:rsidRPr="00C453FE">
        <w:rPr>
          <w:b/>
          <w:szCs w:val="20"/>
        </w:rPr>
        <w:t>SANKCIJOS</w:t>
      </w:r>
    </w:p>
    <w:p w14:paraId="16FA27BC" w14:textId="77777777" w:rsidR="00DE0AC6" w:rsidRPr="00C453FE" w:rsidRDefault="00DE0AC6" w:rsidP="00DE0AC6">
      <w:pPr>
        <w:rPr>
          <w:b/>
          <w:sz w:val="16"/>
          <w:szCs w:val="20"/>
        </w:rPr>
      </w:pPr>
    </w:p>
    <w:p w14:paraId="2E3FC4BC" w14:textId="77777777" w:rsidR="00610E05" w:rsidRPr="00C453FE" w:rsidRDefault="00610E05" w:rsidP="00E914A8">
      <w:pPr>
        <w:tabs>
          <w:tab w:val="left" w:pos="1134"/>
        </w:tabs>
        <w:ind w:firstLine="709"/>
        <w:jc w:val="both"/>
        <w:rPr>
          <w:rFonts w:eastAsia="Calibri"/>
          <w:snapToGrid w:val="0"/>
        </w:rPr>
      </w:pPr>
      <w:r w:rsidRPr="00C453FE">
        <w:rPr>
          <w:rFonts w:eastAsia="Calibri"/>
        </w:rPr>
        <w:t xml:space="preserve">6.1. Asignavimų   valdytojas  </w:t>
      </w:r>
      <w:r w:rsidRPr="00C453FE">
        <w:rPr>
          <w:rFonts w:eastAsia="Calibri"/>
          <w:snapToGrid w:val="0"/>
        </w:rPr>
        <w:t xml:space="preserve"> turi   teisę   sustabdyti   lėšų   pervedimą   </w:t>
      </w:r>
      <w:r w:rsidRPr="00C453FE">
        <w:rPr>
          <w:rFonts w:eastAsia="Calibri"/>
        </w:rPr>
        <w:t>Lėšų   gavėjui</w:t>
      </w:r>
      <w:r w:rsidRPr="00C453FE">
        <w:rPr>
          <w:rFonts w:eastAsia="Calibri"/>
          <w:snapToGrid w:val="0"/>
        </w:rPr>
        <w:t xml:space="preserve">, jeigu jis </w:t>
      </w:r>
      <w:r w:rsidRPr="00C453FE">
        <w:rPr>
          <w:rFonts w:eastAsia="Calibri"/>
        </w:rPr>
        <w:t xml:space="preserve">Asignavimų valdytojui </w:t>
      </w:r>
      <w:r w:rsidRPr="00C453FE">
        <w:rPr>
          <w:rFonts w:eastAsia="Calibri"/>
          <w:snapToGrid w:val="0"/>
        </w:rPr>
        <w:t>laiku nepateikia finansinių ataskaitų apie lėšų panaudojimą.</w:t>
      </w:r>
    </w:p>
    <w:p w14:paraId="5F6B2A70" w14:textId="77777777" w:rsidR="00610E05" w:rsidRPr="00C453FE" w:rsidRDefault="00610E05" w:rsidP="00E914A8">
      <w:pPr>
        <w:tabs>
          <w:tab w:val="left" w:pos="1134"/>
        </w:tabs>
        <w:ind w:firstLine="709"/>
        <w:jc w:val="both"/>
        <w:rPr>
          <w:rFonts w:eastAsia="Calibri"/>
          <w:snapToGrid w:val="0"/>
        </w:rPr>
      </w:pPr>
      <w:r w:rsidRPr="00C453FE">
        <w:rPr>
          <w:rFonts w:eastAsia="Calibri"/>
          <w:snapToGrid w:val="0"/>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2D47ED7B" w14:textId="79F69BC2" w:rsidR="00610E05" w:rsidRPr="00C453FE" w:rsidRDefault="00610E05" w:rsidP="00E914A8">
      <w:pPr>
        <w:tabs>
          <w:tab w:val="left" w:pos="1134"/>
        </w:tabs>
        <w:ind w:firstLine="709"/>
        <w:jc w:val="both"/>
        <w:rPr>
          <w:rFonts w:eastAsia="Calibri"/>
          <w:snapToGrid w:val="0"/>
        </w:rPr>
      </w:pPr>
      <w:bookmarkStart w:id="18" w:name="_Hlk164326245"/>
      <w:r w:rsidRPr="00C453FE">
        <w:rPr>
          <w:rFonts w:eastAsia="Calibri"/>
          <w:snapToGrid w:val="0"/>
        </w:rPr>
        <w:t>6.3. Asignavimų valdytojas gali taikyti Aprašo 5</w:t>
      </w:r>
      <w:r w:rsidR="008756EE" w:rsidRPr="00C453FE">
        <w:rPr>
          <w:rFonts w:eastAsia="Calibri"/>
          <w:snapToGrid w:val="0"/>
        </w:rPr>
        <w:t>2</w:t>
      </w:r>
      <w:r w:rsidRPr="00C453FE">
        <w:rPr>
          <w:rFonts w:eastAsia="Calibri"/>
          <w:snapToGrid w:val="0"/>
        </w:rPr>
        <w:t xml:space="preserve"> ir 5</w:t>
      </w:r>
      <w:r w:rsidR="008756EE" w:rsidRPr="00C453FE">
        <w:rPr>
          <w:rFonts w:eastAsia="Calibri"/>
          <w:snapToGrid w:val="0"/>
        </w:rPr>
        <w:t>4</w:t>
      </w:r>
      <w:r w:rsidRPr="00C453FE">
        <w:rPr>
          <w:rFonts w:eastAsia="Calibri"/>
          <w:snapToGrid w:val="0"/>
        </w:rPr>
        <w:t xml:space="preserve"> punktuose </w:t>
      </w:r>
      <w:r w:rsidR="0024132C" w:rsidRPr="00C453FE">
        <w:rPr>
          <w:rFonts w:eastAsia="Calibri"/>
          <w:snapToGrid w:val="0"/>
        </w:rPr>
        <w:t>numatytas nuostatas</w:t>
      </w:r>
      <w:r w:rsidRPr="00C453FE">
        <w:rPr>
          <w:rFonts w:eastAsia="Calibri"/>
          <w:snapToGrid w:val="0"/>
        </w:rPr>
        <w:t>.</w:t>
      </w:r>
      <w:bookmarkEnd w:id="18"/>
    </w:p>
    <w:p w14:paraId="0BC3041F" w14:textId="3B6E614C" w:rsidR="00DE0AC6" w:rsidRPr="00C453FE" w:rsidRDefault="00610E05" w:rsidP="00E914A8">
      <w:pPr>
        <w:tabs>
          <w:tab w:val="left" w:pos="1134"/>
        </w:tabs>
        <w:ind w:firstLine="709"/>
        <w:jc w:val="both"/>
        <w:rPr>
          <w:snapToGrid w:val="0"/>
          <w:szCs w:val="20"/>
        </w:rPr>
      </w:pPr>
      <w:r w:rsidRPr="00C453FE">
        <w:rPr>
          <w:rFonts w:eastAsia="Calibri"/>
          <w:snapToGrid w:val="0"/>
        </w:rPr>
        <w:t xml:space="preserve">6.4. Ši  Sutartis gali būti nutraukta, o pervestos lėšos teisės aktų nustatyta tvarka išieškomos į Anykščių rajono savivaldybės biudžetą, jei Lėšų gavėjas piktybiškai ir sistemingai nustatytu laiku nepateikia </w:t>
      </w:r>
      <w:r w:rsidRPr="00C453FE">
        <w:rPr>
          <w:rFonts w:eastAsia="Calibri"/>
        </w:rPr>
        <w:t xml:space="preserve">Biudžeto išlaidų sąmatos vykdymo ataskaitos </w:t>
      </w:r>
      <w:r w:rsidRPr="00C453FE">
        <w:rPr>
          <w:rFonts w:eastAsia="Calibri"/>
          <w:snapToGrid w:val="0"/>
        </w:rPr>
        <w:t>arba nevykdo kitų, šioje Sutartyje ar jos prieduose nustatytų, įsipareigojimų.</w:t>
      </w:r>
    </w:p>
    <w:p w14:paraId="5381C1DF" w14:textId="77777777" w:rsidR="00DE0AC6" w:rsidRPr="00C453FE" w:rsidRDefault="00DE0AC6" w:rsidP="00DE0AC6">
      <w:pPr>
        <w:jc w:val="center"/>
        <w:rPr>
          <w:szCs w:val="20"/>
        </w:rPr>
      </w:pPr>
    </w:p>
    <w:p w14:paraId="33F77316" w14:textId="77777777" w:rsidR="00DE0AC6" w:rsidRPr="00C453FE" w:rsidRDefault="00DE0AC6" w:rsidP="00DE0AC6">
      <w:pPr>
        <w:jc w:val="center"/>
        <w:rPr>
          <w:b/>
          <w:szCs w:val="20"/>
        </w:rPr>
      </w:pPr>
      <w:r w:rsidRPr="00C453FE">
        <w:rPr>
          <w:b/>
          <w:szCs w:val="20"/>
        </w:rPr>
        <w:t>VII SKYRIUS</w:t>
      </w:r>
    </w:p>
    <w:p w14:paraId="3706DC20" w14:textId="77777777" w:rsidR="00DE0AC6" w:rsidRPr="00C453FE" w:rsidRDefault="00DE0AC6" w:rsidP="00DE0AC6">
      <w:pPr>
        <w:jc w:val="center"/>
        <w:rPr>
          <w:b/>
          <w:szCs w:val="20"/>
        </w:rPr>
      </w:pPr>
      <w:r w:rsidRPr="00C453FE">
        <w:rPr>
          <w:b/>
          <w:szCs w:val="20"/>
        </w:rPr>
        <w:t xml:space="preserve"> SUTARTIES PRIEDAI</w:t>
      </w:r>
    </w:p>
    <w:p w14:paraId="1D3775E5" w14:textId="77777777" w:rsidR="00DE0AC6" w:rsidRPr="00C453FE" w:rsidRDefault="00DE0AC6" w:rsidP="00DE0AC6">
      <w:pPr>
        <w:jc w:val="right"/>
        <w:rPr>
          <w:szCs w:val="20"/>
        </w:rPr>
      </w:pPr>
    </w:p>
    <w:p w14:paraId="73B2837E" w14:textId="77777777" w:rsidR="00DE0AC6" w:rsidRPr="00C453FE" w:rsidRDefault="00DE0AC6" w:rsidP="000C3286">
      <w:pPr>
        <w:tabs>
          <w:tab w:val="left" w:pos="1134"/>
        </w:tabs>
        <w:ind w:firstLine="720"/>
        <w:jc w:val="both"/>
        <w:rPr>
          <w:i/>
          <w:szCs w:val="20"/>
        </w:rPr>
      </w:pPr>
      <w:r w:rsidRPr="00C453FE">
        <w:rPr>
          <w:szCs w:val="20"/>
        </w:rPr>
        <w:t xml:space="preserve">7.1. Forma B-1 (1 priedas);  </w:t>
      </w:r>
    </w:p>
    <w:p w14:paraId="226B668C" w14:textId="77777777" w:rsidR="00DE0AC6" w:rsidRPr="00C453FE" w:rsidRDefault="00DE0AC6" w:rsidP="000C3286">
      <w:pPr>
        <w:tabs>
          <w:tab w:val="left" w:pos="1134"/>
        </w:tabs>
        <w:ind w:firstLine="720"/>
        <w:jc w:val="both"/>
        <w:rPr>
          <w:szCs w:val="20"/>
        </w:rPr>
      </w:pPr>
      <w:r w:rsidRPr="00C453FE">
        <w:rPr>
          <w:szCs w:val="20"/>
        </w:rPr>
        <w:t>7.2. Prašymas dėl lėšų skyrimo (2 priedas);</w:t>
      </w:r>
    </w:p>
    <w:p w14:paraId="0D49C062" w14:textId="77777777" w:rsidR="00DE0AC6" w:rsidRPr="00C453FE" w:rsidRDefault="00DE0AC6" w:rsidP="000C3286">
      <w:pPr>
        <w:tabs>
          <w:tab w:val="left" w:pos="1134"/>
        </w:tabs>
        <w:ind w:firstLine="720"/>
        <w:jc w:val="both"/>
        <w:rPr>
          <w:szCs w:val="20"/>
        </w:rPr>
      </w:pPr>
      <w:r w:rsidRPr="00C453FE">
        <w:rPr>
          <w:szCs w:val="20"/>
        </w:rPr>
        <w:t>7.3. Projekto vykdymo ataskaita (3 priedas);</w:t>
      </w:r>
    </w:p>
    <w:p w14:paraId="616639EE" w14:textId="11BE7360" w:rsidR="00DE0AC6" w:rsidRPr="00C453FE" w:rsidRDefault="00DE0AC6" w:rsidP="000C3286">
      <w:pPr>
        <w:ind w:firstLine="720"/>
        <w:rPr>
          <w:szCs w:val="20"/>
        </w:rPr>
      </w:pPr>
      <w:r w:rsidRPr="00C453FE">
        <w:rPr>
          <w:szCs w:val="20"/>
        </w:rPr>
        <w:t>7.4. Biudžeto išlaidų sąmatos vykdymo ataskaita (Forma Nr. 2) (4 priedas);</w:t>
      </w:r>
    </w:p>
    <w:p w14:paraId="29C9407F" w14:textId="77777777" w:rsidR="00DE0AC6" w:rsidRPr="00C453FE" w:rsidRDefault="00DE0AC6" w:rsidP="000C3286">
      <w:pPr>
        <w:tabs>
          <w:tab w:val="left" w:pos="1134"/>
        </w:tabs>
        <w:ind w:firstLine="720"/>
        <w:jc w:val="both"/>
        <w:rPr>
          <w:szCs w:val="20"/>
        </w:rPr>
      </w:pPr>
      <w:r w:rsidRPr="00C453FE">
        <w:rPr>
          <w:szCs w:val="20"/>
        </w:rPr>
        <w:t>7.5. Projekto dalykinė ataskaita (5 priedas);</w:t>
      </w:r>
    </w:p>
    <w:p w14:paraId="28BC043B" w14:textId="77777777" w:rsidR="00DE0AC6" w:rsidRPr="00C453FE" w:rsidRDefault="00DE0AC6" w:rsidP="000C3286">
      <w:pPr>
        <w:tabs>
          <w:tab w:val="left" w:pos="1134"/>
        </w:tabs>
        <w:ind w:firstLine="720"/>
        <w:jc w:val="both"/>
        <w:rPr>
          <w:szCs w:val="20"/>
        </w:rPr>
      </w:pPr>
      <w:r w:rsidRPr="00C453FE">
        <w:rPr>
          <w:szCs w:val="20"/>
        </w:rPr>
        <w:t>7.6. Projekto biudžeto sąmata (6 priedas).</w:t>
      </w:r>
    </w:p>
    <w:p w14:paraId="4FFB18D5" w14:textId="77777777" w:rsidR="00DE0AC6" w:rsidRPr="00C453FE" w:rsidRDefault="00DE0AC6" w:rsidP="00DE0AC6">
      <w:pPr>
        <w:tabs>
          <w:tab w:val="left" w:pos="1134"/>
        </w:tabs>
        <w:ind w:firstLine="1134"/>
        <w:jc w:val="both"/>
        <w:rPr>
          <w:szCs w:val="20"/>
        </w:rPr>
      </w:pPr>
    </w:p>
    <w:p w14:paraId="34F2A920" w14:textId="5C4EF4A9" w:rsidR="00E205AC" w:rsidRPr="00C453FE" w:rsidRDefault="00E205AC">
      <w:pPr>
        <w:rPr>
          <w:szCs w:val="20"/>
        </w:rPr>
      </w:pPr>
      <w:r w:rsidRPr="00C453FE">
        <w:rPr>
          <w:szCs w:val="20"/>
        </w:rPr>
        <w:br w:type="page"/>
      </w:r>
    </w:p>
    <w:p w14:paraId="5C0CCE89" w14:textId="77777777" w:rsidR="00E205AC" w:rsidRPr="00C453FE" w:rsidRDefault="00E205AC" w:rsidP="00DE0AC6">
      <w:pPr>
        <w:tabs>
          <w:tab w:val="left" w:pos="1134"/>
        </w:tabs>
        <w:ind w:firstLine="1134"/>
        <w:jc w:val="both"/>
        <w:rPr>
          <w:szCs w:val="20"/>
        </w:rPr>
      </w:pPr>
    </w:p>
    <w:p w14:paraId="6EF49591" w14:textId="77777777" w:rsidR="00DE0AC6" w:rsidRPr="00C453FE" w:rsidRDefault="00DE0AC6" w:rsidP="00DE0AC6">
      <w:pPr>
        <w:jc w:val="center"/>
        <w:rPr>
          <w:b/>
          <w:szCs w:val="20"/>
        </w:rPr>
      </w:pPr>
      <w:r w:rsidRPr="00C453FE">
        <w:rPr>
          <w:b/>
          <w:szCs w:val="20"/>
        </w:rPr>
        <w:t>VIII SKYRIUS</w:t>
      </w:r>
      <w:r w:rsidRPr="00C453FE">
        <w:rPr>
          <w:szCs w:val="20"/>
        </w:rPr>
        <w:t xml:space="preserve">                    </w:t>
      </w:r>
    </w:p>
    <w:p w14:paraId="381AD4FC" w14:textId="77777777" w:rsidR="00DE0AC6" w:rsidRPr="00C453FE" w:rsidRDefault="00DE0AC6" w:rsidP="00DE0AC6">
      <w:pPr>
        <w:jc w:val="center"/>
        <w:rPr>
          <w:b/>
          <w:szCs w:val="20"/>
        </w:rPr>
      </w:pPr>
      <w:r w:rsidRPr="00C453FE">
        <w:rPr>
          <w:b/>
          <w:szCs w:val="20"/>
        </w:rPr>
        <w:t xml:space="preserve"> ŠALIŲ REKVIZITAI</w:t>
      </w:r>
    </w:p>
    <w:p w14:paraId="53816AE1" w14:textId="77777777" w:rsidR="000C3286" w:rsidRPr="00C453FE" w:rsidRDefault="000C3286" w:rsidP="00DE0AC6">
      <w:pPr>
        <w:jc w:val="center"/>
        <w:rPr>
          <w:b/>
          <w:szCs w:val="20"/>
        </w:rPr>
      </w:pPr>
    </w:p>
    <w:tbl>
      <w:tblPr>
        <w:tblW w:w="9735" w:type="dxa"/>
        <w:tblLayout w:type="fixed"/>
        <w:tblLook w:val="01E0" w:firstRow="1" w:lastRow="1" w:firstColumn="1" w:lastColumn="1" w:noHBand="0" w:noVBand="0"/>
      </w:tblPr>
      <w:tblGrid>
        <w:gridCol w:w="4642"/>
        <w:gridCol w:w="5093"/>
      </w:tblGrid>
      <w:tr w:rsidR="00DE0AC6" w:rsidRPr="00C453FE" w14:paraId="3340827C" w14:textId="77777777" w:rsidTr="00323920">
        <w:trPr>
          <w:trHeight w:val="3527"/>
        </w:trPr>
        <w:tc>
          <w:tcPr>
            <w:tcW w:w="4642" w:type="dxa"/>
          </w:tcPr>
          <w:p w14:paraId="7869A461" w14:textId="77777777" w:rsidR="00DE0AC6" w:rsidRPr="00C453FE" w:rsidRDefault="00DE0AC6" w:rsidP="00DE0AC6">
            <w:pPr>
              <w:jc w:val="both"/>
              <w:rPr>
                <w:szCs w:val="20"/>
              </w:rPr>
            </w:pPr>
            <w:r w:rsidRPr="00C453FE">
              <w:rPr>
                <w:szCs w:val="20"/>
              </w:rPr>
              <w:t>Anykščių rajono savivaldybės administracija</w:t>
            </w:r>
          </w:p>
          <w:p w14:paraId="07D41F78" w14:textId="77777777" w:rsidR="00DE0AC6" w:rsidRPr="00C453FE" w:rsidRDefault="00DE0AC6" w:rsidP="00DE0AC6">
            <w:pPr>
              <w:jc w:val="both"/>
              <w:rPr>
                <w:szCs w:val="20"/>
              </w:rPr>
            </w:pPr>
            <w:r w:rsidRPr="00C453FE">
              <w:rPr>
                <w:szCs w:val="20"/>
              </w:rPr>
              <w:t>J. Biliūno g. 23, LT-29111 Anykščiai</w:t>
            </w:r>
          </w:p>
          <w:p w14:paraId="6FC7E661" w14:textId="77777777" w:rsidR="00DE0AC6" w:rsidRPr="00C453FE" w:rsidRDefault="00DE0AC6" w:rsidP="00DE0AC6">
            <w:pPr>
              <w:jc w:val="both"/>
              <w:rPr>
                <w:szCs w:val="20"/>
              </w:rPr>
            </w:pPr>
            <w:r w:rsidRPr="00C453FE">
              <w:rPr>
                <w:szCs w:val="20"/>
              </w:rPr>
              <w:t>Kodas 188774637</w:t>
            </w:r>
          </w:p>
          <w:p w14:paraId="62DE0262" w14:textId="77777777" w:rsidR="00DE0AC6" w:rsidRPr="00C453FE" w:rsidRDefault="00DE0AC6" w:rsidP="00DE0AC6">
            <w:pPr>
              <w:numPr>
                <w:ilvl w:val="0"/>
                <w:numId w:val="35"/>
              </w:numPr>
              <w:suppressAutoHyphens/>
              <w:ind w:left="0"/>
              <w:jc w:val="both"/>
            </w:pPr>
            <w:r w:rsidRPr="00C453FE">
              <w:t>a. s. LT 647182100000130657</w:t>
            </w:r>
            <w:r w:rsidRPr="00C453FE">
              <w:tab/>
              <w:t> </w:t>
            </w:r>
          </w:p>
          <w:p w14:paraId="7A0E6036" w14:textId="77777777" w:rsidR="00DE0AC6" w:rsidRPr="00C453FE" w:rsidRDefault="00DE0AC6" w:rsidP="00DE0AC6">
            <w:pPr>
              <w:jc w:val="both"/>
              <w:rPr>
                <w:szCs w:val="20"/>
              </w:rPr>
            </w:pPr>
            <w:r w:rsidRPr="00C453FE">
              <w:rPr>
                <w:szCs w:val="20"/>
              </w:rPr>
              <w:t xml:space="preserve">AB Šiaulių bankas Anykščių KAS </w:t>
            </w:r>
          </w:p>
          <w:p w14:paraId="148DE611" w14:textId="2666E732" w:rsidR="00DE0AC6" w:rsidRPr="00C453FE" w:rsidRDefault="00E205AC" w:rsidP="00DE0AC6">
            <w:pPr>
              <w:jc w:val="both"/>
              <w:rPr>
                <w:szCs w:val="20"/>
              </w:rPr>
            </w:pPr>
            <w:r w:rsidRPr="00C453FE">
              <w:rPr>
                <w:szCs w:val="20"/>
              </w:rPr>
              <w:t>F</w:t>
            </w:r>
            <w:r w:rsidR="00FC2BAC" w:rsidRPr="00C453FE">
              <w:rPr>
                <w:szCs w:val="20"/>
              </w:rPr>
              <w:t>i</w:t>
            </w:r>
            <w:r w:rsidRPr="00C453FE">
              <w:rPr>
                <w:szCs w:val="20"/>
              </w:rPr>
              <w:t>nansų įstaigos</w:t>
            </w:r>
            <w:r w:rsidR="00DE0AC6" w:rsidRPr="00C453FE">
              <w:rPr>
                <w:szCs w:val="20"/>
              </w:rPr>
              <w:t xml:space="preserve"> kodas 71821</w:t>
            </w:r>
          </w:p>
          <w:p w14:paraId="22BFC3C3" w14:textId="77777777" w:rsidR="00DE0AC6" w:rsidRPr="00C453FE" w:rsidRDefault="00DE0AC6" w:rsidP="00DE0AC6">
            <w:pPr>
              <w:jc w:val="both"/>
              <w:rPr>
                <w:szCs w:val="20"/>
              </w:rPr>
            </w:pPr>
            <w:r w:rsidRPr="00C453FE">
              <w:rPr>
                <w:szCs w:val="20"/>
              </w:rPr>
              <w:t>Tel. (8 381) 58041</w:t>
            </w:r>
          </w:p>
          <w:p w14:paraId="31C5E269" w14:textId="77777777" w:rsidR="00DE0AC6" w:rsidRPr="00C453FE" w:rsidRDefault="00DE0AC6" w:rsidP="00DE0AC6">
            <w:pPr>
              <w:jc w:val="both"/>
              <w:rPr>
                <w:szCs w:val="20"/>
              </w:rPr>
            </w:pPr>
          </w:p>
          <w:p w14:paraId="0F8BB66E" w14:textId="77777777" w:rsidR="00DE0AC6" w:rsidRPr="00C453FE" w:rsidRDefault="00DE0AC6" w:rsidP="00DE0AC6">
            <w:pPr>
              <w:jc w:val="both"/>
              <w:rPr>
                <w:szCs w:val="20"/>
              </w:rPr>
            </w:pPr>
          </w:p>
          <w:p w14:paraId="7DE25D18" w14:textId="77777777" w:rsidR="00DE0AC6" w:rsidRPr="00C453FE" w:rsidRDefault="00DE0AC6" w:rsidP="00DE0AC6">
            <w:pPr>
              <w:jc w:val="both"/>
              <w:rPr>
                <w:szCs w:val="20"/>
              </w:rPr>
            </w:pPr>
            <w:r w:rsidRPr="00C453FE">
              <w:rPr>
                <w:szCs w:val="20"/>
              </w:rPr>
              <w:t>Asignavimų valdytojas</w:t>
            </w:r>
          </w:p>
          <w:p w14:paraId="701A5854" w14:textId="77777777" w:rsidR="00DE0AC6" w:rsidRPr="00C453FE" w:rsidRDefault="00DE0AC6" w:rsidP="00DE0AC6">
            <w:pPr>
              <w:jc w:val="both"/>
              <w:rPr>
                <w:szCs w:val="20"/>
              </w:rPr>
            </w:pPr>
          </w:p>
          <w:p w14:paraId="3DBB7D09" w14:textId="77777777" w:rsidR="00DE0AC6" w:rsidRPr="00C453FE" w:rsidRDefault="00DE0AC6" w:rsidP="00DE0AC6">
            <w:pPr>
              <w:jc w:val="both"/>
              <w:rPr>
                <w:szCs w:val="20"/>
              </w:rPr>
            </w:pPr>
            <w:r w:rsidRPr="00C453FE">
              <w:rPr>
                <w:szCs w:val="20"/>
              </w:rPr>
              <w:t>__________________</w:t>
            </w:r>
          </w:p>
          <w:p w14:paraId="5CB8991C" w14:textId="1133FC4F" w:rsidR="00DE0AC6" w:rsidRPr="00C453FE" w:rsidRDefault="00DE0AC6" w:rsidP="00DE0AC6">
            <w:pPr>
              <w:jc w:val="both"/>
              <w:rPr>
                <w:szCs w:val="20"/>
              </w:rPr>
            </w:pPr>
            <w:r w:rsidRPr="00C453FE">
              <w:rPr>
                <w:szCs w:val="20"/>
              </w:rPr>
              <w:t xml:space="preserve">                                                           </w:t>
            </w:r>
          </w:p>
        </w:tc>
        <w:tc>
          <w:tcPr>
            <w:tcW w:w="5093" w:type="dxa"/>
          </w:tcPr>
          <w:p w14:paraId="60E3336F" w14:textId="77777777" w:rsidR="00E205AC" w:rsidRPr="00C453FE" w:rsidRDefault="00E205AC" w:rsidP="00DE0AC6">
            <w:pPr>
              <w:jc w:val="both"/>
              <w:rPr>
                <w:i/>
                <w:szCs w:val="20"/>
              </w:rPr>
            </w:pPr>
            <w:r w:rsidRPr="00C453FE">
              <w:rPr>
                <w:rFonts w:eastAsia="Calibri"/>
                <w:i/>
              </w:rPr>
              <w:t>Įmonės teisinė forma, pavadinimas</w:t>
            </w:r>
            <w:r w:rsidRPr="00C453FE">
              <w:rPr>
                <w:i/>
                <w:szCs w:val="20"/>
              </w:rPr>
              <w:t xml:space="preserve"> </w:t>
            </w:r>
          </w:p>
          <w:p w14:paraId="37EB3F3C" w14:textId="582A1136" w:rsidR="00DE0AC6" w:rsidRPr="00C453FE" w:rsidRDefault="00DE0AC6" w:rsidP="00DE0AC6">
            <w:pPr>
              <w:jc w:val="both"/>
              <w:rPr>
                <w:i/>
                <w:szCs w:val="20"/>
              </w:rPr>
            </w:pPr>
            <w:r w:rsidRPr="00C453FE">
              <w:rPr>
                <w:i/>
                <w:szCs w:val="20"/>
              </w:rPr>
              <w:t>Adresas</w:t>
            </w:r>
          </w:p>
          <w:p w14:paraId="56E5A009" w14:textId="77777777" w:rsidR="00DE0AC6" w:rsidRPr="00C453FE" w:rsidRDefault="00DE0AC6" w:rsidP="00DE0AC6">
            <w:pPr>
              <w:jc w:val="both"/>
              <w:rPr>
                <w:i/>
                <w:szCs w:val="20"/>
              </w:rPr>
            </w:pPr>
            <w:r w:rsidRPr="00C453FE">
              <w:rPr>
                <w:i/>
                <w:szCs w:val="20"/>
              </w:rPr>
              <w:t xml:space="preserve">Kodas </w:t>
            </w:r>
          </w:p>
          <w:p w14:paraId="42395ECC" w14:textId="77777777" w:rsidR="00DE0AC6" w:rsidRPr="00C453FE" w:rsidRDefault="00DE0AC6" w:rsidP="00DE0AC6">
            <w:pPr>
              <w:jc w:val="both"/>
              <w:rPr>
                <w:i/>
                <w:szCs w:val="20"/>
              </w:rPr>
            </w:pPr>
            <w:r w:rsidRPr="00C453FE">
              <w:rPr>
                <w:i/>
                <w:szCs w:val="20"/>
              </w:rPr>
              <w:t xml:space="preserve">a. s. </w:t>
            </w:r>
          </w:p>
          <w:p w14:paraId="2DF696AC" w14:textId="1006F29C" w:rsidR="00DE0AC6" w:rsidRPr="00C453FE" w:rsidRDefault="00E205AC" w:rsidP="00DE0AC6">
            <w:pPr>
              <w:jc w:val="both"/>
              <w:rPr>
                <w:i/>
                <w:szCs w:val="20"/>
              </w:rPr>
            </w:pPr>
            <w:r w:rsidRPr="00C453FE">
              <w:rPr>
                <w:i/>
                <w:szCs w:val="20"/>
              </w:rPr>
              <w:t>Finansų įstaiga</w:t>
            </w:r>
            <w:r w:rsidR="00DE0AC6" w:rsidRPr="00C453FE">
              <w:rPr>
                <w:i/>
                <w:szCs w:val="20"/>
              </w:rPr>
              <w:t xml:space="preserve"> </w:t>
            </w:r>
          </w:p>
          <w:p w14:paraId="67FF00CD" w14:textId="0ACB6BD3" w:rsidR="00DE0AC6" w:rsidRPr="00C453FE" w:rsidRDefault="00E205AC" w:rsidP="00DE0AC6">
            <w:pPr>
              <w:jc w:val="both"/>
              <w:rPr>
                <w:i/>
                <w:szCs w:val="20"/>
              </w:rPr>
            </w:pPr>
            <w:r w:rsidRPr="00C453FE">
              <w:rPr>
                <w:i/>
                <w:szCs w:val="20"/>
              </w:rPr>
              <w:t>Finansų įstaigos</w:t>
            </w:r>
            <w:r w:rsidR="00DE0AC6" w:rsidRPr="00C453FE">
              <w:rPr>
                <w:i/>
                <w:szCs w:val="20"/>
              </w:rPr>
              <w:t xml:space="preserve"> kodas </w:t>
            </w:r>
          </w:p>
          <w:p w14:paraId="3CCE9AC7" w14:textId="77777777" w:rsidR="00DE0AC6" w:rsidRPr="00C453FE" w:rsidRDefault="00DE0AC6" w:rsidP="00DE0AC6">
            <w:pPr>
              <w:jc w:val="both"/>
              <w:rPr>
                <w:i/>
                <w:szCs w:val="20"/>
              </w:rPr>
            </w:pPr>
            <w:r w:rsidRPr="00C453FE">
              <w:rPr>
                <w:i/>
                <w:szCs w:val="20"/>
              </w:rPr>
              <w:t xml:space="preserve">Tel. </w:t>
            </w:r>
          </w:p>
          <w:p w14:paraId="5D14AA1E" w14:textId="77777777" w:rsidR="00DE0AC6" w:rsidRPr="00C453FE" w:rsidRDefault="00DE0AC6" w:rsidP="00DE0AC6">
            <w:pPr>
              <w:jc w:val="both"/>
              <w:rPr>
                <w:i/>
                <w:szCs w:val="20"/>
              </w:rPr>
            </w:pPr>
          </w:p>
          <w:p w14:paraId="7CCF3B54" w14:textId="77777777" w:rsidR="00DE0AC6" w:rsidRPr="00C453FE" w:rsidRDefault="00DE0AC6" w:rsidP="00DE0AC6">
            <w:pPr>
              <w:jc w:val="both"/>
              <w:rPr>
                <w:szCs w:val="20"/>
              </w:rPr>
            </w:pPr>
          </w:p>
          <w:p w14:paraId="3523FE14" w14:textId="77777777" w:rsidR="00DE0AC6" w:rsidRPr="00C453FE" w:rsidRDefault="00DE0AC6" w:rsidP="00DE0AC6">
            <w:pPr>
              <w:jc w:val="both"/>
              <w:rPr>
                <w:szCs w:val="20"/>
              </w:rPr>
            </w:pPr>
            <w:r w:rsidRPr="00C453FE">
              <w:rPr>
                <w:szCs w:val="20"/>
              </w:rPr>
              <w:t>Lėšų gavėjas</w:t>
            </w:r>
          </w:p>
          <w:p w14:paraId="40D702C8" w14:textId="77777777" w:rsidR="00DE0AC6" w:rsidRPr="00C453FE" w:rsidRDefault="00DE0AC6" w:rsidP="00DE0AC6">
            <w:pPr>
              <w:jc w:val="both"/>
              <w:rPr>
                <w:szCs w:val="20"/>
              </w:rPr>
            </w:pPr>
          </w:p>
          <w:p w14:paraId="1392915E" w14:textId="77777777" w:rsidR="00DE0AC6" w:rsidRPr="00C453FE" w:rsidRDefault="00DE0AC6" w:rsidP="00DE0AC6">
            <w:pPr>
              <w:jc w:val="both"/>
              <w:rPr>
                <w:szCs w:val="20"/>
              </w:rPr>
            </w:pPr>
            <w:r w:rsidRPr="00C453FE">
              <w:rPr>
                <w:szCs w:val="20"/>
              </w:rPr>
              <w:t xml:space="preserve">_______________  </w:t>
            </w:r>
          </w:p>
          <w:p w14:paraId="78DF8D66" w14:textId="3700044A" w:rsidR="00DE0AC6" w:rsidRPr="00C453FE" w:rsidRDefault="00DE0AC6" w:rsidP="00DE0AC6">
            <w:pPr>
              <w:jc w:val="both"/>
              <w:rPr>
                <w:szCs w:val="20"/>
              </w:rPr>
            </w:pPr>
            <w:r w:rsidRPr="00C453FE">
              <w:rPr>
                <w:szCs w:val="20"/>
              </w:rPr>
              <w:t xml:space="preserve">                                              </w:t>
            </w:r>
          </w:p>
        </w:tc>
      </w:tr>
    </w:tbl>
    <w:p w14:paraId="4CDA8F69" w14:textId="77777777" w:rsidR="00DE0AC6" w:rsidRPr="00C453FE" w:rsidRDefault="00DE0AC6" w:rsidP="00DE0AC6">
      <w:pPr>
        <w:ind w:left="6120" w:right="140"/>
        <w:rPr>
          <w:szCs w:val="20"/>
        </w:rPr>
      </w:pPr>
    </w:p>
    <w:p w14:paraId="0652FF9A" w14:textId="77777777" w:rsidR="00DE0AC6" w:rsidRPr="00C453FE" w:rsidRDefault="00DE0AC6" w:rsidP="006D5BFD">
      <w:pPr>
        <w:jc w:val="center"/>
        <w:rPr>
          <w:rFonts w:eastAsia="Calibri"/>
          <w:b/>
          <w:highlight w:val="yellow"/>
          <w:lang w:eastAsia="lt-LT"/>
        </w:rPr>
      </w:pPr>
    </w:p>
    <w:p w14:paraId="477D871A" w14:textId="77777777" w:rsidR="00DE0AC6" w:rsidRPr="00C453FE" w:rsidRDefault="00DE0AC6" w:rsidP="006D5BFD">
      <w:pPr>
        <w:jc w:val="center"/>
        <w:rPr>
          <w:rFonts w:eastAsia="Calibri"/>
          <w:b/>
          <w:highlight w:val="yellow"/>
          <w:lang w:eastAsia="lt-LT"/>
        </w:rPr>
      </w:pPr>
    </w:p>
    <w:p w14:paraId="73230B4D" w14:textId="77777777" w:rsidR="00DE0AC6" w:rsidRPr="00C453FE" w:rsidRDefault="00DE0AC6" w:rsidP="006D5BFD">
      <w:pPr>
        <w:jc w:val="center"/>
        <w:rPr>
          <w:rFonts w:eastAsia="Calibri"/>
          <w:b/>
          <w:highlight w:val="yellow"/>
          <w:lang w:eastAsia="lt-LT"/>
        </w:rPr>
      </w:pPr>
    </w:p>
    <w:p w14:paraId="16A5A41D" w14:textId="12630AB7" w:rsidR="00760B81" w:rsidRPr="00C453FE" w:rsidRDefault="00760B81">
      <w:pPr>
        <w:rPr>
          <w:rFonts w:eastAsia="Calibri"/>
          <w:b/>
          <w:highlight w:val="yellow"/>
          <w:lang w:eastAsia="lt-LT"/>
        </w:rPr>
      </w:pPr>
      <w:r w:rsidRPr="00C453FE">
        <w:rPr>
          <w:rFonts w:eastAsia="Calibri"/>
          <w:b/>
          <w:highlight w:val="yellow"/>
          <w:lang w:eastAsia="lt-LT"/>
        </w:rPr>
        <w:br w:type="page"/>
      </w:r>
    </w:p>
    <w:p w14:paraId="7C9EC1CE" w14:textId="77777777" w:rsidR="000C3286" w:rsidRPr="00C453FE" w:rsidRDefault="000C3286" w:rsidP="006D5BFD">
      <w:pPr>
        <w:jc w:val="center"/>
        <w:rPr>
          <w:rFonts w:eastAsia="Calibri"/>
          <w:b/>
          <w:highlight w:val="yellow"/>
          <w:lang w:eastAsia="lt-LT"/>
        </w:rPr>
      </w:pPr>
    </w:p>
    <w:p w14:paraId="01564EDA" w14:textId="0D429881" w:rsidR="00EF2187" w:rsidRPr="00C453FE" w:rsidRDefault="00EF2187" w:rsidP="00453D94">
      <w:pPr>
        <w:ind w:left="4320" w:firstLine="720"/>
        <w:jc w:val="right"/>
      </w:pPr>
      <w:r w:rsidRPr="00C453FE">
        <w:t>Biudžeto lėšų naudojimo sutarties</w:t>
      </w:r>
    </w:p>
    <w:p w14:paraId="671BA17D" w14:textId="018616B1" w:rsidR="00EF2187" w:rsidRPr="00C453FE" w:rsidRDefault="00EF2187" w:rsidP="00453D94">
      <w:pPr>
        <w:ind w:left="4320" w:firstLine="720"/>
        <w:jc w:val="right"/>
      </w:pPr>
      <w:r w:rsidRPr="00C453FE">
        <w:t>1</w:t>
      </w:r>
      <w:r w:rsidR="009A21F8" w:rsidRPr="00C453FE">
        <w:t xml:space="preserve"> priedas</w:t>
      </w:r>
    </w:p>
    <w:p w14:paraId="2A0F1D44" w14:textId="77777777" w:rsidR="00EF2187" w:rsidRPr="00C453FE" w:rsidRDefault="00EF2187" w:rsidP="00EF2187">
      <w:pPr>
        <w:ind w:left="6120"/>
      </w:pPr>
    </w:p>
    <w:tbl>
      <w:tblPr>
        <w:tblpPr w:leftFromText="180" w:rightFromText="180" w:vertAnchor="text" w:horzAnchor="page" w:tblpX="427" w:tblpY="83"/>
        <w:tblW w:w="11160" w:type="dxa"/>
        <w:tblLayout w:type="fixed"/>
        <w:tblLook w:val="04A0" w:firstRow="1" w:lastRow="0" w:firstColumn="1" w:lastColumn="0" w:noHBand="0" w:noVBand="1"/>
      </w:tblPr>
      <w:tblGrid>
        <w:gridCol w:w="236"/>
        <w:gridCol w:w="236"/>
        <w:gridCol w:w="236"/>
        <w:gridCol w:w="236"/>
        <w:gridCol w:w="236"/>
        <w:gridCol w:w="236"/>
        <w:gridCol w:w="3120"/>
        <w:gridCol w:w="979"/>
        <w:gridCol w:w="1289"/>
        <w:gridCol w:w="709"/>
        <w:gridCol w:w="1134"/>
        <w:gridCol w:w="1068"/>
        <w:gridCol w:w="1445"/>
      </w:tblGrid>
      <w:tr w:rsidR="00766EA0" w:rsidRPr="00C453FE" w14:paraId="59903822" w14:textId="77777777" w:rsidTr="00A942C7">
        <w:trPr>
          <w:trHeight w:val="838"/>
        </w:trPr>
        <w:tc>
          <w:tcPr>
            <w:tcW w:w="236" w:type="dxa"/>
          </w:tcPr>
          <w:p w14:paraId="20E28B61" w14:textId="77777777" w:rsidR="00EF2187" w:rsidRPr="00C453FE" w:rsidRDefault="00EF2187" w:rsidP="00EF2187">
            <w:pPr>
              <w:autoSpaceDE w:val="0"/>
              <w:autoSpaceDN w:val="0"/>
              <w:adjustRightInd w:val="0"/>
              <w:jc w:val="center"/>
              <w:rPr>
                <w:sz w:val="18"/>
                <w:szCs w:val="18"/>
              </w:rPr>
            </w:pPr>
          </w:p>
        </w:tc>
        <w:tc>
          <w:tcPr>
            <w:tcW w:w="236" w:type="dxa"/>
          </w:tcPr>
          <w:p w14:paraId="2E09BB44" w14:textId="77777777" w:rsidR="00EF2187" w:rsidRPr="00C453FE" w:rsidRDefault="00EF2187" w:rsidP="00EF2187">
            <w:pPr>
              <w:autoSpaceDE w:val="0"/>
              <w:autoSpaceDN w:val="0"/>
              <w:adjustRightInd w:val="0"/>
              <w:jc w:val="center"/>
              <w:rPr>
                <w:sz w:val="18"/>
                <w:szCs w:val="18"/>
              </w:rPr>
            </w:pPr>
          </w:p>
        </w:tc>
        <w:tc>
          <w:tcPr>
            <w:tcW w:w="236" w:type="dxa"/>
          </w:tcPr>
          <w:p w14:paraId="4661EDEE" w14:textId="77777777" w:rsidR="00EF2187" w:rsidRPr="00C453FE" w:rsidRDefault="00EF2187" w:rsidP="00EF2187">
            <w:pPr>
              <w:autoSpaceDE w:val="0"/>
              <w:autoSpaceDN w:val="0"/>
              <w:adjustRightInd w:val="0"/>
              <w:jc w:val="center"/>
              <w:rPr>
                <w:sz w:val="18"/>
                <w:szCs w:val="18"/>
              </w:rPr>
            </w:pPr>
          </w:p>
        </w:tc>
        <w:tc>
          <w:tcPr>
            <w:tcW w:w="236" w:type="dxa"/>
          </w:tcPr>
          <w:p w14:paraId="35F18F37" w14:textId="77777777" w:rsidR="00EF2187" w:rsidRPr="00C453FE" w:rsidRDefault="00EF2187" w:rsidP="00EF2187">
            <w:pPr>
              <w:autoSpaceDE w:val="0"/>
              <w:autoSpaceDN w:val="0"/>
              <w:adjustRightInd w:val="0"/>
              <w:jc w:val="center"/>
              <w:rPr>
                <w:sz w:val="18"/>
                <w:szCs w:val="18"/>
              </w:rPr>
            </w:pPr>
          </w:p>
        </w:tc>
        <w:tc>
          <w:tcPr>
            <w:tcW w:w="236" w:type="dxa"/>
          </w:tcPr>
          <w:p w14:paraId="0F0FFCF6" w14:textId="77777777" w:rsidR="00EF2187" w:rsidRPr="00C453FE" w:rsidRDefault="00EF2187" w:rsidP="00EF2187">
            <w:pPr>
              <w:autoSpaceDE w:val="0"/>
              <w:autoSpaceDN w:val="0"/>
              <w:adjustRightInd w:val="0"/>
              <w:jc w:val="center"/>
              <w:rPr>
                <w:sz w:val="18"/>
                <w:szCs w:val="18"/>
              </w:rPr>
            </w:pPr>
          </w:p>
        </w:tc>
        <w:tc>
          <w:tcPr>
            <w:tcW w:w="236" w:type="dxa"/>
          </w:tcPr>
          <w:p w14:paraId="736823E2" w14:textId="77777777" w:rsidR="00EF2187" w:rsidRPr="00C453FE" w:rsidRDefault="00EF2187" w:rsidP="00EF2187">
            <w:pPr>
              <w:autoSpaceDE w:val="0"/>
              <w:autoSpaceDN w:val="0"/>
              <w:adjustRightInd w:val="0"/>
              <w:jc w:val="center"/>
              <w:rPr>
                <w:sz w:val="18"/>
                <w:szCs w:val="18"/>
              </w:rPr>
            </w:pPr>
          </w:p>
        </w:tc>
        <w:tc>
          <w:tcPr>
            <w:tcW w:w="3120" w:type="dxa"/>
          </w:tcPr>
          <w:p w14:paraId="7D358FFB" w14:textId="77777777" w:rsidR="00EF2187" w:rsidRPr="00C453FE" w:rsidRDefault="00EF2187" w:rsidP="00EF2187">
            <w:pPr>
              <w:autoSpaceDE w:val="0"/>
              <w:autoSpaceDN w:val="0"/>
              <w:adjustRightInd w:val="0"/>
              <w:jc w:val="right"/>
              <w:rPr>
                <w:sz w:val="18"/>
                <w:szCs w:val="18"/>
              </w:rPr>
            </w:pPr>
          </w:p>
        </w:tc>
        <w:tc>
          <w:tcPr>
            <w:tcW w:w="979" w:type="dxa"/>
          </w:tcPr>
          <w:p w14:paraId="0AE18C32" w14:textId="77777777" w:rsidR="00EF2187" w:rsidRPr="00C453FE" w:rsidRDefault="00EF2187" w:rsidP="00EF2187">
            <w:pPr>
              <w:autoSpaceDE w:val="0"/>
              <w:autoSpaceDN w:val="0"/>
              <w:adjustRightInd w:val="0"/>
              <w:jc w:val="right"/>
              <w:rPr>
                <w:sz w:val="18"/>
                <w:szCs w:val="18"/>
              </w:rPr>
            </w:pPr>
          </w:p>
        </w:tc>
        <w:tc>
          <w:tcPr>
            <w:tcW w:w="1289" w:type="dxa"/>
          </w:tcPr>
          <w:p w14:paraId="09CBFEF5" w14:textId="77777777" w:rsidR="00EF2187" w:rsidRPr="00C453FE" w:rsidRDefault="00EF2187" w:rsidP="00EF2187">
            <w:pPr>
              <w:autoSpaceDE w:val="0"/>
              <w:autoSpaceDN w:val="0"/>
              <w:adjustRightInd w:val="0"/>
              <w:jc w:val="right"/>
              <w:rPr>
                <w:sz w:val="18"/>
                <w:szCs w:val="18"/>
              </w:rPr>
            </w:pPr>
          </w:p>
        </w:tc>
        <w:tc>
          <w:tcPr>
            <w:tcW w:w="709" w:type="dxa"/>
          </w:tcPr>
          <w:p w14:paraId="7200B798" w14:textId="77777777" w:rsidR="00EF2187" w:rsidRPr="00C453FE" w:rsidRDefault="00EF2187" w:rsidP="00EF2187">
            <w:pPr>
              <w:autoSpaceDE w:val="0"/>
              <w:autoSpaceDN w:val="0"/>
              <w:adjustRightInd w:val="0"/>
              <w:rPr>
                <w:sz w:val="18"/>
                <w:szCs w:val="18"/>
              </w:rPr>
            </w:pPr>
          </w:p>
        </w:tc>
        <w:tc>
          <w:tcPr>
            <w:tcW w:w="3647" w:type="dxa"/>
            <w:gridSpan w:val="3"/>
            <w:hideMark/>
          </w:tcPr>
          <w:p w14:paraId="20904412" w14:textId="77777777" w:rsidR="00EF2187" w:rsidRPr="00C453FE" w:rsidRDefault="00EF2187" w:rsidP="00EF2187">
            <w:pPr>
              <w:autoSpaceDE w:val="0"/>
              <w:autoSpaceDN w:val="0"/>
              <w:adjustRightInd w:val="0"/>
              <w:rPr>
                <w:sz w:val="18"/>
                <w:szCs w:val="18"/>
              </w:rPr>
            </w:pPr>
            <w:r w:rsidRPr="00C453FE">
              <w:rPr>
                <w:sz w:val="18"/>
                <w:szCs w:val="18"/>
              </w:rPr>
              <w:t xml:space="preserve">Forma B-1 patvirtinta Lietuvos Respublikos finansų ministro 2018 m. gegužės 31 d. įsakymu Nr. 1K-206        </w:t>
            </w:r>
          </w:p>
        </w:tc>
      </w:tr>
      <w:tr w:rsidR="00766EA0" w:rsidRPr="00C453FE" w14:paraId="29B1CFE3" w14:textId="77777777" w:rsidTr="00A942C7">
        <w:trPr>
          <w:trHeight w:val="298"/>
        </w:trPr>
        <w:tc>
          <w:tcPr>
            <w:tcW w:w="236" w:type="dxa"/>
          </w:tcPr>
          <w:p w14:paraId="0CC66924" w14:textId="77777777" w:rsidR="00EF2187" w:rsidRPr="00C453FE" w:rsidRDefault="00EF2187" w:rsidP="00EF2187">
            <w:pPr>
              <w:autoSpaceDE w:val="0"/>
              <w:autoSpaceDN w:val="0"/>
              <w:adjustRightInd w:val="0"/>
              <w:jc w:val="center"/>
              <w:rPr>
                <w:sz w:val="18"/>
                <w:szCs w:val="18"/>
              </w:rPr>
            </w:pPr>
          </w:p>
        </w:tc>
        <w:tc>
          <w:tcPr>
            <w:tcW w:w="236" w:type="dxa"/>
          </w:tcPr>
          <w:p w14:paraId="32BC3610" w14:textId="77777777" w:rsidR="00EF2187" w:rsidRPr="00C453FE" w:rsidRDefault="00EF2187" w:rsidP="00EF2187">
            <w:pPr>
              <w:autoSpaceDE w:val="0"/>
              <w:autoSpaceDN w:val="0"/>
              <w:adjustRightInd w:val="0"/>
              <w:jc w:val="center"/>
              <w:rPr>
                <w:sz w:val="18"/>
                <w:szCs w:val="18"/>
              </w:rPr>
            </w:pPr>
          </w:p>
        </w:tc>
        <w:tc>
          <w:tcPr>
            <w:tcW w:w="236" w:type="dxa"/>
          </w:tcPr>
          <w:p w14:paraId="7972CF30" w14:textId="77777777" w:rsidR="00EF2187" w:rsidRPr="00C453FE" w:rsidRDefault="00EF2187" w:rsidP="00EF2187">
            <w:pPr>
              <w:autoSpaceDE w:val="0"/>
              <w:autoSpaceDN w:val="0"/>
              <w:adjustRightInd w:val="0"/>
              <w:jc w:val="center"/>
              <w:rPr>
                <w:sz w:val="18"/>
                <w:szCs w:val="18"/>
              </w:rPr>
            </w:pPr>
          </w:p>
        </w:tc>
        <w:tc>
          <w:tcPr>
            <w:tcW w:w="236" w:type="dxa"/>
          </w:tcPr>
          <w:p w14:paraId="44835A4D" w14:textId="77777777" w:rsidR="00EF2187" w:rsidRPr="00C453FE" w:rsidRDefault="00EF2187" w:rsidP="00EF2187">
            <w:pPr>
              <w:autoSpaceDE w:val="0"/>
              <w:autoSpaceDN w:val="0"/>
              <w:adjustRightInd w:val="0"/>
              <w:jc w:val="center"/>
              <w:rPr>
                <w:sz w:val="18"/>
                <w:szCs w:val="18"/>
              </w:rPr>
            </w:pPr>
          </w:p>
        </w:tc>
        <w:tc>
          <w:tcPr>
            <w:tcW w:w="236" w:type="dxa"/>
          </w:tcPr>
          <w:p w14:paraId="7E2C0B2B" w14:textId="77777777" w:rsidR="00EF2187" w:rsidRPr="00C453FE" w:rsidRDefault="00EF2187" w:rsidP="00EF2187">
            <w:pPr>
              <w:autoSpaceDE w:val="0"/>
              <w:autoSpaceDN w:val="0"/>
              <w:adjustRightInd w:val="0"/>
              <w:jc w:val="center"/>
              <w:rPr>
                <w:sz w:val="18"/>
                <w:szCs w:val="18"/>
              </w:rPr>
            </w:pPr>
          </w:p>
        </w:tc>
        <w:tc>
          <w:tcPr>
            <w:tcW w:w="236" w:type="dxa"/>
          </w:tcPr>
          <w:p w14:paraId="7AB57098" w14:textId="77777777" w:rsidR="00EF2187" w:rsidRPr="00C453FE" w:rsidRDefault="00EF2187" w:rsidP="00EF2187">
            <w:pPr>
              <w:autoSpaceDE w:val="0"/>
              <w:autoSpaceDN w:val="0"/>
              <w:adjustRightInd w:val="0"/>
              <w:jc w:val="center"/>
              <w:rPr>
                <w:sz w:val="18"/>
                <w:szCs w:val="18"/>
              </w:rPr>
            </w:pPr>
          </w:p>
        </w:tc>
        <w:tc>
          <w:tcPr>
            <w:tcW w:w="3120" w:type="dxa"/>
          </w:tcPr>
          <w:p w14:paraId="1DAD80B7" w14:textId="77777777" w:rsidR="00EF2187" w:rsidRPr="00C453FE" w:rsidRDefault="00EF2187" w:rsidP="00EF2187">
            <w:pPr>
              <w:autoSpaceDE w:val="0"/>
              <w:autoSpaceDN w:val="0"/>
              <w:adjustRightInd w:val="0"/>
              <w:jc w:val="right"/>
              <w:rPr>
                <w:sz w:val="18"/>
                <w:szCs w:val="18"/>
              </w:rPr>
            </w:pPr>
          </w:p>
        </w:tc>
        <w:tc>
          <w:tcPr>
            <w:tcW w:w="979" w:type="dxa"/>
          </w:tcPr>
          <w:p w14:paraId="242FABF2" w14:textId="77777777" w:rsidR="00EF2187" w:rsidRPr="00C453FE" w:rsidRDefault="00EF2187" w:rsidP="00EF2187">
            <w:pPr>
              <w:autoSpaceDE w:val="0"/>
              <w:autoSpaceDN w:val="0"/>
              <w:adjustRightInd w:val="0"/>
              <w:jc w:val="right"/>
              <w:rPr>
                <w:sz w:val="18"/>
                <w:szCs w:val="18"/>
              </w:rPr>
            </w:pPr>
          </w:p>
        </w:tc>
        <w:tc>
          <w:tcPr>
            <w:tcW w:w="1289" w:type="dxa"/>
            <w:hideMark/>
          </w:tcPr>
          <w:p w14:paraId="53E436FC" w14:textId="77777777" w:rsidR="00EF2187" w:rsidRPr="00C453FE" w:rsidRDefault="00EF2187" w:rsidP="00EF2187">
            <w:pPr>
              <w:autoSpaceDE w:val="0"/>
              <w:autoSpaceDN w:val="0"/>
              <w:adjustRightInd w:val="0"/>
              <w:rPr>
                <w:sz w:val="18"/>
                <w:szCs w:val="18"/>
              </w:rPr>
            </w:pPr>
            <w:r w:rsidRPr="00C453FE">
              <w:rPr>
                <w:sz w:val="18"/>
                <w:szCs w:val="18"/>
              </w:rPr>
              <w:t>TVIRTINU</w:t>
            </w:r>
          </w:p>
        </w:tc>
        <w:tc>
          <w:tcPr>
            <w:tcW w:w="709" w:type="dxa"/>
          </w:tcPr>
          <w:p w14:paraId="751E33BE" w14:textId="77777777" w:rsidR="00EF2187" w:rsidRPr="00C453FE" w:rsidRDefault="00EF2187" w:rsidP="00EF2187">
            <w:pPr>
              <w:autoSpaceDE w:val="0"/>
              <w:autoSpaceDN w:val="0"/>
              <w:adjustRightInd w:val="0"/>
              <w:rPr>
                <w:sz w:val="18"/>
                <w:szCs w:val="18"/>
              </w:rPr>
            </w:pPr>
          </w:p>
        </w:tc>
        <w:tc>
          <w:tcPr>
            <w:tcW w:w="1134" w:type="dxa"/>
          </w:tcPr>
          <w:p w14:paraId="22B3E3D4" w14:textId="77777777" w:rsidR="00EF2187" w:rsidRPr="00C453FE" w:rsidRDefault="00EF2187" w:rsidP="00EF2187">
            <w:pPr>
              <w:autoSpaceDE w:val="0"/>
              <w:autoSpaceDN w:val="0"/>
              <w:adjustRightInd w:val="0"/>
              <w:rPr>
                <w:sz w:val="18"/>
                <w:szCs w:val="18"/>
              </w:rPr>
            </w:pPr>
          </w:p>
        </w:tc>
        <w:tc>
          <w:tcPr>
            <w:tcW w:w="1068" w:type="dxa"/>
          </w:tcPr>
          <w:p w14:paraId="6A3813C1" w14:textId="77777777" w:rsidR="00EF2187" w:rsidRPr="00C453FE" w:rsidRDefault="00EF2187" w:rsidP="00EF2187">
            <w:pPr>
              <w:autoSpaceDE w:val="0"/>
              <w:autoSpaceDN w:val="0"/>
              <w:adjustRightInd w:val="0"/>
              <w:jc w:val="right"/>
              <w:rPr>
                <w:sz w:val="18"/>
                <w:szCs w:val="18"/>
              </w:rPr>
            </w:pPr>
          </w:p>
        </w:tc>
        <w:tc>
          <w:tcPr>
            <w:tcW w:w="1445" w:type="dxa"/>
          </w:tcPr>
          <w:p w14:paraId="045AC7DB" w14:textId="77777777" w:rsidR="00EF2187" w:rsidRPr="00C453FE" w:rsidRDefault="00EF2187" w:rsidP="00EF2187">
            <w:pPr>
              <w:autoSpaceDE w:val="0"/>
              <w:autoSpaceDN w:val="0"/>
              <w:adjustRightInd w:val="0"/>
              <w:jc w:val="right"/>
              <w:rPr>
                <w:sz w:val="18"/>
                <w:szCs w:val="18"/>
              </w:rPr>
            </w:pPr>
          </w:p>
        </w:tc>
      </w:tr>
      <w:tr w:rsidR="00766EA0" w:rsidRPr="00C453FE" w14:paraId="081F3735" w14:textId="77777777" w:rsidTr="00A942C7">
        <w:trPr>
          <w:trHeight w:val="250"/>
        </w:trPr>
        <w:tc>
          <w:tcPr>
            <w:tcW w:w="236" w:type="dxa"/>
          </w:tcPr>
          <w:p w14:paraId="2580FB34" w14:textId="77777777" w:rsidR="00EF2187" w:rsidRPr="00C453FE" w:rsidRDefault="00EF2187" w:rsidP="00EF2187">
            <w:pPr>
              <w:autoSpaceDE w:val="0"/>
              <w:autoSpaceDN w:val="0"/>
              <w:adjustRightInd w:val="0"/>
              <w:jc w:val="center"/>
              <w:rPr>
                <w:sz w:val="20"/>
                <w:szCs w:val="20"/>
              </w:rPr>
            </w:pPr>
          </w:p>
        </w:tc>
        <w:tc>
          <w:tcPr>
            <w:tcW w:w="236" w:type="dxa"/>
          </w:tcPr>
          <w:p w14:paraId="6031B528" w14:textId="77777777" w:rsidR="00EF2187" w:rsidRPr="00C453FE" w:rsidRDefault="00EF2187" w:rsidP="00EF2187">
            <w:pPr>
              <w:autoSpaceDE w:val="0"/>
              <w:autoSpaceDN w:val="0"/>
              <w:adjustRightInd w:val="0"/>
              <w:jc w:val="center"/>
              <w:rPr>
                <w:sz w:val="20"/>
                <w:szCs w:val="20"/>
              </w:rPr>
            </w:pPr>
          </w:p>
        </w:tc>
        <w:tc>
          <w:tcPr>
            <w:tcW w:w="236" w:type="dxa"/>
          </w:tcPr>
          <w:p w14:paraId="6DFFB35E" w14:textId="77777777" w:rsidR="00EF2187" w:rsidRPr="00C453FE" w:rsidRDefault="00EF2187" w:rsidP="00EF2187">
            <w:pPr>
              <w:autoSpaceDE w:val="0"/>
              <w:autoSpaceDN w:val="0"/>
              <w:adjustRightInd w:val="0"/>
              <w:jc w:val="center"/>
              <w:rPr>
                <w:sz w:val="20"/>
                <w:szCs w:val="20"/>
              </w:rPr>
            </w:pPr>
          </w:p>
        </w:tc>
        <w:tc>
          <w:tcPr>
            <w:tcW w:w="236" w:type="dxa"/>
          </w:tcPr>
          <w:p w14:paraId="05911650" w14:textId="77777777" w:rsidR="00EF2187" w:rsidRPr="00C453FE" w:rsidRDefault="00EF2187" w:rsidP="00EF2187">
            <w:pPr>
              <w:autoSpaceDE w:val="0"/>
              <w:autoSpaceDN w:val="0"/>
              <w:adjustRightInd w:val="0"/>
              <w:jc w:val="center"/>
              <w:rPr>
                <w:sz w:val="20"/>
                <w:szCs w:val="20"/>
              </w:rPr>
            </w:pPr>
          </w:p>
        </w:tc>
        <w:tc>
          <w:tcPr>
            <w:tcW w:w="236" w:type="dxa"/>
          </w:tcPr>
          <w:p w14:paraId="2A11A39A" w14:textId="77777777" w:rsidR="00EF2187" w:rsidRPr="00C453FE" w:rsidRDefault="00EF2187" w:rsidP="00EF2187">
            <w:pPr>
              <w:autoSpaceDE w:val="0"/>
              <w:autoSpaceDN w:val="0"/>
              <w:adjustRightInd w:val="0"/>
              <w:jc w:val="center"/>
              <w:rPr>
                <w:sz w:val="20"/>
                <w:szCs w:val="20"/>
              </w:rPr>
            </w:pPr>
          </w:p>
        </w:tc>
        <w:tc>
          <w:tcPr>
            <w:tcW w:w="236" w:type="dxa"/>
          </w:tcPr>
          <w:p w14:paraId="01BE08B1" w14:textId="77777777" w:rsidR="00EF2187" w:rsidRPr="00C453FE" w:rsidRDefault="00EF2187" w:rsidP="00EF2187">
            <w:pPr>
              <w:autoSpaceDE w:val="0"/>
              <w:autoSpaceDN w:val="0"/>
              <w:adjustRightInd w:val="0"/>
              <w:jc w:val="center"/>
              <w:rPr>
                <w:sz w:val="20"/>
                <w:szCs w:val="20"/>
              </w:rPr>
            </w:pPr>
          </w:p>
        </w:tc>
        <w:tc>
          <w:tcPr>
            <w:tcW w:w="3120" w:type="dxa"/>
          </w:tcPr>
          <w:p w14:paraId="72601530" w14:textId="77777777" w:rsidR="00EF2187" w:rsidRPr="00C453FE" w:rsidRDefault="00EF2187" w:rsidP="00EF2187">
            <w:pPr>
              <w:autoSpaceDE w:val="0"/>
              <w:autoSpaceDN w:val="0"/>
              <w:adjustRightInd w:val="0"/>
              <w:jc w:val="right"/>
              <w:rPr>
                <w:sz w:val="20"/>
                <w:szCs w:val="20"/>
              </w:rPr>
            </w:pPr>
          </w:p>
        </w:tc>
        <w:tc>
          <w:tcPr>
            <w:tcW w:w="979" w:type="dxa"/>
          </w:tcPr>
          <w:p w14:paraId="6B19B6B1" w14:textId="77777777" w:rsidR="00EF2187" w:rsidRPr="00C453FE" w:rsidRDefault="00EF2187" w:rsidP="00EF2187">
            <w:pPr>
              <w:autoSpaceDE w:val="0"/>
              <w:autoSpaceDN w:val="0"/>
              <w:adjustRightInd w:val="0"/>
              <w:jc w:val="right"/>
              <w:rPr>
                <w:sz w:val="20"/>
                <w:szCs w:val="20"/>
              </w:rPr>
            </w:pPr>
          </w:p>
        </w:tc>
        <w:tc>
          <w:tcPr>
            <w:tcW w:w="1289" w:type="dxa"/>
            <w:tcBorders>
              <w:top w:val="nil"/>
              <w:left w:val="nil"/>
              <w:bottom w:val="single" w:sz="2" w:space="0" w:color="auto"/>
              <w:right w:val="nil"/>
            </w:tcBorders>
          </w:tcPr>
          <w:p w14:paraId="54829691" w14:textId="77777777" w:rsidR="00EF2187" w:rsidRPr="00C453FE" w:rsidRDefault="00EF2187" w:rsidP="00EF2187">
            <w:pPr>
              <w:autoSpaceDE w:val="0"/>
              <w:autoSpaceDN w:val="0"/>
              <w:adjustRightInd w:val="0"/>
              <w:jc w:val="right"/>
              <w:rPr>
                <w:sz w:val="20"/>
                <w:szCs w:val="20"/>
              </w:rPr>
            </w:pPr>
          </w:p>
        </w:tc>
        <w:tc>
          <w:tcPr>
            <w:tcW w:w="709" w:type="dxa"/>
            <w:tcBorders>
              <w:top w:val="nil"/>
              <w:left w:val="nil"/>
              <w:bottom w:val="single" w:sz="2" w:space="0" w:color="auto"/>
              <w:right w:val="nil"/>
            </w:tcBorders>
          </w:tcPr>
          <w:p w14:paraId="30D712AA" w14:textId="77777777" w:rsidR="00EF2187" w:rsidRPr="00C453FE" w:rsidRDefault="00EF2187" w:rsidP="00EF2187">
            <w:pPr>
              <w:autoSpaceDE w:val="0"/>
              <w:autoSpaceDN w:val="0"/>
              <w:adjustRightInd w:val="0"/>
              <w:rPr>
                <w:sz w:val="16"/>
                <w:szCs w:val="16"/>
              </w:rPr>
            </w:pPr>
          </w:p>
        </w:tc>
        <w:tc>
          <w:tcPr>
            <w:tcW w:w="1134" w:type="dxa"/>
            <w:tcBorders>
              <w:top w:val="nil"/>
              <w:left w:val="nil"/>
              <w:bottom w:val="single" w:sz="2" w:space="0" w:color="auto"/>
              <w:right w:val="nil"/>
            </w:tcBorders>
          </w:tcPr>
          <w:p w14:paraId="45F3E35E" w14:textId="77777777" w:rsidR="00EF2187" w:rsidRPr="00C453FE" w:rsidRDefault="00EF2187" w:rsidP="00EF2187">
            <w:pPr>
              <w:autoSpaceDE w:val="0"/>
              <w:autoSpaceDN w:val="0"/>
              <w:adjustRightInd w:val="0"/>
              <w:rPr>
                <w:sz w:val="16"/>
                <w:szCs w:val="16"/>
              </w:rPr>
            </w:pPr>
          </w:p>
        </w:tc>
        <w:tc>
          <w:tcPr>
            <w:tcW w:w="1068" w:type="dxa"/>
          </w:tcPr>
          <w:p w14:paraId="38665E4C" w14:textId="77777777" w:rsidR="00EF2187" w:rsidRPr="00C453FE" w:rsidRDefault="00EF2187" w:rsidP="00EF2187">
            <w:pPr>
              <w:autoSpaceDE w:val="0"/>
              <w:autoSpaceDN w:val="0"/>
              <w:adjustRightInd w:val="0"/>
              <w:rPr>
                <w:sz w:val="16"/>
                <w:szCs w:val="16"/>
              </w:rPr>
            </w:pPr>
          </w:p>
        </w:tc>
        <w:tc>
          <w:tcPr>
            <w:tcW w:w="1445" w:type="dxa"/>
          </w:tcPr>
          <w:p w14:paraId="4A3C5895" w14:textId="77777777" w:rsidR="00EF2187" w:rsidRPr="00C453FE" w:rsidRDefault="00EF2187" w:rsidP="00EF2187">
            <w:pPr>
              <w:autoSpaceDE w:val="0"/>
              <w:autoSpaceDN w:val="0"/>
              <w:adjustRightInd w:val="0"/>
              <w:rPr>
                <w:sz w:val="16"/>
                <w:szCs w:val="16"/>
              </w:rPr>
            </w:pPr>
          </w:p>
        </w:tc>
      </w:tr>
      <w:tr w:rsidR="00766EA0" w:rsidRPr="00C453FE" w14:paraId="43FFBD6D" w14:textId="77777777" w:rsidTr="00A942C7">
        <w:trPr>
          <w:trHeight w:val="276"/>
        </w:trPr>
        <w:tc>
          <w:tcPr>
            <w:tcW w:w="236" w:type="dxa"/>
          </w:tcPr>
          <w:p w14:paraId="30958F06" w14:textId="77777777" w:rsidR="00EF2187" w:rsidRPr="00C453FE" w:rsidRDefault="00EF2187" w:rsidP="00EF2187">
            <w:pPr>
              <w:autoSpaceDE w:val="0"/>
              <w:autoSpaceDN w:val="0"/>
              <w:adjustRightInd w:val="0"/>
              <w:jc w:val="center"/>
              <w:rPr>
                <w:sz w:val="18"/>
                <w:szCs w:val="18"/>
              </w:rPr>
            </w:pPr>
          </w:p>
        </w:tc>
        <w:tc>
          <w:tcPr>
            <w:tcW w:w="236" w:type="dxa"/>
          </w:tcPr>
          <w:p w14:paraId="749C9771" w14:textId="77777777" w:rsidR="00EF2187" w:rsidRPr="00C453FE" w:rsidRDefault="00EF2187" w:rsidP="00EF2187">
            <w:pPr>
              <w:autoSpaceDE w:val="0"/>
              <w:autoSpaceDN w:val="0"/>
              <w:adjustRightInd w:val="0"/>
              <w:jc w:val="center"/>
              <w:rPr>
                <w:sz w:val="18"/>
                <w:szCs w:val="18"/>
              </w:rPr>
            </w:pPr>
          </w:p>
        </w:tc>
        <w:tc>
          <w:tcPr>
            <w:tcW w:w="236" w:type="dxa"/>
          </w:tcPr>
          <w:p w14:paraId="366AC815" w14:textId="77777777" w:rsidR="00EF2187" w:rsidRPr="00C453FE" w:rsidRDefault="00EF2187" w:rsidP="00EF2187">
            <w:pPr>
              <w:autoSpaceDE w:val="0"/>
              <w:autoSpaceDN w:val="0"/>
              <w:adjustRightInd w:val="0"/>
              <w:jc w:val="center"/>
              <w:rPr>
                <w:sz w:val="18"/>
                <w:szCs w:val="18"/>
              </w:rPr>
            </w:pPr>
          </w:p>
        </w:tc>
        <w:tc>
          <w:tcPr>
            <w:tcW w:w="236" w:type="dxa"/>
          </w:tcPr>
          <w:p w14:paraId="398A9530" w14:textId="77777777" w:rsidR="00EF2187" w:rsidRPr="00C453FE" w:rsidRDefault="00EF2187" w:rsidP="00EF2187">
            <w:pPr>
              <w:autoSpaceDE w:val="0"/>
              <w:autoSpaceDN w:val="0"/>
              <w:adjustRightInd w:val="0"/>
              <w:jc w:val="center"/>
              <w:rPr>
                <w:sz w:val="18"/>
                <w:szCs w:val="18"/>
              </w:rPr>
            </w:pPr>
          </w:p>
        </w:tc>
        <w:tc>
          <w:tcPr>
            <w:tcW w:w="236" w:type="dxa"/>
          </w:tcPr>
          <w:p w14:paraId="148A17D3" w14:textId="77777777" w:rsidR="00EF2187" w:rsidRPr="00C453FE" w:rsidRDefault="00EF2187" w:rsidP="00EF2187">
            <w:pPr>
              <w:autoSpaceDE w:val="0"/>
              <w:autoSpaceDN w:val="0"/>
              <w:adjustRightInd w:val="0"/>
              <w:jc w:val="center"/>
              <w:rPr>
                <w:sz w:val="18"/>
                <w:szCs w:val="18"/>
              </w:rPr>
            </w:pPr>
          </w:p>
        </w:tc>
        <w:tc>
          <w:tcPr>
            <w:tcW w:w="236" w:type="dxa"/>
          </w:tcPr>
          <w:p w14:paraId="10C0B4C6" w14:textId="77777777" w:rsidR="00EF2187" w:rsidRPr="00C453FE" w:rsidRDefault="00EF2187" w:rsidP="00EF2187">
            <w:pPr>
              <w:autoSpaceDE w:val="0"/>
              <w:autoSpaceDN w:val="0"/>
              <w:adjustRightInd w:val="0"/>
              <w:jc w:val="center"/>
              <w:rPr>
                <w:sz w:val="18"/>
                <w:szCs w:val="18"/>
              </w:rPr>
            </w:pPr>
          </w:p>
        </w:tc>
        <w:tc>
          <w:tcPr>
            <w:tcW w:w="3120" w:type="dxa"/>
          </w:tcPr>
          <w:p w14:paraId="4BE3CF78" w14:textId="77777777" w:rsidR="00EF2187" w:rsidRPr="00C453FE" w:rsidRDefault="00EF2187" w:rsidP="00EF2187">
            <w:pPr>
              <w:autoSpaceDE w:val="0"/>
              <w:autoSpaceDN w:val="0"/>
              <w:adjustRightInd w:val="0"/>
              <w:jc w:val="right"/>
              <w:rPr>
                <w:sz w:val="18"/>
                <w:szCs w:val="18"/>
              </w:rPr>
            </w:pPr>
          </w:p>
        </w:tc>
        <w:tc>
          <w:tcPr>
            <w:tcW w:w="979" w:type="dxa"/>
          </w:tcPr>
          <w:p w14:paraId="7D9B09A1" w14:textId="77777777" w:rsidR="00EF2187" w:rsidRPr="00C453FE" w:rsidRDefault="00EF2187" w:rsidP="00EF2187">
            <w:pPr>
              <w:autoSpaceDE w:val="0"/>
              <w:autoSpaceDN w:val="0"/>
              <w:adjustRightInd w:val="0"/>
              <w:jc w:val="right"/>
              <w:rPr>
                <w:sz w:val="18"/>
                <w:szCs w:val="18"/>
              </w:rPr>
            </w:pPr>
          </w:p>
        </w:tc>
        <w:tc>
          <w:tcPr>
            <w:tcW w:w="5645" w:type="dxa"/>
            <w:gridSpan w:val="5"/>
            <w:hideMark/>
          </w:tcPr>
          <w:p w14:paraId="3FCD59ED" w14:textId="77777777" w:rsidR="00EF2187" w:rsidRPr="00C453FE" w:rsidRDefault="00EF2187" w:rsidP="00EF2187">
            <w:pPr>
              <w:autoSpaceDE w:val="0"/>
              <w:autoSpaceDN w:val="0"/>
              <w:adjustRightInd w:val="0"/>
              <w:rPr>
                <w:sz w:val="18"/>
                <w:szCs w:val="18"/>
              </w:rPr>
            </w:pPr>
            <w:r w:rsidRPr="00C453FE">
              <w:rPr>
                <w:sz w:val="18"/>
                <w:szCs w:val="18"/>
              </w:rPr>
              <w:t>(asignavimų valdytojo ar jo įgalioto asmens pareigų pavadinimas)</w:t>
            </w:r>
          </w:p>
        </w:tc>
      </w:tr>
      <w:tr w:rsidR="00766EA0" w:rsidRPr="00C453FE" w14:paraId="7B7A3E29" w14:textId="77777777" w:rsidTr="00A942C7">
        <w:trPr>
          <w:trHeight w:val="262"/>
        </w:trPr>
        <w:tc>
          <w:tcPr>
            <w:tcW w:w="236" w:type="dxa"/>
          </w:tcPr>
          <w:p w14:paraId="4512E0C1" w14:textId="77777777" w:rsidR="00EF2187" w:rsidRPr="00C453FE" w:rsidRDefault="00EF2187" w:rsidP="00EF2187">
            <w:pPr>
              <w:autoSpaceDE w:val="0"/>
              <w:autoSpaceDN w:val="0"/>
              <w:adjustRightInd w:val="0"/>
              <w:jc w:val="center"/>
              <w:rPr>
                <w:sz w:val="18"/>
                <w:szCs w:val="18"/>
              </w:rPr>
            </w:pPr>
          </w:p>
        </w:tc>
        <w:tc>
          <w:tcPr>
            <w:tcW w:w="236" w:type="dxa"/>
          </w:tcPr>
          <w:p w14:paraId="00452402" w14:textId="77777777" w:rsidR="00EF2187" w:rsidRPr="00C453FE" w:rsidRDefault="00EF2187" w:rsidP="00EF2187">
            <w:pPr>
              <w:autoSpaceDE w:val="0"/>
              <w:autoSpaceDN w:val="0"/>
              <w:adjustRightInd w:val="0"/>
              <w:jc w:val="center"/>
              <w:rPr>
                <w:sz w:val="18"/>
                <w:szCs w:val="18"/>
              </w:rPr>
            </w:pPr>
          </w:p>
        </w:tc>
        <w:tc>
          <w:tcPr>
            <w:tcW w:w="236" w:type="dxa"/>
          </w:tcPr>
          <w:p w14:paraId="778316AC" w14:textId="77777777" w:rsidR="00EF2187" w:rsidRPr="00C453FE" w:rsidRDefault="00EF2187" w:rsidP="00EF2187">
            <w:pPr>
              <w:autoSpaceDE w:val="0"/>
              <w:autoSpaceDN w:val="0"/>
              <w:adjustRightInd w:val="0"/>
              <w:jc w:val="center"/>
              <w:rPr>
                <w:sz w:val="18"/>
                <w:szCs w:val="18"/>
              </w:rPr>
            </w:pPr>
          </w:p>
        </w:tc>
        <w:tc>
          <w:tcPr>
            <w:tcW w:w="236" w:type="dxa"/>
          </w:tcPr>
          <w:p w14:paraId="7B09BC4B" w14:textId="77777777" w:rsidR="00EF2187" w:rsidRPr="00C453FE" w:rsidRDefault="00EF2187" w:rsidP="00EF2187">
            <w:pPr>
              <w:autoSpaceDE w:val="0"/>
              <w:autoSpaceDN w:val="0"/>
              <w:adjustRightInd w:val="0"/>
              <w:jc w:val="center"/>
              <w:rPr>
                <w:sz w:val="18"/>
                <w:szCs w:val="18"/>
              </w:rPr>
            </w:pPr>
          </w:p>
        </w:tc>
        <w:tc>
          <w:tcPr>
            <w:tcW w:w="236" w:type="dxa"/>
          </w:tcPr>
          <w:p w14:paraId="3F89828E" w14:textId="77777777" w:rsidR="00EF2187" w:rsidRPr="00C453FE" w:rsidRDefault="00EF2187" w:rsidP="00EF2187">
            <w:pPr>
              <w:autoSpaceDE w:val="0"/>
              <w:autoSpaceDN w:val="0"/>
              <w:adjustRightInd w:val="0"/>
              <w:jc w:val="center"/>
              <w:rPr>
                <w:sz w:val="18"/>
                <w:szCs w:val="18"/>
              </w:rPr>
            </w:pPr>
          </w:p>
        </w:tc>
        <w:tc>
          <w:tcPr>
            <w:tcW w:w="236" w:type="dxa"/>
          </w:tcPr>
          <w:p w14:paraId="19625E6D" w14:textId="77777777" w:rsidR="00EF2187" w:rsidRPr="00C453FE" w:rsidRDefault="00EF2187" w:rsidP="00EF2187">
            <w:pPr>
              <w:autoSpaceDE w:val="0"/>
              <w:autoSpaceDN w:val="0"/>
              <w:adjustRightInd w:val="0"/>
              <w:jc w:val="center"/>
              <w:rPr>
                <w:sz w:val="18"/>
                <w:szCs w:val="18"/>
              </w:rPr>
            </w:pPr>
          </w:p>
        </w:tc>
        <w:tc>
          <w:tcPr>
            <w:tcW w:w="3120" w:type="dxa"/>
          </w:tcPr>
          <w:p w14:paraId="6DCD3118" w14:textId="77777777" w:rsidR="00EF2187" w:rsidRPr="00C453FE" w:rsidRDefault="00EF2187" w:rsidP="00EF2187">
            <w:pPr>
              <w:autoSpaceDE w:val="0"/>
              <w:autoSpaceDN w:val="0"/>
              <w:adjustRightInd w:val="0"/>
              <w:jc w:val="right"/>
              <w:rPr>
                <w:sz w:val="18"/>
                <w:szCs w:val="18"/>
              </w:rPr>
            </w:pPr>
          </w:p>
        </w:tc>
        <w:tc>
          <w:tcPr>
            <w:tcW w:w="979" w:type="dxa"/>
          </w:tcPr>
          <w:p w14:paraId="73E15A14" w14:textId="77777777" w:rsidR="00EF2187" w:rsidRPr="00C453FE" w:rsidRDefault="00EF2187" w:rsidP="00EF2187">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2749B4EB" w14:textId="77777777" w:rsidR="00EF2187" w:rsidRPr="00C453FE" w:rsidRDefault="00EF2187" w:rsidP="00EF2187">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51AE5464" w14:textId="77777777" w:rsidR="00EF2187" w:rsidRPr="00C453FE" w:rsidRDefault="00EF2187" w:rsidP="00EF2187">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27E862F0" w14:textId="77777777" w:rsidR="00EF2187" w:rsidRPr="00C453FE" w:rsidRDefault="00EF2187" w:rsidP="00EF2187">
            <w:pPr>
              <w:autoSpaceDE w:val="0"/>
              <w:autoSpaceDN w:val="0"/>
              <w:adjustRightInd w:val="0"/>
              <w:jc w:val="center"/>
              <w:rPr>
                <w:sz w:val="18"/>
                <w:szCs w:val="18"/>
              </w:rPr>
            </w:pPr>
          </w:p>
        </w:tc>
        <w:tc>
          <w:tcPr>
            <w:tcW w:w="1068" w:type="dxa"/>
          </w:tcPr>
          <w:p w14:paraId="1928462A" w14:textId="77777777" w:rsidR="00EF2187" w:rsidRPr="00C453FE" w:rsidRDefault="00EF2187" w:rsidP="00EF2187">
            <w:pPr>
              <w:autoSpaceDE w:val="0"/>
              <w:autoSpaceDN w:val="0"/>
              <w:adjustRightInd w:val="0"/>
              <w:jc w:val="center"/>
              <w:rPr>
                <w:sz w:val="18"/>
                <w:szCs w:val="18"/>
              </w:rPr>
            </w:pPr>
          </w:p>
        </w:tc>
        <w:tc>
          <w:tcPr>
            <w:tcW w:w="1445" w:type="dxa"/>
          </w:tcPr>
          <w:p w14:paraId="39187CD8" w14:textId="77777777" w:rsidR="00EF2187" w:rsidRPr="00C453FE" w:rsidRDefault="00EF2187" w:rsidP="00EF2187">
            <w:pPr>
              <w:autoSpaceDE w:val="0"/>
              <w:autoSpaceDN w:val="0"/>
              <w:adjustRightInd w:val="0"/>
              <w:jc w:val="center"/>
              <w:rPr>
                <w:sz w:val="18"/>
                <w:szCs w:val="18"/>
              </w:rPr>
            </w:pPr>
          </w:p>
        </w:tc>
      </w:tr>
      <w:tr w:rsidR="00766EA0" w:rsidRPr="00C453FE" w14:paraId="00FAD541" w14:textId="77777777" w:rsidTr="00A942C7">
        <w:trPr>
          <w:trHeight w:val="250"/>
        </w:trPr>
        <w:tc>
          <w:tcPr>
            <w:tcW w:w="236" w:type="dxa"/>
          </w:tcPr>
          <w:p w14:paraId="1BAFA6FA" w14:textId="77777777" w:rsidR="00EF2187" w:rsidRPr="00C453FE" w:rsidRDefault="00EF2187" w:rsidP="00EF2187">
            <w:pPr>
              <w:autoSpaceDE w:val="0"/>
              <w:autoSpaceDN w:val="0"/>
              <w:adjustRightInd w:val="0"/>
              <w:jc w:val="center"/>
              <w:rPr>
                <w:sz w:val="18"/>
                <w:szCs w:val="18"/>
              </w:rPr>
            </w:pPr>
          </w:p>
        </w:tc>
        <w:tc>
          <w:tcPr>
            <w:tcW w:w="236" w:type="dxa"/>
          </w:tcPr>
          <w:p w14:paraId="3CA596DE" w14:textId="77777777" w:rsidR="00EF2187" w:rsidRPr="00C453FE" w:rsidRDefault="00EF2187" w:rsidP="00EF2187">
            <w:pPr>
              <w:autoSpaceDE w:val="0"/>
              <w:autoSpaceDN w:val="0"/>
              <w:adjustRightInd w:val="0"/>
              <w:jc w:val="center"/>
              <w:rPr>
                <w:sz w:val="18"/>
                <w:szCs w:val="18"/>
              </w:rPr>
            </w:pPr>
          </w:p>
        </w:tc>
        <w:tc>
          <w:tcPr>
            <w:tcW w:w="236" w:type="dxa"/>
          </w:tcPr>
          <w:p w14:paraId="37999884" w14:textId="77777777" w:rsidR="00EF2187" w:rsidRPr="00C453FE" w:rsidRDefault="00EF2187" w:rsidP="00EF2187">
            <w:pPr>
              <w:autoSpaceDE w:val="0"/>
              <w:autoSpaceDN w:val="0"/>
              <w:adjustRightInd w:val="0"/>
              <w:jc w:val="center"/>
              <w:rPr>
                <w:sz w:val="18"/>
                <w:szCs w:val="18"/>
              </w:rPr>
            </w:pPr>
          </w:p>
        </w:tc>
        <w:tc>
          <w:tcPr>
            <w:tcW w:w="236" w:type="dxa"/>
          </w:tcPr>
          <w:p w14:paraId="1A7CDFF0" w14:textId="77777777" w:rsidR="00EF2187" w:rsidRPr="00C453FE" w:rsidRDefault="00EF2187" w:rsidP="00EF2187">
            <w:pPr>
              <w:autoSpaceDE w:val="0"/>
              <w:autoSpaceDN w:val="0"/>
              <w:adjustRightInd w:val="0"/>
              <w:jc w:val="center"/>
              <w:rPr>
                <w:sz w:val="18"/>
                <w:szCs w:val="18"/>
              </w:rPr>
            </w:pPr>
          </w:p>
        </w:tc>
        <w:tc>
          <w:tcPr>
            <w:tcW w:w="236" w:type="dxa"/>
          </w:tcPr>
          <w:p w14:paraId="43A7C7D0" w14:textId="77777777" w:rsidR="00EF2187" w:rsidRPr="00C453FE" w:rsidRDefault="00EF2187" w:rsidP="00EF2187">
            <w:pPr>
              <w:autoSpaceDE w:val="0"/>
              <w:autoSpaceDN w:val="0"/>
              <w:adjustRightInd w:val="0"/>
              <w:jc w:val="center"/>
              <w:rPr>
                <w:sz w:val="18"/>
                <w:szCs w:val="18"/>
              </w:rPr>
            </w:pPr>
          </w:p>
        </w:tc>
        <w:tc>
          <w:tcPr>
            <w:tcW w:w="236" w:type="dxa"/>
          </w:tcPr>
          <w:p w14:paraId="16A9574C" w14:textId="77777777" w:rsidR="00EF2187" w:rsidRPr="00C453FE" w:rsidRDefault="00EF2187" w:rsidP="00EF2187">
            <w:pPr>
              <w:autoSpaceDE w:val="0"/>
              <w:autoSpaceDN w:val="0"/>
              <w:adjustRightInd w:val="0"/>
              <w:jc w:val="center"/>
              <w:rPr>
                <w:sz w:val="18"/>
                <w:szCs w:val="18"/>
              </w:rPr>
            </w:pPr>
          </w:p>
        </w:tc>
        <w:tc>
          <w:tcPr>
            <w:tcW w:w="3120" w:type="dxa"/>
          </w:tcPr>
          <w:p w14:paraId="7986C530" w14:textId="77777777" w:rsidR="00EF2187" w:rsidRPr="00C453FE" w:rsidRDefault="00EF2187" w:rsidP="00EF2187">
            <w:pPr>
              <w:autoSpaceDE w:val="0"/>
              <w:autoSpaceDN w:val="0"/>
              <w:adjustRightInd w:val="0"/>
              <w:jc w:val="right"/>
              <w:rPr>
                <w:sz w:val="18"/>
                <w:szCs w:val="18"/>
              </w:rPr>
            </w:pPr>
          </w:p>
        </w:tc>
        <w:tc>
          <w:tcPr>
            <w:tcW w:w="979" w:type="dxa"/>
          </w:tcPr>
          <w:p w14:paraId="4247C6B0" w14:textId="77777777" w:rsidR="00EF2187" w:rsidRPr="00C453FE" w:rsidRDefault="00EF2187" w:rsidP="00EF2187">
            <w:pPr>
              <w:autoSpaceDE w:val="0"/>
              <w:autoSpaceDN w:val="0"/>
              <w:adjustRightInd w:val="0"/>
              <w:jc w:val="right"/>
              <w:rPr>
                <w:sz w:val="18"/>
                <w:szCs w:val="18"/>
              </w:rPr>
            </w:pPr>
          </w:p>
        </w:tc>
        <w:tc>
          <w:tcPr>
            <w:tcW w:w="1289" w:type="dxa"/>
            <w:hideMark/>
          </w:tcPr>
          <w:p w14:paraId="569E1857" w14:textId="77777777" w:rsidR="00EF2187" w:rsidRPr="00C453FE" w:rsidRDefault="00EF2187" w:rsidP="00EF2187">
            <w:pPr>
              <w:autoSpaceDE w:val="0"/>
              <w:autoSpaceDN w:val="0"/>
              <w:adjustRightInd w:val="0"/>
              <w:rPr>
                <w:sz w:val="18"/>
                <w:szCs w:val="18"/>
              </w:rPr>
            </w:pPr>
            <w:r w:rsidRPr="00C453FE">
              <w:rPr>
                <w:sz w:val="18"/>
                <w:szCs w:val="18"/>
              </w:rPr>
              <w:t>(parašas)</w:t>
            </w:r>
          </w:p>
        </w:tc>
        <w:tc>
          <w:tcPr>
            <w:tcW w:w="709" w:type="dxa"/>
          </w:tcPr>
          <w:p w14:paraId="0A18A99C" w14:textId="77777777" w:rsidR="00EF2187" w:rsidRPr="00C453FE" w:rsidRDefault="00EF2187" w:rsidP="00EF2187">
            <w:pPr>
              <w:autoSpaceDE w:val="0"/>
              <w:autoSpaceDN w:val="0"/>
              <w:adjustRightInd w:val="0"/>
              <w:rPr>
                <w:sz w:val="18"/>
                <w:szCs w:val="18"/>
              </w:rPr>
            </w:pPr>
          </w:p>
        </w:tc>
        <w:tc>
          <w:tcPr>
            <w:tcW w:w="1134" w:type="dxa"/>
          </w:tcPr>
          <w:p w14:paraId="6F2F7DA4" w14:textId="77777777" w:rsidR="00EF2187" w:rsidRPr="00C453FE" w:rsidRDefault="00EF2187" w:rsidP="00EF2187">
            <w:pPr>
              <w:autoSpaceDE w:val="0"/>
              <w:autoSpaceDN w:val="0"/>
              <w:adjustRightInd w:val="0"/>
              <w:rPr>
                <w:sz w:val="18"/>
                <w:szCs w:val="18"/>
              </w:rPr>
            </w:pPr>
          </w:p>
        </w:tc>
        <w:tc>
          <w:tcPr>
            <w:tcW w:w="1068" w:type="dxa"/>
          </w:tcPr>
          <w:p w14:paraId="0BF3F0B8" w14:textId="77777777" w:rsidR="00EF2187" w:rsidRPr="00C453FE" w:rsidRDefault="00EF2187" w:rsidP="00EF2187">
            <w:pPr>
              <w:autoSpaceDE w:val="0"/>
              <w:autoSpaceDN w:val="0"/>
              <w:adjustRightInd w:val="0"/>
              <w:rPr>
                <w:sz w:val="18"/>
                <w:szCs w:val="18"/>
              </w:rPr>
            </w:pPr>
          </w:p>
        </w:tc>
        <w:tc>
          <w:tcPr>
            <w:tcW w:w="1445" w:type="dxa"/>
          </w:tcPr>
          <w:p w14:paraId="28668B4D" w14:textId="77777777" w:rsidR="00EF2187" w:rsidRPr="00C453FE" w:rsidRDefault="00EF2187" w:rsidP="00EF2187">
            <w:pPr>
              <w:autoSpaceDE w:val="0"/>
              <w:autoSpaceDN w:val="0"/>
              <w:adjustRightInd w:val="0"/>
              <w:jc w:val="right"/>
              <w:rPr>
                <w:sz w:val="18"/>
                <w:szCs w:val="18"/>
              </w:rPr>
            </w:pPr>
          </w:p>
        </w:tc>
      </w:tr>
      <w:tr w:rsidR="00766EA0" w:rsidRPr="00C453FE" w14:paraId="0AED9E95" w14:textId="77777777" w:rsidTr="00A942C7">
        <w:trPr>
          <w:trHeight w:val="262"/>
        </w:trPr>
        <w:tc>
          <w:tcPr>
            <w:tcW w:w="236" w:type="dxa"/>
          </w:tcPr>
          <w:p w14:paraId="31D3CEA5" w14:textId="77777777" w:rsidR="00EF2187" w:rsidRPr="00C453FE" w:rsidRDefault="00EF2187" w:rsidP="00EF2187">
            <w:pPr>
              <w:autoSpaceDE w:val="0"/>
              <w:autoSpaceDN w:val="0"/>
              <w:adjustRightInd w:val="0"/>
              <w:jc w:val="center"/>
              <w:rPr>
                <w:sz w:val="18"/>
                <w:szCs w:val="18"/>
              </w:rPr>
            </w:pPr>
          </w:p>
        </w:tc>
        <w:tc>
          <w:tcPr>
            <w:tcW w:w="236" w:type="dxa"/>
          </w:tcPr>
          <w:p w14:paraId="25AB53FB" w14:textId="77777777" w:rsidR="00EF2187" w:rsidRPr="00C453FE" w:rsidRDefault="00EF2187" w:rsidP="00EF2187">
            <w:pPr>
              <w:autoSpaceDE w:val="0"/>
              <w:autoSpaceDN w:val="0"/>
              <w:adjustRightInd w:val="0"/>
              <w:jc w:val="center"/>
              <w:rPr>
                <w:sz w:val="18"/>
                <w:szCs w:val="18"/>
              </w:rPr>
            </w:pPr>
          </w:p>
        </w:tc>
        <w:tc>
          <w:tcPr>
            <w:tcW w:w="236" w:type="dxa"/>
          </w:tcPr>
          <w:p w14:paraId="38C18077" w14:textId="77777777" w:rsidR="00EF2187" w:rsidRPr="00C453FE" w:rsidRDefault="00EF2187" w:rsidP="00EF2187">
            <w:pPr>
              <w:autoSpaceDE w:val="0"/>
              <w:autoSpaceDN w:val="0"/>
              <w:adjustRightInd w:val="0"/>
              <w:jc w:val="center"/>
              <w:rPr>
                <w:sz w:val="18"/>
                <w:szCs w:val="18"/>
              </w:rPr>
            </w:pPr>
          </w:p>
        </w:tc>
        <w:tc>
          <w:tcPr>
            <w:tcW w:w="236" w:type="dxa"/>
          </w:tcPr>
          <w:p w14:paraId="726A20DE" w14:textId="77777777" w:rsidR="00EF2187" w:rsidRPr="00C453FE" w:rsidRDefault="00EF2187" w:rsidP="00EF2187">
            <w:pPr>
              <w:autoSpaceDE w:val="0"/>
              <w:autoSpaceDN w:val="0"/>
              <w:adjustRightInd w:val="0"/>
              <w:jc w:val="center"/>
              <w:rPr>
                <w:sz w:val="18"/>
                <w:szCs w:val="18"/>
              </w:rPr>
            </w:pPr>
          </w:p>
        </w:tc>
        <w:tc>
          <w:tcPr>
            <w:tcW w:w="236" w:type="dxa"/>
          </w:tcPr>
          <w:p w14:paraId="6C7BDFAE" w14:textId="77777777" w:rsidR="00EF2187" w:rsidRPr="00C453FE" w:rsidRDefault="00EF2187" w:rsidP="00EF2187">
            <w:pPr>
              <w:autoSpaceDE w:val="0"/>
              <w:autoSpaceDN w:val="0"/>
              <w:adjustRightInd w:val="0"/>
              <w:jc w:val="center"/>
              <w:rPr>
                <w:sz w:val="18"/>
                <w:szCs w:val="18"/>
              </w:rPr>
            </w:pPr>
          </w:p>
        </w:tc>
        <w:tc>
          <w:tcPr>
            <w:tcW w:w="236" w:type="dxa"/>
          </w:tcPr>
          <w:p w14:paraId="6740F9F0" w14:textId="77777777" w:rsidR="00EF2187" w:rsidRPr="00C453FE" w:rsidRDefault="00EF2187" w:rsidP="00EF2187">
            <w:pPr>
              <w:autoSpaceDE w:val="0"/>
              <w:autoSpaceDN w:val="0"/>
              <w:adjustRightInd w:val="0"/>
              <w:jc w:val="center"/>
              <w:rPr>
                <w:sz w:val="18"/>
                <w:szCs w:val="18"/>
              </w:rPr>
            </w:pPr>
          </w:p>
        </w:tc>
        <w:tc>
          <w:tcPr>
            <w:tcW w:w="3120" w:type="dxa"/>
          </w:tcPr>
          <w:p w14:paraId="42C16366" w14:textId="77777777" w:rsidR="00EF2187" w:rsidRPr="00C453FE" w:rsidRDefault="00EF2187" w:rsidP="00EF2187">
            <w:pPr>
              <w:autoSpaceDE w:val="0"/>
              <w:autoSpaceDN w:val="0"/>
              <w:adjustRightInd w:val="0"/>
              <w:jc w:val="right"/>
              <w:rPr>
                <w:sz w:val="18"/>
                <w:szCs w:val="18"/>
              </w:rPr>
            </w:pPr>
          </w:p>
        </w:tc>
        <w:tc>
          <w:tcPr>
            <w:tcW w:w="979" w:type="dxa"/>
          </w:tcPr>
          <w:p w14:paraId="100F1986" w14:textId="77777777" w:rsidR="00EF2187" w:rsidRPr="00C453FE" w:rsidRDefault="00EF2187" w:rsidP="00EF2187">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2E52D883" w14:textId="77777777" w:rsidR="00EF2187" w:rsidRPr="00C453FE" w:rsidRDefault="00EF2187" w:rsidP="00EF2187">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3B48E139" w14:textId="77777777" w:rsidR="00EF2187" w:rsidRPr="00C453FE" w:rsidRDefault="00EF2187" w:rsidP="00EF2187">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75F5140E" w14:textId="77777777" w:rsidR="00EF2187" w:rsidRPr="00C453FE" w:rsidRDefault="00EF2187" w:rsidP="00EF2187">
            <w:pPr>
              <w:autoSpaceDE w:val="0"/>
              <w:autoSpaceDN w:val="0"/>
              <w:adjustRightInd w:val="0"/>
              <w:jc w:val="center"/>
              <w:rPr>
                <w:sz w:val="18"/>
                <w:szCs w:val="18"/>
              </w:rPr>
            </w:pPr>
          </w:p>
        </w:tc>
        <w:tc>
          <w:tcPr>
            <w:tcW w:w="1068" w:type="dxa"/>
          </w:tcPr>
          <w:p w14:paraId="560F60CF" w14:textId="77777777" w:rsidR="00EF2187" w:rsidRPr="00C453FE" w:rsidRDefault="00EF2187" w:rsidP="00EF2187">
            <w:pPr>
              <w:autoSpaceDE w:val="0"/>
              <w:autoSpaceDN w:val="0"/>
              <w:adjustRightInd w:val="0"/>
              <w:jc w:val="center"/>
              <w:rPr>
                <w:sz w:val="18"/>
                <w:szCs w:val="18"/>
              </w:rPr>
            </w:pPr>
          </w:p>
        </w:tc>
        <w:tc>
          <w:tcPr>
            <w:tcW w:w="1445" w:type="dxa"/>
          </w:tcPr>
          <w:p w14:paraId="2701CBA1" w14:textId="77777777" w:rsidR="00EF2187" w:rsidRPr="00C453FE" w:rsidRDefault="00EF2187" w:rsidP="00EF2187">
            <w:pPr>
              <w:autoSpaceDE w:val="0"/>
              <w:autoSpaceDN w:val="0"/>
              <w:adjustRightInd w:val="0"/>
              <w:jc w:val="right"/>
              <w:rPr>
                <w:sz w:val="18"/>
                <w:szCs w:val="18"/>
              </w:rPr>
            </w:pPr>
          </w:p>
        </w:tc>
      </w:tr>
      <w:tr w:rsidR="00766EA0" w:rsidRPr="00C453FE" w14:paraId="290240D2" w14:textId="77777777" w:rsidTr="00A942C7">
        <w:trPr>
          <w:trHeight w:val="250"/>
        </w:trPr>
        <w:tc>
          <w:tcPr>
            <w:tcW w:w="236" w:type="dxa"/>
          </w:tcPr>
          <w:p w14:paraId="58E96B5B" w14:textId="77777777" w:rsidR="00EF2187" w:rsidRPr="00C453FE" w:rsidRDefault="00EF2187" w:rsidP="00EF2187">
            <w:pPr>
              <w:autoSpaceDE w:val="0"/>
              <w:autoSpaceDN w:val="0"/>
              <w:adjustRightInd w:val="0"/>
              <w:jc w:val="center"/>
              <w:rPr>
                <w:sz w:val="18"/>
                <w:szCs w:val="18"/>
              </w:rPr>
            </w:pPr>
          </w:p>
        </w:tc>
        <w:tc>
          <w:tcPr>
            <w:tcW w:w="236" w:type="dxa"/>
          </w:tcPr>
          <w:p w14:paraId="0DC868DD" w14:textId="77777777" w:rsidR="00EF2187" w:rsidRPr="00C453FE" w:rsidRDefault="00EF2187" w:rsidP="00EF2187">
            <w:pPr>
              <w:autoSpaceDE w:val="0"/>
              <w:autoSpaceDN w:val="0"/>
              <w:adjustRightInd w:val="0"/>
              <w:jc w:val="center"/>
              <w:rPr>
                <w:sz w:val="18"/>
                <w:szCs w:val="18"/>
              </w:rPr>
            </w:pPr>
          </w:p>
        </w:tc>
        <w:tc>
          <w:tcPr>
            <w:tcW w:w="236" w:type="dxa"/>
          </w:tcPr>
          <w:p w14:paraId="5C6BA1DA" w14:textId="77777777" w:rsidR="00EF2187" w:rsidRPr="00C453FE" w:rsidRDefault="00EF2187" w:rsidP="00EF2187">
            <w:pPr>
              <w:autoSpaceDE w:val="0"/>
              <w:autoSpaceDN w:val="0"/>
              <w:adjustRightInd w:val="0"/>
              <w:jc w:val="center"/>
              <w:rPr>
                <w:sz w:val="18"/>
                <w:szCs w:val="18"/>
              </w:rPr>
            </w:pPr>
          </w:p>
        </w:tc>
        <w:tc>
          <w:tcPr>
            <w:tcW w:w="236" w:type="dxa"/>
          </w:tcPr>
          <w:p w14:paraId="282D118C" w14:textId="77777777" w:rsidR="00EF2187" w:rsidRPr="00C453FE" w:rsidRDefault="00EF2187" w:rsidP="00EF2187">
            <w:pPr>
              <w:autoSpaceDE w:val="0"/>
              <w:autoSpaceDN w:val="0"/>
              <w:adjustRightInd w:val="0"/>
              <w:jc w:val="center"/>
              <w:rPr>
                <w:sz w:val="18"/>
                <w:szCs w:val="18"/>
              </w:rPr>
            </w:pPr>
          </w:p>
        </w:tc>
        <w:tc>
          <w:tcPr>
            <w:tcW w:w="236" w:type="dxa"/>
          </w:tcPr>
          <w:p w14:paraId="6406EA2B" w14:textId="77777777" w:rsidR="00EF2187" w:rsidRPr="00C453FE" w:rsidRDefault="00EF2187" w:rsidP="00EF2187">
            <w:pPr>
              <w:autoSpaceDE w:val="0"/>
              <w:autoSpaceDN w:val="0"/>
              <w:adjustRightInd w:val="0"/>
              <w:jc w:val="center"/>
              <w:rPr>
                <w:sz w:val="18"/>
                <w:szCs w:val="18"/>
              </w:rPr>
            </w:pPr>
          </w:p>
        </w:tc>
        <w:tc>
          <w:tcPr>
            <w:tcW w:w="236" w:type="dxa"/>
          </w:tcPr>
          <w:p w14:paraId="78526A4E" w14:textId="77777777" w:rsidR="00EF2187" w:rsidRPr="00C453FE" w:rsidRDefault="00EF2187" w:rsidP="00EF2187">
            <w:pPr>
              <w:autoSpaceDE w:val="0"/>
              <w:autoSpaceDN w:val="0"/>
              <w:adjustRightInd w:val="0"/>
              <w:jc w:val="center"/>
              <w:rPr>
                <w:sz w:val="18"/>
                <w:szCs w:val="18"/>
              </w:rPr>
            </w:pPr>
          </w:p>
        </w:tc>
        <w:tc>
          <w:tcPr>
            <w:tcW w:w="3120" w:type="dxa"/>
          </w:tcPr>
          <w:p w14:paraId="0CC527C1" w14:textId="77777777" w:rsidR="00EF2187" w:rsidRPr="00C453FE" w:rsidRDefault="00EF2187" w:rsidP="00EF2187">
            <w:pPr>
              <w:autoSpaceDE w:val="0"/>
              <w:autoSpaceDN w:val="0"/>
              <w:adjustRightInd w:val="0"/>
              <w:jc w:val="right"/>
              <w:rPr>
                <w:sz w:val="18"/>
                <w:szCs w:val="18"/>
              </w:rPr>
            </w:pPr>
          </w:p>
        </w:tc>
        <w:tc>
          <w:tcPr>
            <w:tcW w:w="979" w:type="dxa"/>
          </w:tcPr>
          <w:p w14:paraId="0292BC82" w14:textId="77777777" w:rsidR="00EF2187" w:rsidRPr="00C453FE" w:rsidRDefault="00EF2187" w:rsidP="00EF2187">
            <w:pPr>
              <w:autoSpaceDE w:val="0"/>
              <w:autoSpaceDN w:val="0"/>
              <w:adjustRightInd w:val="0"/>
              <w:jc w:val="right"/>
              <w:rPr>
                <w:sz w:val="18"/>
                <w:szCs w:val="18"/>
              </w:rPr>
            </w:pPr>
          </w:p>
        </w:tc>
        <w:tc>
          <w:tcPr>
            <w:tcW w:w="1998" w:type="dxa"/>
            <w:gridSpan w:val="2"/>
            <w:hideMark/>
          </w:tcPr>
          <w:p w14:paraId="52566CD7" w14:textId="77777777" w:rsidR="00EF2187" w:rsidRPr="00C453FE" w:rsidRDefault="00EF2187" w:rsidP="00EF2187">
            <w:pPr>
              <w:autoSpaceDE w:val="0"/>
              <w:autoSpaceDN w:val="0"/>
              <w:adjustRightInd w:val="0"/>
              <w:rPr>
                <w:sz w:val="18"/>
                <w:szCs w:val="18"/>
              </w:rPr>
            </w:pPr>
            <w:r w:rsidRPr="00C453FE">
              <w:rPr>
                <w:sz w:val="18"/>
                <w:szCs w:val="18"/>
              </w:rPr>
              <w:t>(vardas ir pavardė)</w:t>
            </w:r>
          </w:p>
        </w:tc>
        <w:tc>
          <w:tcPr>
            <w:tcW w:w="1134" w:type="dxa"/>
          </w:tcPr>
          <w:p w14:paraId="589A54FD" w14:textId="77777777" w:rsidR="00EF2187" w:rsidRPr="00C453FE" w:rsidRDefault="00EF2187" w:rsidP="00EF2187">
            <w:pPr>
              <w:autoSpaceDE w:val="0"/>
              <w:autoSpaceDN w:val="0"/>
              <w:adjustRightInd w:val="0"/>
              <w:jc w:val="center"/>
              <w:rPr>
                <w:sz w:val="18"/>
                <w:szCs w:val="18"/>
              </w:rPr>
            </w:pPr>
          </w:p>
        </w:tc>
        <w:tc>
          <w:tcPr>
            <w:tcW w:w="1068" w:type="dxa"/>
          </w:tcPr>
          <w:p w14:paraId="33BB596F" w14:textId="77777777" w:rsidR="00EF2187" w:rsidRPr="00C453FE" w:rsidRDefault="00EF2187" w:rsidP="00EF2187">
            <w:pPr>
              <w:autoSpaceDE w:val="0"/>
              <w:autoSpaceDN w:val="0"/>
              <w:adjustRightInd w:val="0"/>
              <w:jc w:val="center"/>
              <w:rPr>
                <w:sz w:val="18"/>
                <w:szCs w:val="18"/>
              </w:rPr>
            </w:pPr>
          </w:p>
        </w:tc>
        <w:tc>
          <w:tcPr>
            <w:tcW w:w="1445" w:type="dxa"/>
          </w:tcPr>
          <w:p w14:paraId="3562C3E7" w14:textId="77777777" w:rsidR="00EF2187" w:rsidRPr="00C453FE" w:rsidRDefault="00EF2187" w:rsidP="00EF2187">
            <w:pPr>
              <w:autoSpaceDE w:val="0"/>
              <w:autoSpaceDN w:val="0"/>
              <w:adjustRightInd w:val="0"/>
              <w:jc w:val="right"/>
              <w:rPr>
                <w:sz w:val="18"/>
                <w:szCs w:val="18"/>
              </w:rPr>
            </w:pPr>
          </w:p>
        </w:tc>
      </w:tr>
      <w:tr w:rsidR="00766EA0" w:rsidRPr="00C453FE" w14:paraId="1140DD1B" w14:textId="77777777" w:rsidTr="00A942C7">
        <w:trPr>
          <w:trHeight w:val="238"/>
        </w:trPr>
        <w:tc>
          <w:tcPr>
            <w:tcW w:w="236" w:type="dxa"/>
          </w:tcPr>
          <w:p w14:paraId="567D9234" w14:textId="77777777" w:rsidR="00EF2187" w:rsidRPr="00C453FE" w:rsidRDefault="00EF2187" w:rsidP="00EF2187">
            <w:pPr>
              <w:autoSpaceDE w:val="0"/>
              <w:autoSpaceDN w:val="0"/>
              <w:adjustRightInd w:val="0"/>
              <w:jc w:val="center"/>
              <w:rPr>
                <w:sz w:val="18"/>
                <w:szCs w:val="18"/>
              </w:rPr>
            </w:pPr>
          </w:p>
        </w:tc>
        <w:tc>
          <w:tcPr>
            <w:tcW w:w="236" w:type="dxa"/>
          </w:tcPr>
          <w:p w14:paraId="2A5EAD88" w14:textId="77777777" w:rsidR="00EF2187" w:rsidRPr="00C453FE" w:rsidRDefault="00EF2187" w:rsidP="00EF2187">
            <w:pPr>
              <w:autoSpaceDE w:val="0"/>
              <w:autoSpaceDN w:val="0"/>
              <w:adjustRightInd w:val="0"/>
              <w:jc w:val="center"/>
              <w:rPr>
                <w:sz w:val="18"/>
                <w:szCs w:val="18"/>
              </w:rPr>
            </w:pPr>
          </w:p>
        </w:tc>
        <w:tc>
          <w:tcPr>
            <w:tcW w:w="236" w:type="dxa"/>
          </w:tcPr>
          <w:p w14:paraId="0D340FAE" w14:textId="77777777" w:rsidR="00EF2187" w:rsidRPr="00C453FE" w:rsidRDefault="00EF2187" w:rsidP="00EF2187">
            <w:pPr>
              <w:autoSpaceDE w:val="0"/>
              <w:autoSpaceDN w:val="0"/>
              <w:adjustRightInd w:val="0"/>
              <w:jc w:val="center"/>
              <w:rPr>
                <w:sz w:val="18"/>
                <w:szCs w:val="18"/>
              </w:rPr>
            </w:pPr>
          </w:p>
        </w:tc>
        <w:tc>
          <w:tcPr>
            <w:tcW w:w="236" w:type="dxa"/>
          </w:tcPr>
          <w:p w14:paraId="214A2E73" w14:textId="77777777" w:rsidR="00EF2187" w:rsidRPr="00C453FE" w:rsidRDefault="00EF2187" w:rsidP="00EF2187">
            <w:pPr>
              <w:autoSpaceDE w:val="0"/>
              <w:autoSpaceDN w:val="0"/>
              <w:adjustRightInd w:val="0"/>
              <w:jc w:val="center"/>
              <w:rPr>
                <w:sz w:val="18"/>
                <w:szCs w:val="18"/>
              </w:rPr>
            </w:pPr>
          </w:p>
        </w:tc>
        <w:tc>
          <w:tcPr>
            <w:tcW w:w="236" w:type="dxa"/>
          </w:tcPr>
          <w:p w14:paraId="35E4BA02" w14:textId="77777777" w:rsidR="00EF2187" w:rsidRPr="00C453FE" w:rsidRDefault="00EF2187" w:rsidP="00EF2187">
            <w:pPr>
              <w:autoSpaceDE w:val="0"/>
              <w:autoSpaceDN w:val="0"/>
              <w:adjustRightInd w:val="0"/>
              <w:jc w:val="center"/>
              <w:rPr>
                <w:sz w:val="18"/>
                <w:szCs w:val="18"/>
              </w:rPr>
            </w:pPr>
          </w:p>
        </w:tc>
        <w:tc>
          <w:tcPr>
            <w:tcW w:w="236" w:type="dxa"/>
          </w:tcPr>
          <w:p w14:paraId="22C0BC77" w14:textId="77777777" w:rsidR="00EF2187" w:rsidRPr="00C453FE" w:rsidRDefault="00EF2187" w:rsidP="00EF2187">
            <w:pPr>
              <w:autoSpaceDE w:val="0"/>
              <w:autoSpaceDN w:val="0"/>
              <w:adjustRightInd w:val="0"/>
              <w:jc w:val="center"/>
              <w:rPr>
                <w:sz w:val="18"/>
                <w:szCs w:val="18"/>
              </w:rPr>
            </w:pPr>
          </w:p>
        </w:tc>
        <w:tc>
          <w:tcPr>
            <w:tcW w:w="3120" w:type="dxa"/>
          </w:tcPr>
          <w:p w14:paraId="570ADD9F" w14:textId="77777777" w:rsidR="00EF2187" w:rsidRPr="00C453FE" w:rsidRDefault="00EF2187" w:rsidP="00EF2187">
            <w:pPr>
              <w:autoSpaceDE w:val="0"/>
              <w:autoSpaceDN w:val="0"/>
              <w:adjustRightInd w:val="0"/>
              <w:jc w:val="right"/>
              <w:rPr>
                <w:sz w:val="18"/>
                <w:szCs w:val="18"/>
              </w:rPr>
            </w:pPr>
          </w:p>
        </w:tc>
        <w:tc>
          <w:tcPr>
            <w:tcW w:w="979" w:type="dxa"/>
          </w:tcPr>
          <w:p w14:paraId="56E50609" w14:textId="77777777" w:rsidR="00EF2187" w:rsidRPr="00C453FE" w:rsidRDefault="00EF2187" w:rsidP="00EF2187">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2B2568FA" w14:textId="77777777" w:rsidR="00EF2187" w:rsidRPr="00C453FE" w:rsidRDefault="00EF2187" w:rsidP="00EF2187">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55391343" w14:textId="77777777" w:rsidR="00EF2187" w:rsidRPr="00C453FE" w:rsidRDefault="00EF2187" w:rsidP="00EF2187">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09A4E662" w14:textId="77777777" w:rsidR="00EF2187" w:rsidRPr="00C453FE" w:rsidRDefault="00EF2187" w:rsidP="00EF2187">
            <w:pPr>
              <w:autoSpaceDE w:val="0"/>
              <w:autoSpaceDN w:val="0"/>
              <w:adjustRightInd w:val="0"/>
              <w:jc w:val="center"/>
              <w:rPr>
                <w:sz w:val="18"/>
                <w:szCs w:val="18"/>
              </w:rPr>
            </w:pPr>
          </w:p>
        </w:tc>
        <w:tc>
          <w:tcPr>
            <w:tcW w:w="1068" w:type="dxa"/>
          </w:tcPr>
          <w:p w14:paraId="1626E671" w14:textId="77777777" w:rsidR="00EF2187" w:rsidRPr="00C453FE" w:rsidRDefault="00EF2187" w:rsidP="00EF2187">
            <w:pPr>
              <w:autoSpaceDE w:val="0"/>
              <w:autoSpaceDN w:val="0"/>
              <w:adjustRightInd w:val="0"/>
              <w:jc w:val="center"/>
              <w:rPr>
                <w:sz w:val="18"/>
                <w:szCs w:val="18"/>
              </w:rPr>
            </w:pPr>
          </w:p>
        </w:tc>
        <w:tc>
          <w:tcPr>
            <w:tcW w:w="1445" w:type="dxa"/>
          </w:tcPr>
          <w:p w14:paraId="6D63304D" w14:textId="77777777" w:rsidR="00EF2187" w:rsidRPr="00C453FE" w:rsidRDefault="00EF2187" w:rsidP="00EF2187">
            <w:pPr>
              <w:autoSpaceDE w:val="0"/>
              <w:autoSpaceDN w:val="0"/>
              <w:adjustRightInd w:val="0"/>
              <w:jc w:val="right"/>
              <w:rPr>
                <w:sz w:val="18"/>
                <w:szCs w:val="18"/>
              </w:rPr>
            </w:pPr>
          </w:p>
        </w:tc>
      </w:tr>
      <w:tr w:rsidR="00766EA0" w:rsidRPr="00C453FE" w14:paraId="38001D81" w14:textId="77777777" w:rsidTr="00A942C7">
        <w:trPr>
          <w:trHeight w:val="288"/>
        </w:trPr>
        <w:tc>
          <w:tcPr>
            <w:tcW w:w="236" w:type="dxa"/>
          </w:tcPr>
          <w:p w14:paraId="006F1447" w14:textId="77777777" w:rsidR="00EF2187" w:rsidRPr="00C453FE" w:rsidRDefault="00EF2187" w:rsidP="00EF2187">
            <w:pPr>
              <w:autoSpaceDE w:val="0"/>
              <w:autoSpaceDN w:val="0"/>
              <w:adjustRightInd w:val="0"/>
              <w:jc w:val="center"/>
              <w:rPr>
                <w:sz w:val="18"/>
                <w:szCs w:val="18"/>
              </w:rPr>
            </w:pPr>
          </w:p>
        </w:tc>
        <w:tc>
          <w:tcPr>
            <w:tcW w:w="236" w:type="dxa"/>
          </w:tcPr>
          <w:p w14:paraId="40699580" w14:textId="77777777" w:rsidR="00EF2187" w:rsidRPr="00C453FE" w:rsidRDefault="00EF2187" w:rsidP="00EF2187">
            <w:pPr>
              <w:autoSpaceDE w:val="0"/>
              <w:autoSpaceDN w:val="0"/>
              <w:adjustRightInd w:val="0"/>
              <w:jc w:val="center"/>
              <w:rPr>
                <w:sz w:val="18"/>
                <w:szCs w:val="18"/>
              </w:rPr>
            </w:pPr>
          </w:p>
        </w:tc>
        <w:tc>
          <w:tcPr>
            <w:tcW w:w="236" w:type="dxa"/>
          </w:tcPr>
          <w:p w14:paraId="2D9921B3" w14:textId="77777777" w:rsidR="00EF2187" w:rsidRPr="00C453FE" w:rsidRDefault="00EF2187" w:rsidP="00EF2187">
            <w:pPr>
              <w:autoSpaceDE w:val="0"/>
              <w:autoSpaceDN w:val="0"/>
              <w:adjustRightInd w:val="0"/>
              <w:jc w:val="center"/>
              <w:rPr>
                <w:sz w:val="18"/>
                <w:szCs w:val="18"/>
              </w:rPr>
            </w:pPr>
          </w:p>
        </w:tc>
        <w:tc>
          <w:tcPr>
            <w:tcW w:w="236" w:type="dxa"/>
          </w:tcPr>
          <w:p w14:paraId="66AE98EE" w14:textId="77777777" w:rsidR="00EF2187" w:rsidRPr="00C453FE" w:rsidRDefault="00EF2187" w:rsidP="00EF2187">
            <w:pPr>
              <w:autoSpaceDE w:val="0"/>
              <w:autoSpaceDN w:val="0"/>
              <w:adjustRightInd w:val="0"/>
              <w:jc w:val="center"/>
              <w:rPr>
                <w:sz w:val="18"/>
                <w:szCs w:val="18"/>
              </w:rPr>
            </w:pPr>
          </w:p>
        </w:tc>
        <w:tc>
          <w:tcPr>
            <w:tcW w:w="236" w:type="dxa"/>
          </w:tcPr>
          <w:p w14:paraId="532DD88C" w14:textId="77777777" w:rsidR="00EF2187" w:rsidRPr="00C453FE" w:rsidRDefault="00EF2187" w:rsidP="00EF2187">
            <w:pPr>
              <w:autoSpaceDE w:val="0"/>
              <w:autoSpaceDN w:val="0"/>
              <w:adjustRightInd w:val="0"/>
              <w:jc w:val="center"/>
              <w:rPr>
                <w:sz w:val="18"/>
                <w:szCs w:val="18"/>
              </w:rPr>
            </w:pPr>
          </w:p>
        </w:tc>
        <w:tc>
          <w:tcPr>
            <w:tcW w:w="236" w:type="dxa"/>
          </w:tcPr>
          <w:p w14:paraId="20D956E4" w14:textId="77777777" w:rsidR="00EF2187" w:rsidRPr="00C453FE" w:rsidRDefault="00EF2187" w:rsidP="00EF2187">
            <w:pPr>
              <w:autoSpaceDE w:val="0"/>
              <w:autoSpaceDN w:val="0"/>
              <w:adjustRightInd w:val="0"/>
              <w:jc w:val="center"/>
              <w:rPr>
                <w:sz w:val="18"/>
                <w:szCs w:val="18"/>
              </w:rPr>
            </w:pPr>
          </w:p>
        </w:tc>
        <w:tc>
          <w:tcPr>
            <w:tcW w:w="3120" w:type="dxa"/>
          </w:tcPr>
          <w:p w14:paraId="4CE72F1C" w14:textId="77777777" w:rsidR="00EF2187" w:rsidRPr="00C453FE" w:rsidRDefault="00EF2187" w:rsidP="00EF2187">
            <w:pPr>
              <w:autoSpaceDE w:val="0"/>
              <w:autoSpaceDN w:val="0"/>
              <w:adjustRightInd w:val="0"/>
              <w:jc w:val="right"/>
              <w:rPr>
                <w:sz w:val="18"/>
                <w:szCs w:val="18"/>
              </w:rPr>
            </w:pPr>
          </w:p>
        </w:tc>
        <w:tc>
          <w:tcPr>
            <w:tcW w:w="979" w:type="dxa"/>
          </w:tcPr>
          <w:p w14:paraId="5C072D8C" w14:textId="77777777" w:rsidR="00EF2187" w:rsidRPr="00C453FE" w:rsidRDefault="00EF2187" w:rsidP="00EF2187">
            <w:pPr>
              <w:autoSpaceDE w:val="0"/>
              <w:autoSpaceDN w:val="0"/>
              <w:adjustRightInd w:val="0"/>
              <w:jc w:val="right"/>
              <w:rPr>
                <w:sz w:val="18"/>
                <w:szCs w:val="18"/>
              </w:rPr>
            </w:pPr>
          </w:p>
        </w:tc>
        <w:tc>
          <w:tcPr>
            <w:tcW w:w="1289" w:type="dxa"/>
            <w:hideMark/>
          </w:tcPr>
          <w:p w14:paraId="1A6B2EAD" w14:textId="77777777" w:rsidR="00EF2187" w:rsidRPr="00C453FE" w:rsidRDefault="00EF2187" w:rsidP="00EF2187">
            <w:pPr>
              <w:autoSpaceDE w:val="0"/>
              <w:autoSpaceDN w:val="0"/>
              <w:adjustRightInd w:val="0"/>
              <w:rPr>
                <w:sz w:val="18"/>
                <w:szCs w:val="18"/>
              </w:rPr>
            </w:pPr>
            <w:r w:rsidRPr="00C453FE">
              <w:rPr>
                <w:sz w:val="18"/>
                <w:szCs w:val="18"/>
              </w:rPr>
              <w:t>(data)</w:t>
            </w:r>
          </w:p>
        </w:tc>
        <w:tc>
          <w:tcPr>
            <w:tcW w:w="709" w:type="dxa"/>
          </w:tcPr>
          <w:p w14:paraId="1CEA5C05" w14:textId="77777777" w:rsidR="00EF2187" w:rsidRPr="00C453FE" w:rsidRDefault="00EF2187" w:rsidP="00EF2187">
            <w:pPr>
              <w:autoSpaceDE w:val="0"/>
              <w:autoSpaceDN w:val="0"/>
              <w:adjustRightInd w:val="0"/>
              <w:rPr>
                <w:sz w:val="18"/>
                <w:szCs w:val="18"/>
              </w:rPr>
            </w:pPr>
          </w:p>
        </w:tc>
        <w:tc>
          <w:tcPr>
            <w:tcW w:w="1134" w:type="dxa"/>
          </w:tcPr>
          <w:p w14:paraId="65D8F5FE" w14:textId="77777777" w:rsidR="00EF2187" w:rsidRPr="00C453FE" w:rsidRDefault="00EF2187" w:rsidP="00EF2187">
            <w:pPr>
              <w:autoSpaceDE w:val="0"/>
              <w:autoSpaceDN w:val="0"/>
              <w:adjustRightInd w:val="0"/>
              <w:rPr>
                <w:sz w:val="18"/>
                <w:szCs w:val="18"/>
              </w:rPr>
            </w:pPr>
          </w:p>
        </w:tc>
        <w:tc>
          <w:tcPr>
            <w:tcW w:w="1068" w:type="dxa"/>
          </w:tcPr>
          <w:p w14:paraId="4F620ABB" w14:textId="77777777" w:rsidR="00EF2187" w:rsidRPr="00C453FE" w:rsidRDefault="00EF2187" w:rsidP="00EF2187">
            <w:pPr>
              <w:autoSpaceDE w:val="0"/>
              <w:autoSpaceDN w:val="0"/>
              <w:adjustRightInd w:val="0"/>
              <w:rPr>
                <w:sz w:val="18"/>
                <w:szCs w:val="18"/>
              </w:rPr>
            </w:pPr>
          </w:p>
        </w:tc>
        <w:tc>
          <w:tcPr>
            <w:tcW w:w="1445" w:type="dxa"/>
          </w:tcPr>
          <w:p w14:paraId="7F4292A1" w14:textId="77777777" w:rsidR="00EF2187" w:rsidRPr="00C453FE" w:rsidRDefault="00EF2187" w:rsidP="00EF2187">
            <w:pPr>
              <w:autoSpaceDE w:val="0"/>
              <w:autoSpaceDN w:val="0"/>
              <w:adjustRightInd w:val="0"/>
              <w:jc w:val="right"/>
              <w:rPr>
                <w:sz w:val="18"/>
                <w:szCs w:val="18"/>
              </w:rPr>
            </w:pPr>
          </w:p>
        </w:tc>
      </w:tr>
      <w:tr w:rsidR="00766EA0" w:rsidRPr="00C453FE" w14:paraId="1B8A32B7" w14:textId="77777777" w:rsidTr="00A942C7">
        <w:trPr>
          <w:trHeight w:val="228"/>
        </w:trPr>
        <w:tc>
          <w:tcPr>
            <w:tcW w:w="236" w:type="dxa"/>
          </w:tcPr>
          <w:p w14:paraId="7778B0CE" w14:textId="77777777" w:rsidR="00EF2187" w:rsidRPr="00C453FE" w:rsidRDefault="00EF2187" w:rsidP="00EF2187">
            <w:pPr>
              <w:autoSpaceDE w:val="0"/>
              <w:autoSpaceDN w:val="0"/>
              <w:adjustRightInd w:val="0"/>
              <w:jc w:val="center"/>
              <w:rPr>
                <w:sz w:val="18"/>
                <w:szCs w:val="18"/>
              </w:rPr>
            </w:pPr>
          </w:p>
        </w:tc>
        <w:tc>
          <w:tcPr>
            <w:tcW w:w="236" w:type="dxa"/>
          </w:tcPr>
          <w:p w14:paraId="6C23D1F5" w14:textId="77777777" w:rsidR="00EF2187" w:rsidRPr="00C453FE" w:rsidRDefault="00EF2187" w:rsidP="00EF2187">
            <w:pPr>
              <w:autoSpaceDE w:val="0"/>
              <w:autoSpaceDN w:val="0"/>
              <w:adjustRightInd w:val="0"/>
              <w:jc w:val="center"/>
              <w:rPr>
                <w:sz w:val="18"/>
                <w:szCs w:val="18"/>
              </w:rPr>
            </w:pPr>
          </w:p>
        </w:tc>
        <w:tc>
          <w:tcPr>
            <w:tcW w:w="236" w:type="dxa"/>
          </w:tcPr>
          <w:p w14:paraId="353A9F69" w14:textId="77777777" w:rsidR="00EF2187" w:rsidRPr="00C453FE" w:rsidRDefault="00EF2187" w:rsidP="00EF2187">
            <w:pPr>
              <w:autoSpaceDE w:val="0"/>
              <w:autoSpaceDN w:val="0"/>
              <w:adjustRightInd w:val="0"/>
              <w:jc w:val="center"/>
              <w:rPr>
                <w:sz w:val="18"/>
                <w:szCs w:val="18"/>
              </w:rPr>
            </w:pPr>
          </w:p>
        </w:tc>
        <w:tc>
          <w:tcPr>
            <w:tcW w:w="236" w:type="dxa"/>
          </w:tcPr>
          <w:p w14:paraId="25025F48" w14:textId="77777777" w:rsidR="00EF2187" w:rsidRPr="00C453FE" w:rsidRDefault="00EF2187" w:rsidP="00EF2187">
            <w:pPr>
              <w:autoSpaceDE w:val="0"/>
              <w:autoSpaceDN w:val="0"/>
              <w:adjustRightInd w:val="0"/>
              <w:jc w:val="center"/>
              <w:rPr>
                <w:sz w:val="18"/>
                <w:szCs w:val="18"/>
              </w:rPr>
            </w:pPr>
          </w:p>
        </w:tc>
        <w:tc>
          <w:tcPr>
            <w:tcW w:w="236" w:type="dxa"/>
          </w:tcPr>
          <w:p w14:paraId="670E025A" w14:textId="77777777" w:rsidR="00EF2187" w:rsidRPr="00C453FE" w:rsidRDefault="00EF2187" w:rsidP="00EF2187">
            <w:pPr>
              <w:autoSpaceDE w:val="0"/>
              <w:autoSpaceDN w:val="0"/>
              <w:adjustRightInd w:val="0"/>
              <w:jc w:val="center"/>
              <w:rPr>
                <w:sz w:val="18"/>
                <w:szCs w:val="18"/>
              </w:rPr>
            </w:pPr>
          </w:p>
        </w:tc>
        <w:tc>
          <w:tcPr>
            <w:tcW w:w="236" w:type="dxa"/>
          </w:tcPr>
          <w:p w14:paraId="1F7D358D" w14:textId="77777777" w:rsidR="00EF2187" w:rsidRPr="00C453FE" w:rsidRDefault="00EF2187" w:rsidP="00EF2187">
            <w:pPr>
              <w:autoSpaceDE w:val="0"/>
              <w:autoSpaceDN w:val="0"/>
              <w:adjustRightInd w:val="0"/>
              <w:jc w:val="center"/>
              <w:rPr>
                <w:sz w:val="18"/>
                <w:szCs w:val="18"/>
              </w:rPr>
            </w:pPr>
          </w:p>
        </w:tc>
        <w:tc>
          <w:tcPr>
            <w:tcW w:w="3120" w:type="dxa"/>
          </w:tcPr>
          <w:p w14:paraId="217C298E" w14:textId="77777777" w:rsidR="00EF2187" w:rsidRPr="00C453FE" w:rsidRDefault="00EF2187" w:rsidP="00EF2187">
            <w:pPr>
              <w:autoSpaceDE w:val="0"/>
              <w:autoSpaceDN w:val="0"/>
              <w:adjustRightInd w:val="0"/>
              <w:jc w:val="right"/>
              <w:rPr>
                <w:sz w:val="18"/>
                <w:szCs w:val="18"/>
              </w:rPr>
            </w:pPr>
          </w:p>
        </w:tc>
        <w:tc>
          <w:tcPr>
            <w:tcW w:w="979" w:type="dxa"/>
          </w:tcPr>
          <w:p w14:paraId="3353036E" w14:textId="77777777" w:rsidR="00EF2187" w:rsidRPr="00C453FE" w:rsidRDefault="00EF2187" w:rsidP="00EF2187">
            <w:pPr>
              <w:autoSpaceDE w:val="0"/>
              <w:autoSpaceDN w:val="0"/>
              <w:adjustRightInd w:val="0"/>
              <w:jc w:val="right"/>
              <w:rPr>
                <w:sz w:val="18"/>
                <w:szCs w:val="18"/>
              </w:rPr>
            </w:pPr>
          </w:p>
        </w:tc>
        <w:tc>
          <w:tcPr>
            <w:tcW w:w="1289" w:type="dxa"/>
          </w:tcPr>
          <w:p w14:paraId="12B75A72" w14:textId="77777777" w:rsidR="00EF2187" w:rsidRPr="00C453FE" w:rsidRDefault="00EF2187" w:rsidP="00EF2187">
            <w:pPr>
              <w:autoSpaceDE w:val="0"/>
              <w:autoSpaceDN w:val="0"/>
              <w:adjustRightInd w:val="0"/>
              <w:jc w:val="center"/>
              <w:rPr>
                <w:sz w:val="18"/>
                <w:szCs w:val="18"/>
              </w:rPr>
            </w:pPr>
          </w:p>
        </w:tc>
        <w:tc>
          <w:tcPr>
            <w:tcW w:w="709" w:type="dxa"/>
          </w:tcPr>
          <w:p w14:paraId="1F1585D5" w14:textId="77777777" w:rsidR="00EF2187" w:rsidRPr="00C453FE" w:rsidRDefault="00EF2187" w:rsidP="00EF2187">
            <w:pPr>
              <w:autoSpaceDE w:val="0"/>
              <w:autoSpaceDN w:val="0"/>
              <w:adjustRightInd w:val="0"/>
              <w:jc w:val="center"/>
              <w:rPr>
                <w:sz w:val="18"/>
                <w:szCs w:val="18"/>
              </w:rPr>
            </w:pPr>
          </w:p>
        </w:tc>
        <w:tc>
          <w:tcPr>
            <w:tcW w:w="1134" w:type="dxa"/>
          </w:tcPr>
          <w:p w14:paraId="17BBFB9F" w14:textId="77777777" w:rsidR="00EF2187" w:rsidRPr="00C453FE" w:rsidRDefault="00EF2187" w:rsidP="00EF2187">
            <w:pPr>
              <w:autoSpaceDE w:val="0"/>
              <w:autoSpaceDN w:val="0"/>
              <w:adjustRightInd w:val="0"/>
              <w:jc w:val="center"/>
              <w:rPr>
                <w:sz w:val="18"/>
                <w:szCs w:val="18"/>
              </w:rPr>
            </w:pPr>
          </w:p>
        </w:tc>
        <w:tc>
          <w:tcPr>
            <w:tcW w:w="1068" w:type="dxa"/>
          </w:tcPr>
          <w:p w14:paraId="21B0C1EE" w14:textId="77777777" w:rsidR="00EF2187" w:rsidRPr="00C453FE" w:rsidRDefault="00EF2187" w:rsidP="00EF2187">
            <w:pPr>
              <w:autoSpaceDE w:val="0"/>
              <w:autoSpaceDN w:val="0"/>
              <w:adjustRightInd w:val="0"/>
              <w:jc w:val="center"/>
              <w:rPr>
                <w:sz w:val="18"/>
                <w:szCs w:val="18"/>
              </w:rPr>
            </w:pPr>
          </w:p>
        </w:tc>
        <w:tc>
          <w:tcPr>
            <w:tcW w:w="1445" w:type="dxa"/>
          </w:tcPr>
          <w:p w14:paraId="150C7FA9" w14:textId="77777777" w:rsidR="00EF2187" w:rsidRPr="00C453FE" w:rsidRDefault="00EF2187" w:rsidP="00EF2187">
            <w:pPr>
              <w:autoSpaceDE w:val="0"/>
              <w:autoSpaceDN w:val="0"/>
              <w:adjustRightInd w:val="0"/>
              <w:jc w:val="right"/>
              <w:rPr>
                <w:sz w:val="18"/>
                <w:szCs w:val="18"/>
              </w:rPr>
            </w:pPr>
          </w:p>
        </w:tc>
      </w:tr>
      <w:tr w:rsidR="00766EA0" w:rsidRPr="00C453FE" w14:paraId="7CFBF809" w14:textId="77777777" w:rsidTr="00A942C7">
        <w:trPr>
          <w:trHeight w:val="276"/>
        </w:trPr>
        <w:tc>
          <w:tcPr>
            <w:tcW w:w="236" w:type="dxa"/>
          </w:tcPr>
          <w:p w14:paraId="1FC8526D" w14:textId="77777777" w:rsidR="00EF2187" w:rsidRPr="00C453FE" w:rsidRDefault="00EF2187" w:rsidP="00EF2187">
            <w:pPr>
              <w:autoSpaceDE w:val="0"/>
              <w:autoSpaceDN w:val="0"/>
              <w:adjustRightInd w:val="0"/>
              <w:jc w:val="center"/>
              <w:rPr>
                <w:sz w:val="18"/>
                <w:szCs w:val="18"/>
              </w:rPr>
            </w:pPr>
          </w:p>
        </w:tc>
        <w:tc>
          <w:tcPr>
            <w:tcW w:w="236" w:type="dxa"/>
          </w:tcPr>
          <w:p w14:paraId="630EDF0F" w14:textId="77777777" w:rsidR="00EF2187" w:rsidRPr="00C453FE" w:rsidRDefault="00EF2187" w:rsidP="00EF2187">
            <w:pPr>
              <w:autoSpaceDE w:val="0"/>
              <w:autoSpaceDN w:val="0"/>
              <w:adjustRightInd w:val="0"/>
              <w:jc w:val="center"/>
              <w:rPr>
                <w:sz w:val="18"/>
                <w:szCs w:val="18"/>
              </w:rPr>
            </w:pPr>
          </w:p>
        </w:tc>
        <w:tc>
          <w:tcPr>
            <w:tcW w:w="236" w:type="dxa"/>
          </w:tcPr>
          <w:p w14:paraId="4C903CE2" w14:textId="77777777" w:rsidR="00EF2187" w:rsidRPr="00C453FE" w:rsidRDefault="00EF2187" w:rsidP="00EF2187">
            <w:pPr>
              <w:autoSpaceDE w:val="0"/>
              <w:autoSpaceDN w:val="0"/>
              <w:adjustRightInd w:val="0"/>
              <w:jc w:val="center"/>
              <w:rPr>
                <w:sz w:val="18"/>
                <w:szCs w:val="18"/>
              </w:rPr>
            </w:pPr>
          </w:p>
        </w:tc>
        <w:tc>
          <w:tcPr>
            <w:tcW w:w="236" w:type="dxa"/>
          </w:tcPr>
          <w:p w14:paraId="547C7C4C" w14:textId="77777777" w:rsidR="00EF2187" w:rsidRPr="00C453FE" w:rsidRDefault="00EF2187" w:rsidP="00EF2187">
            <w:pPr>
              <w:autoSpaceDE w:val="0"/>
              <w:autoSpaceDN w:val="0"/>
              <w:adjustRightInd w:val="0"/>
              <w:jc w:val="center"/>
              <w:rPr>
                <w:sz w:val="18"/>
                <w:szCs w:val="18"/>
              </w:rPr>
            </w:pPr>
          </w:p>
        </w:tc>
        <w:tc>
          <w:tcPr>
            <w:tcW w:w="236" w:type="dxa"/>
          </w:tcPr>
          <w:p w14:paraId="46B9536A" w14:textId="77777777" w:rsidR="00EF2187" w:rsidRPr="00C453FE" w:rsidRDefault="00EF2187" w:rsidP="00EF2187">
            <w:pPr>
              <w:autoSpaceDE w:val="0"/>
              <w:autoSpaceDN w:val="0"/>
              <w:adjustRightInd w:val="0"/>
              <w:jc w:val="center"/>
              <w:rPr>
                <w:sz w:val="18"/>
                <w:szCs w:val="18"/>
              </w:rPr>
            </w:pPr>
          </w:p>
        </w:tc>
        <w:tc>
          <w:tcPr>
            <w:tcW w:w="236" w:type="dxa"/>
          </w:tcPr>
          <w:p w14:paraId="4EC1E140" w14:textId="77777777" w:rsidR="00EF2187" w:rsidRPr="00C453FE" w:rsidRDefault="00EF2187" w:rsidP="00EF2187">
            <w:pPr>
              <w:autoSpaceDE w:val="0"/>
              <w:autoSpaceDN w:val="0"/>
              <w:adjustRightInd w:val="0"/>
              <w:jc w:val="center"/>
              <w:rPr>
                <w:sz w:val="18"/>
                <w:szCs w:val="18"/>
              </w:rPr>
            </w:pPr>
          </w:p>
        </w:tc>
        <w:tc>
          <w:tcPr>
            <w:tcW w:w="3120" w:type="dxa"/>
          </w:tcPr>
          <w:p w14:paraId="7EEB229F" w14:textId="77777777" w:rsidR="00EF2187" w:rsidRPr="00C453FE" w:rsidRDefault="00EF2187" w:rsidP="00EF2187">
            <w:pPr>
              <w:autoSpaceDE w:val="0"/>
              <w:autoSpaceDN w:val="0"/>
              <w:adjustRightInd w:val="0"/>
              <w:jc w:val="right"/>
              <w:rPr>
                <w:sz w:val="18"/>
                <w:szCs w:val="18"/>
              </w:rPr>
            </w:pPr>
          </w:p>
        </w:tc>
        <w:tc>
          <w:tcPr>
            <w:tcW w:w="979" w:type="dxa"/>
          </w:tcPr>
          <w:p w14:paraId="1D9C2DD1" w14:textId="77777777" w:rsidR="00EF2187" w:rsidRPr="00C453FE" w:rsidRDefault="00EF2187" w:rsidP="00EF2187">
            <w:pPr>
              <w:autoSpaceDE w:val="0"/>
              <w:autoSpaceDN w:val="0"/>
              <w:adjustRightInd w:val="0"/>
              <w:jc w:val="right"/>
              <w:rPr>
                <w:sz w:val="18"/>
                <w:szCs w:val="18"/>
              </w:rPr>
            </w:pPr>
          </w:p>
        </w:tc>
        <w:tc>
          <w:tcPr>
            <w:tcW w:w="1289" w:type="dxa"/>
            <w:hideMark/>
          </w:tcPr>
          <w:p w14:paraId="0B966EBD" w14:textId="77777777" w:rsidR="00EF2187" w:rsidRPr="00C453FE" w:rsidRDefault="00EF2187" w:rsidP="00EF2187">
            <w:pPr>
              <w:autoSpaceDE w:val="0"/>
              <w:autoSpaceDN w:val="0"/>
              <w:adjustRightInd w:val="0"/>
              <w:rPr>
                <w:sz w:val="18"/>
                <w:szCs w:val="18"/>
              </w:rPr>
            </w:pPr>
            <w:r w:rsidRPr="00C453FE">
              <w:rPr>
                <w:sz w:val="18"/>
                <w:szCs w:val="18"/>
              </w:rPr>
              <w:t>A.V.</w:t>
            </w:r>
          </w:p>
        </w:tc>
        <w:tc>
          <w:tcPr>
            <w:tcW w:w="709" w:type="dxa"/>
          </w:tcPr>
          <w:p w14:paraId="25230AE6" w14:textId="77777777" w:rsidR="00EF2187" w:rsidRPr="00C453FE" w:rsidRDefault="00EF2187" w:rsidP="00EF2187">
            <w:pPr>
              <w:autoSpaceDE w:val="0"/>
              <w:autoSpaceDN w:val="0"/>
              <w:adjustRightInd w:val="0"/>
              <w:rPr>
                <w:sz w:val="18"/>
                <w:szCs w:val="18"/>
              </w:rPr>
            </w:pPr>
          </w:p>
        </w:tc>
        <w:tc>
          <w:tcPr>
            <w:tcW w:w="1134" w:type="dxa"/>
          </w:tcPr>
          <w:p w14:paraId="4C65E2E9" w14:textId="77777777" w:rsidR="00EF2187" w:rsidRPr="00C453FE" w:rsidRDefault="00EF2187" w:rsidP="00EF2187">
            <w:pPr>
              <w:autoSpaceDE w:val="0"/>
              <w:autoSpaceDN w:val="0"/>
              <w:adjustRightInd w:val="0"/>
              <w:rPr>
                <w:sz w:val="18"/>
                <w:szCs w:val="18"/>
              </w:rPr>
            </w:pPr>
          </w:p>
        </w:tc>
        <w:tc>
          <w:tcPr>
            <w:tcW w:w="1068" w:type="dxa"/>
          </w:tcPr>
          <w:p w14:paraId="7BBED7D0" w14:textId="77777777" w:rsidR="00EF2187" w:rsidRPr="00C453FE" w:rsidRDefault="00EF2187" w:rsidP="00EF2187">
            <w:pPr>
              <w:autoSpaceDE w:val="0"/>
              <w:autoSpaceDN w:val="0"/>
              <w:adjustRightInd w:val="0"/>
              <w:rPr>
                <w:sz w:val="18"/>
                <w:szCs w:val="18"/>
              </w:rPr>
            </w:pPr>
          </w:p>
        </w:tc>
        <w:tc>
          <w:tcPr>
            <w:tcW w:w="1445" w:type="dxa"/>
          </w:tcPr>
          <w:p w14:paraId="636A383A" w14:textId="77777777" w:rsidR="00EF2187" w:rsidRPr="00C453FE" w:rsidRDefault="00EF2187" w:rsidP="00EF2187">
            <w:pPr>
              <w:autoSpaceDE w:val="0"/>
              <w:autoSpaceDN w:val="0"/>
              <w:adjustRightInd w:val="0"/>
              <w:jc w:val="right"/>
              <w:rPr>
                <w:sz w:val="18"/>
                <w:szCs w:val="18"/>
              </w:rPr>
            </w:pPr>
          </w:p>
        </w:tc>
      </w:tr>
      <w:tr w:rsidR="00766EA0" w:rsidRPr="00C453FE" w14:paraId="2F24959A" w14:textId="77777777" w:rsidTr="00A942C7">
        <w:trPr>
          <w:trHeight w:val="149"/>
        </w:trPr>
        <w:tc>
          <w:tcPr>
            <w:tcW w:w="236" w:type="dxa"/>
          </w:tcPr>
          <w:p w14:paraId="696771D8" w14:textId="77777777" w:rsidR="00EF2187" w:rsidRPr="00C453FE" w:rsidRDefault="00EF2187" w:rsidP="00EF2187">
            <w:pPr>
              <w:autoSpaceDE w:val="0"/>
              <w:autoSpaceDN w:val="0"/>
              <w:adjustRightInd w:val="0"/>
              <w:jc w:val="center"/>
              <w:rPr>
                <w:sz w:val="20"/>
                <w:szCs w:val="20"/>
              </w:rPr>
            </w:pPr>
          </w:p>
        </w:tc>
        <w:tc>
          <w:tcPr>
            <w:tcW w:w="236" w:type="dxa"/>
          </w:tcPr>
          <w:p w14:paraId="40875FFC" w14:textId="77777777" w:rsidR="00EF2187" w:rsidRPr="00C453FE" w:rsidRDefault="00EF2187" w:rsidP="00EF2187">
            <w:pPr>
              <w:autoSpaceDE w:val="0"/>
              <w:autoSpaceDN w:val="0"/>
              <w:adjustRightInd w:val="0"/>
              <w:jc w:val="center"/>
              <w:rPr>
                <w:sz w:val="20"/>
                <w:szCs w:val="20"/>
              </w:rPr>
            </w:pPr>
          </w:p>
        </w:tc>
        <w:tc>
          <w:tcPr>
            <w:tcW w:w="236" w:type="dxa"/>
          </w:tcPr>
          <w:p w14:paraId="247A0B55" w14:textId="77777777" w:rsidR="00EF2187" w:rsidRPr="00C453FE" w:rsidRDefault="00EF2187" w:rsidP="00EF2187">
            <w:pPr>
              <w:autoSpaceDE w:val="0"/>
              <w:autoSpaceDN w:val="0"/>
              <w:adjustRightInd w:val="0"/>
              <w:jc w:val="center"/>
              <w:rPr>
                <w:sz w:val="20"/>
                <w:szCs w:val="20"/>
              </w:rPr>
            </w:pPr>
          </w:p>
        </w:tc>
        <w:tc>
          <w:tcPr>
            <w:tcW w:w="236" w:type="dxa"/>
          </w:tcPr>
          <w:p w14:paraId="79118BF9" w14:textId="77777777" w:rsidR="00EF2187" w:rsidRPr="00C453FE" w:rsidRDefault="00EF2187" w:rsidP="00EF2187">
            <w:pPr>
              <w:autoSpaceDE w:val="0"/>
              <w:autoSpaceDN w:val="0"/>
              <w:adjustRightInd w:val="0"/>
              <w:jc w:val="center"/>
              <w:rPr>
                <w:sz w:val="20"/>
                <w:szCs w:val="20"/>
              </w:rPr>
            </w:pPr>
          </w:p>
        </w:tc>
        <w:tc>
          <w:tcPr>
            <w:tcW w:w="236" w:type="dxa"/>
          </w:tcPr>
          <w:p w14:paraId="3133D654" w14:textId="77777777" w:rsidR="00EF2187" w:rsidRPr="00C453FE" w:rsidRDefault="00EF2187" w:rsidP="00EF2187">
            <w:pPr>
              <w:autoSpaceDE w:val="0"/>
              <w:autoSpaceDN w:val="0"/>
              <w:adjustRightInd w:val="0"/>
              <w:jc w:val="center"/>
              <w:rPr>
                <w:sz w:val="20"/>
                <w:szCs w:val="20"/>
              </w:rPr>
            </w:pPr>
          </w:p>
        </w:tc>
        <w:tc>
          <w:tcPr>
            <w:tcW w:w="236" w:type="dxa"/>
          </w:tcPr>
          <w:p w14:paraId="2CB22C8F" w14:textId="77777777" w:rsidR="00EF2187" w:rsidRPr="00C453FE" w:rsidRDefault="00EF2187" w:rsidP="00EF2187">
            <w:pPr>
              <w:autoSpaceDE w:val="0"/>
              <w:autoSpaceDN w:val="0"/>
              <w:adjustRightInd w:val="0"/>
              <w:jc w:val="center"/>
              <w:rPr>
                <w:sz w:val="20"/>
                <w:szCs w:val="20"/>
              </w:rPr>
            </w:pPr>
          </w:p>
        </w:tc>
        <w:tc>
          <w:tcPr>
            <w:tcW w:w="3120" w:type="dxa"/>
          </w:tcPr>
          <w:p w14:paraId="4A642DD5" w14:textId="77777777" w:rsidR="00EF2187" w:rsidRPr="00C453FE" w:rsidRDefault="00EF2187" w:rsidP="00EF2187">
            <w:pPr>
              <w:autoSpaceDE w:val="0"/>
              <w:autoSpaceDN w:val="0"/>
              <w:adjustRightInd w:val="0"/>
              <w:jc w:val="right"/>
              <w:rPr>
                <w:sz w:val="20"/>
                <w:szCs w:val="20"/>
              </w:rPr>
            </w:pPr>
          </w:p>
        </w:tc>
        <w:tc>
          <w:tcPr>
            <w:tcW w:w="979" w:type="dxa"/>
          </w:tcPr>
          <w:p w14:paraId="003F33F4" w14:textId="77777777" w:rsidR="00EF2187" w:rsidRPr="00C453FE" w:rsidRDefault="00EF2187" w:rsidP="00EF2187">
            <w:pPr>
              <w:autoSpaceDE w:val="0"/>
              <w:autoSpaceDN w:val="0"/>
              <w:adjustRightInd w:val="0"/>
              <w:jc w:val="right"/>
              <w:rPr>
                <w:sz w:val="20"/>
                <w:szCs w:val="20"/>
              </w:rPr>
            </w:pPr>
          </w:p>
        </w:tc>
        <w:tc>
          <w:tcPr>
            <w:tcW w:w="1289" w:type="dxa"/>
          </w:tcPr>
          <w:p w14:paraId="13B8B684" w14:textId="77777777" w:rsidR="00EF2187" w:rsidRPr="00C453FE" w:rsidRDefault="00EF2187" w:rsidP="00EF2187">
            <w:pPr>
              <w:autoSpaceDE w:val="0"/>
              <w:autoSpaceDN w:val="0"/>
              <w:adjustRightInd w:val="0"/>
              <w:jc w:val="right"/>
              <w:rPr>
                <w:sz w:val="20"/>
                <w:szCs w:val="20"/>
              </w:rPr>
            </w:pPr>
          </w:p>
        </w:tc>
        <w:tc>
          <w:tcPr>
            <w:tcW w:w="709" w:type="dxa"/>
          </w:tcPr>
          <w:p w14:paraId="303E9323" w14:textId="77777777" w:rsidR="00EF2187" w:rsidRPr="00C453FE" w:rsidRDefault="00EF2187" w:rsidP="00EF2187">
            <w:pPr>
              <w:autoSpaceDE w:val="0"/>
              <w:autoSpaceDN w:val="0"/>
              <w:adjustRightInd w:val="0"/>
              <w:jc w:val="right"/>
              <w:rPr>
                <w:sz w:val="20"/>
                <w:szCs w:val="20"/>
              </w:rPr>
            </w:pPr>
          </w:p>
        </w:tc>
        <w:tc>
          <w:tcPr>
            <w:tcW w:w="1134" w:type="dxa"/>
          </w:tcPr>
          <w:p w14:paraId="6B9F7BDC" w14:textId="77777777" w:rsidR="00EF2187" w:rsidRPr="00C453FE" w:rsidRDefault="00EF2187" w:rsidP="00EF2187">
            <w:pPr>
              <w:autoSpaceDE w:val="0"/>
              <w:autoSpaceDN w:val="0"/>
              <w:adjustRightInd w:val="0"/>
              <w:jc w:val="right"/>
              <w:rPr>
                <w:sz w:val="20"/>
                <w:szCs w:val="20"/>
              </w:rPr>
            </w:pPr>
          </w:p>
        </w:tc>
        <w:tc>
          <w:tcPr>
            <w:tcW w:w="1068" w:type="dxa"/>
          </w:tcPr>
          <w:p w14:paraId="605FAAA5" w14:textId="77777777" w:rsidR="00EF2187" w:rsidRPr="00C453FE" w:rsidRDefault="00EF2187" w:rsidP="00EF2187">
            <w:pPr>
              <w:autoSpaceDE w:val="0"/>
              <w:autoSpaceDN w:val="0"/>
              <w:adjustRightInd w:val="0"/>
              <w:jc w:val="right"/>
              <w:rPr>
                <w:sz w:val="20"/>
                <w:szCs w:val="20"/>
              </w:rPr>
            </w:pPr>
          </w:p>
        </w:tc>
        <w:tc>
          <w:tcPr>
            <w:tcW w:w="1445" w:type="dxa"/>
          </w:tcPr>
          <w:p w14:paraId="5122625E" w14:textId="77777777" w:rsidR="00EF2187" w:rsidRPr="00C453FE" w:rsidRDefault="00EF2187" w:rsidP="00EF2187">
            <w:pPr>
              <w:autoSpaceDE w:val="0"/>
              <w:autoSpaceDN w:val="0"/>
              <w:adjustRightInd w:val="0"/>
              <w:jc w:val="right"/>
              <w:rPr>
                <w:sz w:val="20"/>
                <w:szCs w:val="20"/>
              </w:rPr>
            </w:pPr>
          </w:p>
        </w:tc>
      </w:tr>
      <w:tr w:rsidR="00766EA0" w:rsidRPr="00C453FE" w14:paraId="221B8D0D" w14:textId="77777777" w:rsidTr="00A942C7">
        <w:trPr>
          <w:trHeight w:val="336"/>
        </w:trPr>
        <w:tc>
          <w:tcPr>
            <w:tcW w:w="236" w:type="dxa"/>
          </w:tcPr>
          <w:p w14:paraId="298C0C8A" w14:textId="77777777" w:rsidR="00EF2187" w:rsidRPr="00C453FE" w:rsidRDefault="00EF2187" w:rsidP="00EF2187">
            <w:pPr>
              <w:autoSpaceDE w:val="0"/>
              <w:autoSpaceDN w:val="0"/>
              <w:adjustRightInd w:val="0"/>
              <w:jc w:val="center"/>
              <w:rPr>
                <w:sz w:val="20"/>
                <w:szCs w:val="20"/>
              </w:rPr>
            </w:pPr>
          </w:p>
        </w:tc>
        <w:tc>
          <w:tcPr>
            <w:tcW w:w="236" w:type="dxa"/>
          </w:tcPr>
          <w:p w14:paraId="7CC9CA91" w14:textId="77777777" w:rsidR="00EF2187" w:rsidRPr="00C453FE" w:rsidRDefault="00EF2187" w:rsidP="00EF2187">
            <w:pPr>
              <w:autoSpaceDE w:val="0"/>
              <w:autoSpaceDN w:val="0"/>
              <w:adjustRightInd w:val="0"/>
              <w:jc w:val="center"/>
              <w:rPr>
                <w:sz w:val="20"/>
                <w:szCs w:val="20"/>
              </w:rPr>
            </w:pPr>
          </w:p>
        </w:tc>
        <w:tc>
          <w:tcPr>
            <w:tcW w:w="236" w:type="dxa"/>
          </w:tcPr>
          <w:p w14:paraId="646D24F8" w14:textId="77777777" w:rsidR="00EF2187" w:rsidRPr="00C453FE" w:rsidRDefault="00EF2187" w:rsidP="00EF2187">
            <w:pPr>
              <w:autoSpaceDE w:val="0"/>
              <w:autoSpaceDN w:val="0"/>
              <w:adjustRightInd w:val="0"/>
              <w:jc w:val="center"/>
              <w:rPr>
                <w:sz w:val="20"/>
                <w:szCs w:val="20"/>
              </w:rPr>
            </w:pPr>
          </w:p>
        </w:tc>
        <w:tc>
          <w:tcPr>
            <w:tcW w:w="236" w:type="dxa"/>
          </w:tcPr>
          <w:p w14:paraId="4A302784" w14:textId="77777777" w:rsidR="00EF2187" w:rsidRPr="00C453FE" w:rsidRDefault="00EF2187" w:rsidP="00EF2187">
            <w:pPr>
              <w:autoSpaceDE w:val="0"/>
              <w:autoSpaceDN w:val="0"/>
              <w:adjustRightInd w:val="0"/>
              <w:jc w:val="center"/>
              <w:rPr>
                <w:sz w:val="20"/>
                <w:szCs w:val="20"/>
              </w:rPr>
            </w:pPr>
          </w:p>
        </w:tc>
        <w:tc>
          <w:tcPr>
            <w:tcW w:w="236" w:type="dxa"/>
          </w:tcPr>
          <w:p w14:paraId="3468E299" w14:textId="77777777" w:rsidR="00EF2187" w:rsidRPr="00C453FE" w:rsidRDefault="00EF2187" w:rsidP="00EF2187">
            <w:pPr>
              <w:autoSpaceDE w:val="0"/>
              <w:autoSpaceDN w:val="0"/>
              <w:adjustRightInd w:val="0"/>
              <w:jc w:val="center"/>
              <w:rPr>
                <w:sz w:val="20"/>
                <w:szCs w:val="20"/>
              </w:rPr>
            </w:pPr>
          </w:p>
        </w:tc>
        <w:tc>
          <w:tcPr>
            <w:tcW w:w="236" w:type="dxa"/>
          </w:tcPr>
          <w:p w14:paraId="36C9D3C9" w14:textId="77777777" w:rsidR="00EF2187" w:rsidRPr="00C453FE" w:rsidRDefault="00EF2187" w:rsidP="00EF2187">
            <w:pPr>
              <w:autoSpaceDE w:val="0"/>
              <w:autoSpaceDN w:val="0"/>
              <w:adjustRightInd w:val="0"/>
              <w:jc w:val="center"/>
              <w:rPr>
                <w:sz w:val="20"/>
                <w:szCs w:val="20"/>
              </w:rPr>
            </w:pPr>
          </w:p>
        </w:tc>
        <w:tc>
          <w:tcPr>
            <w:tcW w:w="3120" w:type="dxa"/>
            <w:tcBorders>
              <w:top w:val="nil"/>
              <w:left w:val="nil"/>
              <w:bottom w:val="single" w:sz="2" w:space="0" w:color="auto"/>
              <w:right w:val="nil"/>
            </w:tcBorders>
          </w:tcPr>
          <w:p w14:paraId="77CE9571" w14:textId="77777777" w:rsidR="00EF2187" w:rsidRPr="00C453FE" w:rsidRDefault="00EF2187" w:rsidP="00EF2187">
            <w:pPr>
              <w:autoSpaceDE w:val="0"/>
              <w:autoSpaceDN w:val="0"/>
              <w:adjustRightInd w:val="0"/>
              <w:jc w:val="center"/>
              <w:rPr>
                <w:sz w:val="20"/>
                <w:szCs w:val="20"/>
              </w:rPr>
            </w:pPr>
          </w:p>
        </w:tc>
        <w:tc>
          <w:tcPr>
            <w:tcW w:w="979" w:type="dxa"/>
            <w:tcBorders>
              <w:top w:val="nil"/>
              <w:left w:val="nil"/>
              <w:bottom w:val="single" w:sz="2" w:space="0" w:color="auto"/>
              <w:right w:val="nil"/>
            </w:tcBorders>
          </w:tcPr>
          <w:p w14:paraId="4B47FE92" w14:textId="77777777" w:rsidR="00EF2187" w:rsidRPr="00C453FE" w:rsidRDefault="00EF2187" w:rsidP="00EF2187">
            <w:pPr>
              <w:autoSpaceDE w:val="0"/>
              <w:autoSpaceDN w:val="0"/>
              <w:adjustRightInd w:val="0"/>
              <w:jc w:val="center"/>
              <w:rPr>
                <w:sz w:val="20"/>
                <w:szCs w:val="20"/>
              </w:rPr>
            </w:pPr>
          </w:p>
        </w:tc>
        <w:tc>
          <w:tcPr>
            <w:tcW w:w="1289" w:type="dxa"/>
            <w:tcBorders>
              <w:top w:val="nil"/>
              <w:left w:val="nil"/>
              <w:bottom w:val="single" w:sz="2" w:space="0" w:color="auto"/>
              <w:right w:val="nil"/>
            </w:tcBorders>
          </w:tcPr>
          <w:p w14:paraId="23FDFDE2" w14:textId="77777777" w:rsidR="00EF2187" w:rsidRPr="00C453FE" w:rsidRDefault="00EF2187" w:rsidP="00EF2187">
            <w:pPr>
              <w:autoSpaceDE w:val="0"/>
              <w:autoSpaceDN w:val="0"/>
              <w:adjustRightInd w:val="0"/>
              <w:jc w:val="center"/>
              <w:rPr>
                <w:sz w:val="20"/>
                <w:szCs w:val="20"/>
              </w:rPr>
            </w:pPr>
          </w:p>
        </w:tc>
        <w:tc>
          <w:tcPr>
            <w:tcW w:w="709" w:type="dxa"/>
            <w:tcBorders>
              <w:top w:val="nil"/>
              <w:left w:val="nil"/>
              <w:bottom w:val="single" w:sz="2" w:space="0" w:color="auto"/>
              <w:right w:val="nil"/>
            </w:tcBorders>
          </w:tcPr>
          <w:p w14:paraId="62018E95" w14:textId="77777777" w:rsidR="00EF2187" w:rsidRPr="00C453FE" w:rsidRDefault="00EF2187" w:rsidP="00EF2187">
            <w:pPr>
              <w:autoSpaceDE w:val="0"/>
              <w:autoSpaceDN w:val="0"/>
              <w:adjustRightInd w:val="0"/>
              <w:jc w:val="center"/>
              <w:rPr>
                <w:sz w:val="20"/>
                <w:szCs w:val="20"/>
              </w:rPr>
            </w:pPr>
          </w:p>
        </w:tc>
        <w:tc>
          <w:tcPr>
            <w:tcW w:w="1134" w:type="dxa"/>
            <w:tcBorders>
              <w:top w:val="nil"/>
              <w:left w:val="nil"/>
              <w:bottom w:val="single" w:sz="2" w:space="0" w:color="auto"/>
              <w:right w:val="nil"/>
            </w:tcBorders>
          </w:tcPr>
          <w:p w14:paraId="70C7CEE8" w14:textId="77777777" w:rsidR="00EF2187" w:rsidRPr="00C453FE" w:rsidRDefault="00EF2187" w:rsidP="00EF2187">
            <w:pPr>
              <w:autoSpaceDE w:val="0"/>
              <w:autoSpaceDN w:val="0"/>
              <w:adjustRightInd w:val="0"/>
              <w:jc w:val="center"/>
              <w:rPr>
                <w:sz w:val="20"/>
                <w:szCs w:val="20"/>
              </w:rPr>
            </w:pPr>
          </w:p>
        </w:tc>
        <w:tc>
          <w:tcPr>
            <w:tcW w:w="1068" w:type="dxa"/>
            <w:tcBorders>
              <w:top w:val="nil"/>
              <w:left w:val="nil"/>
              <w:bottom w:val="single" w:sz="2" w:space="0" w:color="auto"/>
              <w:right w:val="nil"/>
            </w:tcBorders>
          </w:tcPr>
          <w:p w14:paraId="3C597FE2" w14:textId="77777777" w:rsidR="00EF2187" w:rsidRPr="00C453FE" w:rsidRDefault="00EF2187" w:rsidP="00EF2187">
            <w:pPr>
              <w:autoSpaceDE w:val="0"/>
              <w:autoSpaceDN w:val="0"/>
              <w:adjustRightInd w:val="0"/>
              <w:jc w:val="center"/>
              <w:rPr>
                <w:sz w:val="20"/>
                <w:szCs w:val="20"/>
              </w:rPr>
            </w:pPr>
          </w:p>
        </w:tc>
        <w:tc>
          <w:tcPr>
            <w:tcW w:w="1445" w:type="dxa"/>
          </w:tcPr>
          <w:p w14:paraId="508BE6A1" w14:textId="77777777" w:rsidR="00EF2187" w:rsidRPr="00C453FE" w:rsidRDefault="00EF2187" w:rsidP="00EF2187">
            <w:pPr>
              <w:autoSpaceDE w:val="0"/>
              <w:autoSpaceDN w:val="0"/>
              <w:adjustRightInd w:val="0"/>
              <w:jc w:val="right"/>
              <w:rPr>
                <w:sz w:val="20"/>
                <w:szCs w:val="20"/>
              </w:rPr>
            </w:pPr>
          </w:p>
        </w:tc>
      </w:tr>
      <w:tr w:rsidR="00766EA0" w:rsidRPr="00C453FE" w14:paraId="5C48D2DD" w14:textId="77777777" w:rsidTr="00A942C7">
        <w:trPr>
          <w:trHeight w:val="298"/>
        </w:trPr>
        <w:tc>
          <w:tcPr>
            <w:tcW w:w="236" w:type="dxa"/>
          </w:tcPr>
          <w:p w14:paraId="15FEE80B" w14:textId="77777777" w:rsidR="00EF2187" w:rsidRPr="00C453FE" w:rsidRDefault="00EF2187" w:rsidP="00EF2187">
            <w:pPr>
              <w:autoSpaceDE w:val="0"/>
              <w:autoSpaceDN w:val="0"/>
              <w:adjustRightInd w:val="0"/>
              <w:jc w:val="center"/>
              <w:rPr>
                <w:sz w:val="20"/>
                <w:szCs w:val="20"/>
              </w:rPr>
            </w:pPr>
          </w:p>
        </w:tc>
        <w:tc>
          <w:tcPr>
            <w:tcW w:w="236" w:type="dxa"/>
          </w:tcPr>
          <w:p w14:paraId="6F18A9F0" w14:textId="77777777" w:rsidR="00EF2187" w:rsidRPr="00C453FE" w:rsidRDefault="00EF2187" w:rsidP="00EF2187">
            <w:pPr>
              <w:autoSpaceDE w:val="0"/>
              <w:autoSpaceDN w:val="0"/>
              <w:adjustRightInd w:val="0"/>
              <w:jc w:val="center"/>
              <w:rPr>
                <w:sz w:val="20"/>
                <w:szCs w:val="20"/>
              </w:rPr>
            </w:pPr>
          </w:p>
        </w:tc>
        <w:tc>
          <w:tcPr>
            <w:tcW w:w="236" w:type="dxa"/>
          </w:tcPr>
          <w:p w14:paraId="203C4204" w14:textId="77777777" w:rsidR="00EF2187" w:rsidRPr="00C453FE" w:rsidRDefault="00EF2187" w:rsidP="00EF2187">
            <w:pPr>
              <w:autoSpaceDE w:val="0"/>
              <w:autoSpaceDN w:val="0"/>
              <w:adjustRightInd w:val="0"/>
              <w:jc w:val="center"/>
              <w:rPr>
                <w:sz w:val="20"/>
                <w:szCs w:val="20"/>
              </w:rPr>
            </w:pPr>
          </w:p>
        </w:tc>
        <w:tc>
          <w:tcPr>
            <w:tcW w:w="236" w:type="dxa"/>
          </w:tcPr>
          <w:p w14:paraId="42BD6799" w14:textId="77777777" w:rsidR="00EF2187" w:rsidRPr="00C453FE" w:rsidRDefault="00EF2187" w:rsidP="00EF2187">
            <w:pPr>
              <w:autoSpaceDE w:val="0"/>
              <w:autoSpaceDN w:val="0"/>
              <w:adjustRightInd w:val="0"/>
              <w:jc w:val="center"/>
              <w:rPr>
                <w:sz w:val="20"/>
                <w:szCs w:val="20"/>
              </w:rPr>
            </w:pPr>
          </w:p>
        </w:tc>
        <w:tc>
          <w:tcPr>
            <w:tcW w:w="236" w:type="dxa"/>
          </w:tcPr>
          <w:p w14:paraId="773C31BE" w14:textId="77777777" w:rsidR="00EF2187" w:rsidRPr="00C453FE" w:rsidRDefault="00EF2187" w:rsidP="00EF2187">
            <w:pPr>
              <w:autoSpaceDE w:val="0"/>
              <w:autoSpaceDN w:val="0"/>
              <w:adjustRightInd w:val="0"/>
              <w:jc w:val="center"/>
              <w:rPr>
                <w:sz w:val="20"/>
                <w:szCs w:val="20"/>
              </w:rPr>
            </w:pPr>
          </w:p>
        </w:tc>
        <w:tc>
          <w:tcPr>
            <w:tcW w:w="236" w:type="dxa"/>
          </w:tcPr>
          <w:p w14:paraId="5B4D4C12" w14:textId="77777777" w:rsidR="00EF2187" w:rsidRPr="00C453FE" w:rsidRDefault="00EF2187" w:rsidP="00EF2187">
            <w:pPr>
              <w:autoSpaceDE w:val="0"/>
              <w:autoSpaceDN w:val="0"/>
              <w:adjustRightInd w:val="0"/>
              <w:jc w:val="center"/>
              <w:rPr>
                <w:sz w:val="20"/>
                <w:szCs w:val="20"/>
              </w:rPr>
            </w:pPr>
          </w:p>
        </w:tc>
        <w:tc>
          <w:tcPr>
            <w:tcW w:w="5388" w:type="dxa"/>
            <w:gridSpan w:val="3"/>
            <w:tcBorders>
              <w:top w:val="single" w:sz="2" w:space="0" w:color="auto"/>
              <w:left w:val="nil"/>
              <w:bottom w:val="nil"/>
              <w:right w:val="nil"/>
            </w:tcBorders>
            <w:hideMark/>
          </w:tcPr>
          <w:p w14:paraId="3F6C26BB" w14:textId="77777777" w:rsidR="00EF2187" w:rsidRPr="00C453FE" w:rsidRDefault="00EF2187" w:rsidP="00EF2187">
            <w:pPr>
              <w:autoSpaceDE w:val="0"/>
              <w:autoSpaceDN w:val="0"/>
              <w:adjustRightInd w:val="0"/>
              <w:jc w:val="center"/>
              <w:rPr>
                <w:sz w:val="20"/>
                <w:szCs w:val="20"/>
              </w:rPr>
            </w:pPr>
            <w:r w:rsidRPr="00C453FE">
              <w:rPr>
                <w:sz w:val="20"/>
                <w:szCs w:val="20"/>
              </w:rPr>
              <w:t xml:space="preserve">                          (dokumento sudarytojo (įstaigos) pavadinimas)</w:t>
            </w:r>
          </w:p>
        </w:tc>
        <w:tc>
          <w:tcPr>
            <w:tcW w:w="709" w:type="dxa"/>
            <w:tcBorders>
              <w:top w:val="single" w:sz="2" w:space="0" w:color="auto"/>
              <w:left w:val="nil"/>
              <w:bottom w:val="nil"/>
              <w:right w:val="nil"/>
            </w:tcBorders>
          </w:tcPr>
          <w:p w14:paraId="3316A5C2" w14:textId="77777777" w:rsidR="00EF2187" w:rsidRPr="00C453FE" w:rsidRDefault="00EF2187" w:rsidP="00EF2187">
            <w:pPr>
              <w:autoSpaceDE w:val="0"/>
              <w:autoSpaceDN w:val="0"/>
              <w:adjustRightInd w:val="0"/>
              <w:jc w:val="center"/>
              <w:rPr>
                <w:sz w:val="20"/>
                <w:szCs w:val="20"/>
              </w:rPr>
            </w:pPr>
          </w:p>
        </w:tc>
        <w:tc>
          <w:tcPr>
            <w:tcW w:w="1134" w:type="dxa"/>
            <w:tcBorders>
              <w:top w:val="single" w:sz="2" w:space="0" w:color="auto"/>
              <w:left w:val="nil"/>
              <w:bottom w:val="nil"/>
              <w:right w:val="nil"/>
            </w:tcBorders>
          </w:tcPr>
          <w:p w14:paraId="06E1C471" w14:textId="77777777" w:rsidR="00EF2187" w:rsidRPr="00C453FE" w:rsidRDefault="00EF2187" w:rsidP="00EF2187">
            <w:pPr>
              <w:autoSpaceDE w:val="0"/>
              <w:autoSpaceDN w:val="0"/>
              <w:adjustRightInd w:val="0"/>
              <w:jc w:val="center"/>
              <w:rPr>
                <w:sz w:val="20"/>
                <w:szCs w:val="20"/>
              </w:rPr>
            </w:pPr>
          </w:p>
        </w:tc>
        <w:tc>
          <w:tcPr>
            <w:tcW w:w="1068" w:type="dxa"/>
            <w:tcBorders>
              <w:top w:val="single" w:sz="2" w:space="0" w:color="auto"/>
              <w:left w:val="nil"/>
              <w:bottom w:val="nil"/>
              <w:right w:val="nil"/>
            </w:tcBorders>
          </w:tcPr>
          <w:p w14:paraId="1E39E909" w14:textId="77777777" w:rsidR="00EF2187" w:rsidRPr="00C453FE" w:rsidRDefault="00EF2187" w:rsidP="00EF2187">
            <w:pPr>
              <w:autoSpaceDE w:val="0"/>
              <w:autoSpaceDN w:val="0"/>
              <w:adjustRightInd w:val="0"/>
              <w:jc w:val="center"/>
              <w:rPr>
                <w:sz w:val="20"/>
                <w:szCs w:val="20"/>
              </w:rPr>
            </w:pPr>
          </w:p>
        </w:tc>
        <w:tc>
          <w:tcPr>
            <w:tcW w:w="1445" w:type="dxa"/>
          </w:tcPr>
          <w:p w14:paraId="2EADCAC6" w14:textId="77777777" w:rsidR="00EF2187" w:rsidRPr="00C453FE" w:rsidRDefault="00EF2187" w:rsidP="00EF2187">
            <w:pPr>
              <w:autoSpaceDE w:val="0"/>
              <w:autoSpaceDN w:val="0"/>
              <w:adjustRightInd w:val="0"/>
              <w:jc w:val="right"/>
              <w:rPr>
                <w:sz w:val="20"/>
                <w:szCs w:val="20"/>
              </w:rPr>
            </w:pPr>
          </w:p>
        </w:tc>
      </w:tr>
      <w:tr w:rsidR="00766EA0" w:rsidRPr="00C453FE" w14:paraId="0F904E52" w14:textId="77777777" w:rsidTr="00A942C7">
        <w:trPr>
          <w:trHeight w:val="254"/>
        </w:trPr>
        <w:tc>
          <w:tcPr>
            <w:tcW w:w="236" w:type="dxa"/>
          </w:tcPr>
          <w:p w14:paraId="70CE4651" w14:textId="77777777" w:rsidR="00EF2187" w:rsidRPr="00C453FE" w:rsidRDefault="00EF2187" w:rsidP="00EF2187">
            <w:pPr>
              <w:autoSpaceDE w:val="0"/>
              <w:autoSpaceDN w:val="0"/>
              <w:adjustRightInd w:val="0"/>
              <w:jc w:val="center"/>
              <w:rPr>
                <w:sz w:val="20"/>
                <w:szCs w:val="20"/>
              </w:rPr>
            </w:pPr>
          </w:p>
        </w:tc>
        <w:tc>
          <w:tcPr>
            <w:tcW w:w="236" w:type="dxa"/>
          </w:tcPr>
          <w:p w14:paraId="346C900E" w14:textId="77777777" w:rsidR="00EF2187" w:rsidRPr="00C453FE" w:rsidRDefault="00EF2187" w:rsidP="00EF2187">
            <w:pPr>
              <w:autoSpaceDE w:val="0"/>
              <w:autoSpaceDN w:val="0"/>
              <w:adjustRightInd w:val="0"/>
              <w:jc w:val="center"/>
              <w:rPr>
                <w:sz w:val="20"/>
                <w:szCs w:val="20"/>
              </w:rPr>
            </w:pPr>
          </w:p>
        </w:tc>
        <w:tc>
          <w:tcPr>
            <w:tcW w:w="236" w:type="dxa"/>
          </w:tcPr>
          <w:p w14:paraId="43DF4207" w14:textId="77777777" w:rsidR="00EF2187" w:rsidRPr="00C453FE" w:rsidRDefault="00EF2187" w:rsidP="00EF2187">
            <w:pPr>
              <w:autoSpaceDE w:val="0"/>
              <w:autoSpaceDN w:val="0"/>
              <w:adjustRightInd w:val="0"/>
              <w:jc w:val="center"/>
              <w:rPr>
                <w:sz w:val="20"/>
                <w:szCs w:val="20"/>
              </w:rPr>
            </w:pPr>
          </w:p>
        </w:tc>
        <w:tc>
          <w:tcPr>
            <w:tcW w:w="236" w:type="dxa"/>
          </w:tcPr>
          <w:p w14:paraId="66F4D152" w14:textId="77777777" w:rsidR="00EF2187" w:rsidRPr="00C453FE" w:rsidRDefault="00EF2187" w:rsidP="00EF2187">
            <w:pPr>
              <w:autoSpaceDE w:val="0"/>
              <w:autoSpaceDN w:val="0"/>
              <w:adjustRightInd w:val="0"/>
              <w:jc w:val="center"/>
              <w:rPr>
                <w:sz w:val="20"/>
                <w:szCs w:val="20"/>
              </w:rPr>
            </w:pPr>
          </w:p>
        </w:tc>
        <w:tc>
          <w:tcPr>
            <w:tcW w:w="236" w:type="dxa"/>
          </w:tcPr>
          <w:p w14:paraId="590F1B44" w14:textId="77777777" w:rsidR="00EF2187" w:rsidRPr="00C453FE" w:rsidRDefault="00EF2187" w:rsidP="00EF2187">
            <w:pPr>
              <w:autoSpaceDE w:val="0"/>
              <w:autoSpaceDN w:val="0"/>
              <w:adjustRightInd w:val="0"/>
              <w:jc w:val="center"/>
              <w:rPr>
                <w:sz w:val="20"/>
                <w:szCs w:val="20"/>
              </w:rPr>
            </w:pPr>
          </w:p>
        </w:tc>
        <w:tc>
          <w:tcPr>
            <w:tcW w:w="236" w:type="dxa"/>
          </w:tcPr>
          <w:p w14:paraId="3395EFCC" w14:textId="77777777" w:rsidR="00EF2187" w:rsidRPr="00C453FE" w:rsidRDefault="00EF2187" w:rsidP="00EF2187">
            <w:pPr>
              <w:autoSpaceDE w:val="0"/>
              <w:autoSpaceDN w:val="0"/>
              <w:adjustRightInd w:val="0"/>
              <w:jc w:val="center"/>
              <w:rPr>
                <w:sz w:val="20"/>
                <w:szCs w:val="20"/>
              </w:rPr>
            </w:pPr>
          </w:p>
        </w:tc>
        <w:tc>
          <w:tcPr>
            <w:tcW w:w="3120" w:type="dxa"/>
          </w:tcPr>
          <w:p w14:paraId="1A1D34C3" w14:textId="77777777" w:rsidR="00EF2187" w:rsidRPr="00C453FE" w:rsidRDefault="00EF2187" w:rsidP="00EF2187">
            <w:pPr>
              <w:autoSpaceDE w:val="0"/>
              <w:autoSpaceDN w:val="0"/>
              <w:adjustRightInd w:val="0"/>
              <w:jc w:val="center"/>
              <w:rPr>
                <w:sz w:val="20"/>
                <w:szCs w:val="20"/>
              </w:rPr>
            </w:pPr>
          </w:p>
        </w:tc>
        <w:tc>
          <w:tcPr>
            <w:tcW w:w="979" w:type="dxa"/>
          </w:tcPr>
          <w:p w14:paraId="6D7DD389" w14:textId="77777777" w:rsidR="00EF2187" w:rsidRPr="00C453FE" w:rsidRDefault="00EF2187" w:rsidP="00EF2187">
            <w:pPr>
              <w:autoSpaceDE w:val="0"/>
              <w:autoSpaceDN w:val="0"/>
              <w:adjustRightInd w:val="0"/>
              <w:jc w:val="center"/>
              <w:rPr>
                <w:sz w:val="20"/>
                <w:szCs w:val="20"/>
              </w:rPr>
            </w:pPr>
          </w:p>
        </w:tc>
        <w:tc>
          <w:tcPr>
            <w:tcW w:w="1289" w:type="dxa"/>
          </w:tcPr>
          <w:p w14:paraId="0F291F8A" w14:textId="77777777" w:rsidR="00EF2187" w:rsidRPr="00C453FE" w:rsidRDefault="00EF2187" w:rsidP="00EF2187">
            <w:pPr>
              <w:autoSpaceDE w:val="0"/>
              <w:autoSpaceDN w:val="0"/>
              <w:adjustRightInd w:val="0"/>
              <w:jc w:val="center"/>
              <w:rPr>
                <w:sz w:val="20"/>
                <w:szCs w:val="20"/>
              </w:rPr>
            </w:pPr>
          </w:p>
        </w:tc>
        <w:tc>
          <w:tcPr>
            <w:tcW w:w="709" w:type="dxa"/>
          </w:tcPr>
          <w:p w14:paraId="37ABB2D9" w14:textId="77777777" w:rsidR="00EF2187" w:rsidRPr="00C453FE" w:rsidRDefault="00EF2187" w:rsidP="00EF2187">
            <w:pPr>
              <w:autoSpaceDE w:val="0"/>
              <w:autoSpaceDN w:val="0"/>
              <w:adjustRightInd w:val="0"/>
              <w:jc w:val="center"/>
              <w:rPr>
                <w:sz w:val="20"/>
                <w:szCs w:val="20"/>
              </w:rPr>
            </w:pPr>
          </w:p>
        </w:tc>
        <w:tc>
          <w:tcPr>
            <w:tcW w:w="1134" w:type="dxa"/>
          </w:tcPr>
          <w:p w14:paraId="50F8EDC5" w14:textId="77777777" w:rsidR="00EF2187" w:rsidRPr="00C453FE" w:rsidRDefault="00EF2187" w:rsidP="00EF2187">
            <w:pPr>
              <w:autoSpaceDE w:val="0"/>
              <w:autoSpaceDN w:val="0"/>
              <w:adjustRightInd w:val="0"/>
              <w:jc w:val="center"/>
              <w:rPr>
                <w:sz w:val="20"/>
                <w:szCs w:val="20"/>
              </w:rPr>
            </w:pPr>
          </w:p>
        </w:tc>
        <w:tc>
          <w:tcPr>
            <w:tcW w:w="1068" w:type="dxa"/>
          </w:tcPr>
          <w:p w14:paraId="78C68E95" w14:textId="77777777" w:rsidR="00EF2187" w:rsidRPr="00C453FE" w:rsidRDefault="00EF2187" w:rsidP="00EF2187">
            <w:pPr>
              <w:autoSpaceDE w:val="0"/>
              <w:autoSpaceDN w:val="0"/>
              <w:adjustRightInd w:val="0"/>
              <w:jc w:val="center"/>
              <w:rPr>
                <w:sz w:val="20"/>
                <w:szCs w:val="20"/>
              </w:rPr>
            </w:pPr>
          </w:p>
        </w:tc>
        <w:tc>
          <w:tcPr>
            <w:tcW w:w="1445" w:type="dxa"/>
          </w:tcPr>
          <w:p w14:paraId="7458D92B" w14:textId="77777777" w:rsidR="00EF2187" w:rsidRPr="00C453FE" w:rsidRDefault="00EF2187" w:rsidP="00EF2187">
            <w:pPr>
              <w:autoSpaceDE w:val="0"/>
              <w:autoSpaceDN w:val="0"/>
              <w:adjustRightInd w:val="0"/>
              <w:jc w:val="center"/>
              <w:rPr>
                <w:sz w:val="20"/>
                <w:szCs w:val="20"/>
              </w:rPr>
            </w:pPr>
          </w:p>
        </w:tc>
      </w:tr>
      <w:tr w:rsidR="00766EA0" w:rsidRPr="00C453FE" w14:paraId="079D7711" w14:textId="77777777" w:rsidTr="00A942C7">
        <w:trPr>
          <w:trHeight w:val="254"/>
        </w:trPr>
        <w:tc>
          <w:tcPr>
            <w:tcW w:w="236" w:type="dxa"/>
          </w:tcPr>
          <w:p w14:paraId="2E195178" w14:textId="77777777" w:rsidR="00EF2187" w:rsidRPr="00C453FE" w:rsidRDefault="00EF2187" w:rsidP="00EF2187">
            <w:pPr>
              <w:autoSpaceDE w:val="0"/>
              <w:autoSpaceDN w:val="0"/>
              <w:adjustRightInd w:val="0"/>
              <w:jc w:val="center"/>
              <w:rPr>
                <w:sz w:val="20"/>
                <w:szCs w:val="20"/>
              </w:rPr>
            </w:pPr>
          </w:p>
        </w:tc>
        <w:tc>
          <w:tcPr>
            <w:tcW w:w="10924" w:type="dxa"/>
            <w:gridSpan w:val="12"/>
            <w:hideMark/>
          </w:tcPr>
          <w:p w14:paraId="1C572C7B" w14:textId="77777777" w:rsidR="00EF2187" w:rsidRPr="00C453FE" w:rsidRDefault="00EF2187" w:rsidP="00EF2187">
            <w:pPr>
              <w:autoSpaceDE w:val="0"/>
              <w:autoSpaceDN w:val="0"/>
              <w:adjustRightInd w:val="0"/>
              <w:jc w:val="right"/>
              <w:rPr>
                <w:b/>
                <w:bCs/>
                <w:sz w:val="20"/>
                <w:szCs w:val="20"/>
              </w:rPr>
            </w:pPr>
            <w:r w:rsidRPr="00C453FE">
              <w:rPr>
                <w:b/>
                <w:bCs/>
                <w:sz w:val="20"/>
                <w:szCs w:val="20"/>
              </w:rPr>
              <w:t xml:space="preserve">     </w:t>
            </w:r>
          </w:p>
          <w:p w14:paraId="575233E3" w14:textId="77777777" w:rsidR="00EF2187" w:rsidRPr="00C453FE" w:rsidRDefault="00EF2187" w:rsidP="00EF2187">
            <w:pPr>
              <w:autoSpaceDE w:val="0"/>
              <w:autoSpaceDN w:val="0"/>
              <w:adjustRightInd w:val="0"/>
              <w:jc w:val="center"/>
              <w:rPr>
                <w:sz w:val="20"/>
                <w:szCs w:val="20"/>
              </w:rPr>
            </w:pPr>
            <w:r w:rsidRPr="00C453FE">
              <w:rPr>
                <w:b/>
                <w:bCs/>
                <w:sz w:val="20"/>
                <w:szCs w:val="20"/>
              </w:rPr>
              <w:t>20      m.  PROGRAMOS SĄMATA</w:t>
            </w:r>
          </w:p>
        </w:tc>
      </w:tr>
      <w:tr w:rsidR="00766EA0" w:rsidRPr="00C453FE" w14:paraId="57980614" w14:textId="77777777" w:rsidTr="00A942C7">
        <w:trPr>
          <w:trHeight w:val="254"/>
        </w:trPr>
        <w:tc>
          <w:tcPr>
            <w:tcW w:w="236" w:type="dxa"/>
          </w:tcPr>
          <w:p w14:paraId="3EED745C" w14:textId="77777777" w:rsidR="00EF2187" w:rsidRPr="00C453FE" w:rsidRDefault="00EF2187" w:rsidP="00EF2187">
            <w:pPr>
              <w:autoSpaceDE w:val="0"/>
              <w:autoSpaceDN w:val="0"/>
              <w:adjustRightInd w:val="0"/>
              <w:jc w:val="center"/>
              <w:rPr>
                <w:sz w:val="20"/>
                <w:szCs w:val="20"/>
              </w:rPr>
            </w:pPr>
          </w:p>
        </w:tc>
        <w:tc>
          <w:tcPr>
            <w:tcW w:w="236" w:type="dxa"/>
          </w:tcPr>
          <w:p w14:paraId="3695B534" w14:textId="77777777" w:rsidR="00EF2187" w:rsidRPr="00C453FE" w:rsidRDefault="00EF2187" w:rsidP="00EF2187">
            <w:pPr>
              <w:autoSpaceDE w:val="0"/>
              <w:autoSpaceDN w:val="0"/>
              <w:adjustRightInd w:val="0"/>
              <w:jc w:val="center"/>
              <w:rPr>
                <w:sz w:val="20"/>
                <w:szCs w:val="20"/>
              </w:rPr>
            </w:pPr>
          </w:p>
        </w:tc>
        <w:tc>
          <w:tcPr>
            <w:tcW w:w="236" w:type="dxa"/>
          </w:tcPr>
          <w:p w14:paraId="2855662E" w14:textId="77777777" w:rsidR="00EF2187" w:rsidRPr="00C453FE" w:rsidRDefault="00EF2187" w:rsidP="00EF2187">
            <w:pPr>
              <w:autoSpaceDE w:val="0"/>
              <w:autoSpaceDN w:val="0"/>
              <w:adjustRightInd w:val="0"/>
              <w:jc w:val="center"/>
              <w:rPr>
                <w:sz w:val="20"/>
                <w:szCs w:val="20"/>
              </w:rPr>
            </w:pPr>
          </w:p>
        </w:tc>
        <w:tc>
          <w:tcPr>
            <w:tcW w:w="236" w:type="dxa"/>
          </w:tcPr>
          <w:p w14:paraId="6F3DC7D4" w14:textId="77777777" w:rsidR="00EF2187" w:rsidRPr="00C453FE" w:rsidRDefault="00EF2187" w:rsidP="00EF2187">
            <w:pPr>
              <w:autoSpaceDE w:val="0"/>
              <w:autoSpaceDN w:val="0"/>
              <w:adjustRightInd w:val="0"/>
              <w:jc w:val="center"/>
              <w:rPr>
                <w:sz w:val="20"/>
                <w:szCs w:val="20"/>
              </w:rPr>
            </w:pPr>
          </w:p>
        </w:tc>
        <w:tc>
          <w:tcPr>
            <w:tcW w:w="236" w:type="dxa"/>
          </w:tcPr>
          <w:p w14:paraId="3027F70B" w14:textId="77777777" w:rsidR="00EF2187" w:rsidRPr="00C453FE" w:rsidRDefault="00EF2187" w:rsidP="00EF2187">
            <w:pPr>
              <w:autoSpaceDE w:val="0"/>
              <w:autoSpaceDN w:val="0"/>
              <w:adjustRightInd w:val="0"/>
              <w:jc w:val="center"/>
              <w:rPr>
                <w:sz w:val="20"/>
                <w:szCs w:val="20"/>
              </w:rPr>
            </w:pPr>
          </w:p>
        </w:tc>
        <w:tc>
          <w:tcPr>
            <w:tcW w:w="236" w:type="dxa"/>
          </w:tcPr>
          <w:p w14:paraId="083D318C" w14:textId="77777777" w:rsidR="00EF2187" w:rsidRPr="00C453FE" w:rsidRDefault="00EF2187" w:rsidP="00EF2187">
            <w:pPr>
              <w:autoSpaceDE w:val="0"/>
              <w:autoSpaceDN w:val="0"/>
              <w:adjustRightInd w:val="0"/>
              <w:jc w:val="center"/>
              <w:rPr>
                <w:sz w:val="20"/>
                <w:szCs w:val="20"/>
              </w:rPr>
            </w:pPr>
          </w:p>
        </w:tc>
        <w:tc>
          <w:tcPr>
            <w:tcW w:w="3120" w:type="dxa"/>
          </w:tcPr>
          <w:p w14:paraId="2EA28574" w14:textId="77777777" w:rsidR="00EF2187" w:rsidRPr="00C453FE" w:rsidRDefault="00EF2187" w:rsidP="00EF2187">
            <w:pPr>
              <w:autoSpaceDE w:val="0"/>
              <w:autoSpaceDN w:val="0"/>
              <w:adjustRightInd w:val="0"/>
              <w:jc w:val="right"/>
              <w:rPr>
                <w:sz w:val="20"/>
                <w:szCs w:val="20"/>
              </w:rPr>
            </w:pPr>
          </w:p>
        </w:tc>
        <w:tc>
          <w:tcPr>
            <w:tcW w:w="979" w:type="dxa"/>
          </w:tcPr>
          <w:p w14:paraId="2BE67275" w14:textId="77777777" w:rsidR="00EF2187" w:rsidRPr="00C453FE" w:rsidRDefault="00EF2187" w:rsidP="00EF2187">
            <w:pPr>
              <w:autoSpaceDE w:val="0"/>
              <w:autoSpaceDN w:val="0"/>
              <w:adjustRightInd w:val="0"/>
              <w:jc w:val="right"/>
              <w:rPr>
                <w:sz w:val="20"/>
                <w:szCs w:val="20"/>
              </w:rPr>
            </w:pPr>
          </w:p>
        </w:tc>
        <w:tc>
          <w:tcPr>
            <w:tcW w:w="1289" w:type="dxa"/>
            <w:tcBorders>
              <w:top w:val="nil"/>
              <w:left w:val="nil"/>
              <w:bottom w:val="single" w:sz="2" w:space="0" w:color="auto"/>
              <w:right w:val="nil"/>
            </w:tcBorders>
          </w:tcPr>
          <w:p w14:paraId="42C1B8A3" w14:textId="77777777" w:rsidR="00EF2187" w:rsidRPr="00C453FE" w:rsidRDefault="00EF2187" w:rsidP="00EF2187">
            <w:pPr>
              <w:autoSpaceDE w:val="0"/>
              <w:autoSpaceDN w:val="0"/>
              <w:adjustRightInd w:val="0"/>
              <w:jc w:val="right"/>
              <w:rPr>
                <w:sz w:val="20"/>
                <w:szCs w:val="20"/>
              </w:rPr>
            </w:pPr>
          </w:p>
        </w:tc>
        <w:tc>
          <w:tcPr>
            <w:tcW w:w="709" w:type="dxa"/>
          </w:tcPr>
          <w:p w14:paraId="1CD51FA8" w14:textId="77777777" w:rsidR="00EF2187" w:rsidRPr="00C453FE" w:rsidRDefault="00EF2187" w:rsidP="00EF2187">
            <w:pPr>
              <w:autoSpaceDE w:val="0"/>
              <w:autoSpaceDN w:val="0"/>
              <w:adjustRightInd w:val="0"/>
              <w:jc w:val="right"/>
              <w:rPr>
                <w:sz w:val="20"/>
                <w:szCs w:val="20"/>
              </w:rPr>
            </w:pPr>
          </w:p>
        </w:tc>
        <w:tc>
          <w:tcPr>
            <w:tcW w:w="1134" w:type="dxa"/>
          </w:tcPr>
          <w:p w14:paraId="372C2CB9" w14:textId="77777777" w:rsidR="00EF2187" w:rsidRPr="00C453FE" w:rsidRDefault="00EF2187" w:rsidP="00EF2187">
            <w:pPr>
              <w:autoSpaceDE w:val="0"/>
              <w:autoSpaceDN w:val="0"/>
              <w:adjustRightInd w:val="0"/>
              <w:jc w:val="right"/>
              <w:rPr>
                <w:sz w:val="20"/>
                <w:szCs w:val="20"/>
              </w:rPr>
            </w:pPr>
          </w:p>
        </w:tc>
        <w:tc>
          <w:tcPr>
            <w:tcW w:w="1068" w:type="dxa"/>
          </w:tcPr>
          <w:p w14:paraId="34BC93FE" w14:textId="77777777" w:rsidR="00EF2187" w:rsidRPr="00C453FE" w:rsidRDefault="00EF2187" w:rsidP="00EF2187">
            <w:pPr>
              <w:autoSpaceDE w:val="0"/>
              <w:autoSpaceDN w:val="0"/>
              <w:adjustRightInd w:val="0"/>
              <w:jc w:val="right"/>
              <w:rPr>
                <w:sz w:val="20"/>
                <w:szCs w:val="20"/>
              </w:rPr>
            </w:pPr>
          </w:p>
        </w:tc>
        <w:tc>
          <w:tcPr>
            <w:tcW w:w="1445" w:type="dxa"/>
          </w:tcPr>
          <w:p w14:paraId="4186487F" w14:textId="77777777" w:rsidR="00EF2187" w:rsidRPr="00C453FE" w:rsidRDefault="00EF2187" w:rsidP="00EF2187">
            <w:pPr>
              <w:autoSpaceDE w:val="0"/>
              <w:autoSpaceDN w:val="0"/>
              <w:adjustRightInd w:val="0"/>
              <w:jc w:val="right"/>
              <w:rPr>
                <w:sz w:val="20"/>
                <w:szCs w:val="20"/>
              </w:rPr>
            </w:pPr>
          </w:p>
        </w:tc>
      </w:tr>
      <w:tr w:rsidR="00766EA0" w:rsidRPr="00C453FE" w14:paraId="12069EC5" w14:textId="77777777" w:rsidTr="00A942C7">
        <w:trPr>
          <w:trHeight w:val="262"/>
        </w:trPr>
        <w:tc>
          <w:tcPr>
            <w:tcW w:w="236" w:type="dxa"/>
          </w:tcPr>
          <w:p w14:paraId="7E2E1437" w14:textId="77777777" w:rsidR="00EF2187" w:rsidRPr="00C453FE" w:rsidRDefault="00EF2187" w:rsidP="00EF2187">
            <w:pPr>
              <w:autoSpaceDE w:val="0"/>
              <w:autoSpaceDN w:val="0"/>
              <w:adjustRightInd w:val="0"/>
              <w:jc w:val="center"/>
              <w:rPr>
                <w:sz w:val="18"/>
                <w:szCs w:val="18"/>
              </w:rPr>
            </w:pPr>
          </w:p>
        </w:tc>
        <w:tc>
          <w:tcPr>
            <w:tcW w:w="236" w:type="dxa"/>
          </w:tcPr>
          <w:p w14:paraId="48CA71D9" w14:textId="77777777" w:rsidR="00EF2187" w:rsidRPr="00C453FE" w:rsidRDefault="00EF2187" w:rsidP="00EF2187">
            <w:pPr>
              <w:autoSpaceDE w:val="0"/>
              <w:autoSpaceDN w:val="0"/>
              <w:adjustRightInd w:val="0"/>
              <w:jc w:val="center"/>
              <w:rPr>
                <w:sz w:val="18"/>
                <w:szCs w:val="18"/>
              </w:rPr>
            </w:pPr>
          </w:p>
        </w:tc>
        <w:tc>
          <w:tcPr>
            <w:tcW w:w="236" w:type="dxa"/>
          </w:tcPr>
          <w:p w14:paraId="197E7304" w14:textId="77777777" w:rsidR="00EF2187" w:rsidRPr="00C453FE" w:rsidRDefault="00EF2187" w:rsidP="00EF2187">
            <w:pPr>
              <w:autoSpaceDE w:val="0"/>
              <w:autoSpaceDN w:val="0"/>
              <w:adjustRightInd w:val="0"/>
              <w:jc w:val="center"/>
              <w:rPr>
                <w:sz w:val="18"/>
                <w:szCs w:val="18"/>
              </w:rPr>
            </w:pPr>
          </w:p>
        </w:tc>
        <w:tc>
          <w:tcPr>
            <w:tcW w:w="236" w:type="dxa"/>
          </w:tcPr>
          <w:p w14:paraId="230F2A7C" w14:textId="77777777" w:rsidR="00EF2187" w:rsidRPr="00C453FE" w:rsidRDefault="00EF2187" w:rsidP="00EF2187">
            <w:pPr>
              <w:autoSpaceDE w:val="0"/>
              <w:autoSpaceDN w:val="0"/>
              <w:adjustRightInd w:val="0"/>
              <w:jc w:val="center"/>
              <w:rPr>
                <w:sz w:val="18"/>
                <w:szCs w:val="18"/>
              </w:rPr>
            </w:pPr>
          </w:p>
        </w:tc>
        <w:tc>
          <w:tcPr>
            <w:tcW w:w="236" w:type="dxa"/>
          </w:tcPr>
          <w:p w14:paraId="17DD9C35" w14:textId="77777777" w:rsidR="00EF2187" w:rsidRPr="00C453FE" w:rsidRDefault="00EF2187" w:rsidP="00EF2187">
            <w:pPr>
              <w:autoSpaceDE w:val="0"/>
              <w:autoSpaceDN w:val="0"/>
              <w:adjustRightInd w:val="0"/>
              <w:jc w:val="center"/>
              <w:rPr>
                <w:sz w:val="18"/>
                <w:szCs w:val="18"/>
              </w:rPr>
            </w:pPr>
          </w:p>
        </w:tc>
        <w:tc>
          <w:tcPr>
            <w:tcW w:w="236" w:type="dxa"/>
          </w:tcPr>
          <w:p w14:paraId="2BBE69D5" w14:textId="77777777" w:rsidR="00EF2187" w:rsidRPr="00C453FE" w:rsidRDefault="00EF2187" w:rsidP="00EF2187">
            <w:pPr>
              <w:autoSpaceDE w:val="0"/>
              <w:autoSpaceDN w:val="0"/>
              <w:adjustRightInd w:val="0"/>
              <w:jc w:val="center"/>
              <w:rPr>
                <w:sz w:val="18"/>
                <w:szCs w:val="18"/>
              </w:rPr>
            </w:pPr>
          </w:p>
        </w:tc>
        <w:tc>
          <w:tcPr>
            <w:tcW w:w="3120" w:type="dxa"/>
          </w:tcPr>
          <w:p w14:paraId="42EEDC48" w14:textId="77777777" w:rsidR="00EF2187" w:rsidRPr="00C453FE" w:rsidRDefault="00EF2187" w:rsidP="00EF2187">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60859012" w14:textId="77777777" w:rsidR="00EF2187" w:rsidRPr="00C453FE" w:rsidRDefault="00EF2187" w:rsidP="00EF2187">
            <w:pPr>
              <w:autoSpaceDE w:val="0"/>
              <w:autoSpaceDN w:val="0"/>
              <w:adjustRightInd w:val="0"/>
              <w:jc w:val="center"/>
              <w:rPr>
                <w:sz w:val="18"/>
                <w:szCs w:val="18"/>
              </w:rPr>
            </w:pPr>
            <w:r w:rsidRPr="00C453FE">
              <w:rPr>
                <w:sz w:val="18"/>
                <w:szCs w:val="18"/>
              </w:rPr>
              <w:t>(data ir numeris)</w:t>
            </w:r>
          </w:p>
        </w:tc>
        <w:tc>
          <w:tcPr>
            <w:tcW w:w="709" w:type="dxa"/>
          </w:tcPr>
          <w:p w14:paraId="7EF4DB2D" w14:textId="77777777" w:rsidR="00EF2187" w:rsidRPr="00C453FE" w:rsidRDefault="00EF2187" w:rsidP="00EF2187">
            <w:pPr>
              <w:autoSpaceDE w:val="0"/>
              <w:autoSpaceDN w:val="0"/>
              <w:adjustRightInd w:val="0"/>
              <w:jc w:val="right"/>
              <w:rPr>
                <w:sz w:val="18"/>
                <w:szCs w:val="18"/>
              </w:rPr>
            </w:pPr>
          </w:p>
        </w:tc>
        <w:tc>
          <w:tcPr>
            <w:tcW w:w="1134" w:type="dxa"/>
          </w:tcPr>
          <w:p w14:paraId="128948FC" w14:textId="77777777" w:rsidR="00EF2187" w:rsidRPr="00C453FE" w:rsidRDefault="00EF2187" w:rsidP="00EF2187">
            <w:pPr>
              <w:autoSpaceDE w:val="0"/>
              <w:autoSpaceDN w:val="0"/>
              <w:adjustRightInd w:val="0"/>
              <w:jc w:val="right"/>
              <w:rPr>
                <w:sz w:val="18"/>
                <w:szCs w:val="18"/>
              </w:rPr>
            </w:pPr>
          </w:p>
        </w:tc>
        <w:tc>
          <w:tcPr>
            <w:tcW w:w="1068" w:type="dxa"/>
          </w:tcPr>
          <w:p w14:paraId="37C193EF" w14:textId="77777777" w:rsidR="00EF2187" w:rsidRPr="00C453FE" w:rsidRDefault="00EF2187" w:rsidP="00EF2187">
            <w:pPr>
              <w:autoSpaceDE w:val="0"/>
              <w:autoSpaceDN w:val="0"/>
              <w:adjustRightInd w:val="0"/>
              <w:jc w:val="right"/>
              <w:rPr>
                <w:sz w:val="18"/>
                <w:szCs w:val="18"/>
              </w:rPr>
            </w:pPr>
          </w:p>
        </w:tc>
        <w:tc>
          <w:tcPr>
            <w:tcW w:w="1445" w:type="dxa"/>
          </w:tcPr>
          <w:p w14:paraId="18550DFF" w14:textId="77777777" w:rsidR="00EF2187" w:rsidRPr="00C453FE" w:rsidRDefault="00EF2187" w:rsidP="00EF2187">
            <w:pPr>
              <w:autoSpaceDE w:val="0"/>
              <w:autoSpaceDN w:val="0"/>
              <w:adjustRightInd w:val="0"/>
              <w:jc w:val="right"/>
              <w:rPr>
                <w:sz w:val="18"/>
                <w:szCs w:val="18"/>
              </w:rPr>
            </w:pPr>
          </w:p>
        </w:tc>
      </w:tr>
      <w:tr w:rsidR="00766EA0" w:rsidRPr="00C453FE" w14:paraId="4D3C66C7" w14:textId="77777777" w:rsidTr="00A942C7">
        <w:trPr>
          <w:trHeight w:val="238"/>
        </w:trPr>
        <w:tc>
          <w:tcPr>
            <w:tcW w:w="236" w:type="dxa"/>
          </w:tcPr>
          <w:p w14:paraId="2305A8B6" w14:textId="77777777" w:rsidR="00EF2187" w:rsidRPr="00C453FE" w:rsidRDefault="00EF2187" w:rsidP="00EF2187">
            <w:pPr>
              <w:autoSpaceDE w:val="0"/>
              <w:autoSpaceDN w:val="0"/>
              <w:adjustRightInd w:val="0"/>
              <w:jc w:val="center"/>
              <w:rPr>
                <w:sz w:val="18"/>
                <w:szCs w:val="18"/>
              </w:rPr>
            </w:pPr>
          </w:p>
        </w:tc>
        <w:tc>
          <w:tcPr>
            <w:tcW w:w="236" w:type="dxa"/>
          </w:tcPr>
          <w:p w14:paraId="2B2609FD" w14:textId="77777777" w:rsidR="00EF2187" w:rsidRPr="00C453FE" w:rsidRDefault="00EF2187" w:rsidP="00EF2187">
            <w:pPr>
              <w:autoSpaceDE w:val="0"/>
              <w:autoSpaceDN w:val="0"/>
              <w:adjustRightInd w:val="0"/>
              <w:jc w:val="center"/>
              <w:rPr>
                <w:sz w:val="18"/>
                <w:szCs w:val="18"/>
              </w:rPr>
            </w:pPr>
          </w:p>
        </w:tc>
        <w:tc>
          <w:tcPr>
            <w:tcW w:w="236" w:type="dxa"/>
          </w:tcPr>
          <w:p w14:paraId="6D59E767" w14:textId="77777777" w:rsidR="00EF2187" w:rsidRPr="00C453FE" w:rsidRDefault="00EF2187" w:rsidP="00EF2187">
            <w:pPr>
              <w:autoSpaceDE w:val="0"/>
              <w:autoSpaceDN w:val="0"/>
              <w:adjustRightInd w:val="0"/>
              <w:jc w:val="center"/>
              <w:rPr>
                <w:sz w:val="18"/>
                <w:szCs w:val="18"/>
              </w:rPr>
            </w:pPr>
          </w:p>
        </w:tc>
        <w:tc>
          <w:tcPr>
            <w:tcW w:w="236" w:type="dxa"/>
          </w:tcPr>
          <w:p w14:paraId="2D0F58F9" w14:textId="77777777" w:rsidR="00EF2187" w:rsidRPr="00C453FE" w:rsidRDefault="00EF2187" w:rsidP="00EF2187">
            <w:pPr>
              <w:autoSpaceDE w:val="0"/>
              <w:autoSpaceDN w:val="0"/>
              <w:adjustRightInd w:val="0"/>
              <w:jc w:val="center"/>
              <w:rPr>
                <w:sz w:val="18"/>
                <w:szCs w:val="18"/>
              </w:rPr>
            </w:pPr>
          </w:p>
        </w:tc>
        <w:tc>
          <w:tcPr>
            <w:tcW w:w="236" w:type="dxa"/>
          </w:tcPr>
          <w:p w14:paraId="40D51A5B" w14:textId="77777777" w:rsidR="00EF2187" w:rsidRPr="00C453FE" w:rsidRDefault="00EF2187" w:rsidP="00EF2187">
            <w:pPr>
              <w:autoSpaceDE w:val="0"/>
              <w:autoSpaceDN w:val="0"/>
              <w:adjustRightInd w:val="0"/>
              <w:jc w:val="center"/>
              <w:rPr>
                <w:sz w:val="18"/>
                <w:szCs w:val="18"/>
              </w:rPr>
            </w:pPr>
          </w:p>
        </w:tc>
        <w:tc>
          <w:tcPr>
            <w:tcW w:w="236" w:type="dxa"/>
          </w:tcPr>
          <w:p w14:paraId="4A60DCFD" w14:textId="77777777" w:rsidR="00EF2187" w:rsidRPr="00C453FE" w:rsidRDefault="00EF2187" w:rsidP="00EF2187">
            <w:pPr>
              <w:autoSpaceDE w:val="0"/>
              <w:autoSpaceDN w:val="0"/>
              <w:adjustRightInd w:val="0"/>
              <w:jc w:val="center"/>
              <w:rPr>
                <w:sz w:val="18"/>
                <w:szCs w:val="18"/>
              </w:rPr>
            </w:pPr>
          </w:p>
        </w:tc>
        <w:tc>
          <w:tcPr>
            <w:tcW w:w="3120" w:type="dxa"/>
          </w:tcPr>
          <w:p w14:paraId="010ABE24" w14:textId="77777777" w:rsidR="00EF2187" w:rsidRPr="00C453FE" w:rsidRDefault="00EF2187" w:rsidP="00EF2187">
            <w:pPr>
              <w:autoSpaceDE w:val="0"/>
              <w:autoSpaceDN w:val="0"/>
              <w:adjustRightInd w:val="0"/>
              <w:jc w:val="right"/>
              <w:rPr>
                <w:sz w:val="18"/>
                <w:szCs w:val="18"/>
              </w:rPr>
            </w:pPr>
          </w:p>
        </w:tc>
        <w:tc>
          <w:tcPr>
            <w:tcW w:w="2268" w:type="dxa"/>
            <w:gridSpan w:val="2"/>
            <w:hideMark/>
          </w:tcPr>
          <w:p w14:paraId="142D1198" w14:textId="77777777" w:rsidR="00EF2187" w:rsidRPr="00C453FE" w:rsidRDefault="00EF2187" w:rsidP="00EF2187">
            <w:pPr>
              <w:autoSpaceDE w:val="0"/>
              <w:autoSpaceDN w:val="0"/>
              <w:adjustRightInd w:val="0"/>
              <w:jc w:val="center"/>
              <w:rPr>
                <w:sz w:val="18"/>
                <w:szCs w:val="18"/>
              </w:rPr>
            </w:pPr>
            <w:r w:rsidRPr="00C453FE">
              <w:rPr>
                <w:sz w:val="18"/>
                <w:szCs w:val="18"/>
              </w:rPr>
              <w:t xml:space="preserve">         Anykščiai</w:t>
            </w:r>
          </w:p>
        </w:tc>
        <w:tc>
          <w:tcPr>
            <w:tcW w:w="709" w:type="dxa"/>
          </w:tcPr>
          <w:p w14:paraId="2008B5A2" w14:textId="77777777" w:rsidR="00EF2187" w:rsidRPr="00C453FE" w:rsidRDefault="00EF2187" w:rsidP="00EF2187">
            <w:pPr>
              <w:autoSpaceDE w:val="0"/>
              <w:autoSpaceDN w:val="0"/>
              <w:adjustRightInd w:val="0"/>
              <w:jc w:val="right"/>
              <w:rPr>
                <w:sz w:val="18"/>
                <w:szCs w:val="18"/>
              </w:rPr>
            </w:pPr>
          </w:p>
        </w:tc>
        <w:tc>
          <w:tcPr>
            <w:tcW w:w="1134" w:type="dxa"/>
          </w:tcPr>
          <w:p w14:paraId="092CDCC9" w14:textId="77777777" w:rsidR="00EF2187" w:rsidRPr="00C453FE" w:rsidRDefault="00EF2187" w:rsidP="00EF2187">
            <w:pPr>
              <w:autoSpaceDE w:val="0"/>
              <w:autoSpaceDN w:val="0"/>
              <w:adjustRightInd w:val="0"/>
              <w:jc w:val="right"/>
              <w:rPr>
                <w:sz w:val="18"/>
                <w:szCs w:val="18"/>
              </w:rPr>
            </w:pPr>
          </w:p>
        </w:tc>
        <w:tc>
          <w:tcPr>
            <w:tcW w:w="1068" w:type="dxa"/>
          </w:tcPr>
          <w:p w14:paraId="191ECD72" w14:textId="77777777" w:rsidR="00EF2187" w:rsidRPr="00C453FE" w:rsidRDefault="00EF2187" w:rsidP="00EF2187">
            <w:pPr>
              <w:autoSpaceDE w:val="0"/>
              <w:autoSpaceDN w:val="0"/>
              <w:adjustRightInd w:val="0"/>
              <w:jc w:val="right"/>
              <w:rPr>
                <w:sz w:val="18"/>
                <w:szCs w:val="18"/>
              </w:rPr>
            </w:pPr>
          </w:p>
        </w:tc>
        <w:tc>
          <w:tcPr>
            <w:tcW w:w="1445" w:type="dxa"/>
          </w:tcPr>
          <w:p w14:paraId="4DBC5602" w14:textId="77777777" w:rsidR="00EF2187" w:rsidRPr="00C453FE" w:rsidRDefault="00EF2187" w:rsidP="00EF2187">
            <w:pPr>
              <w:autoSpaceDE w:val="0"/>
              <w:autoSpaceDN w:val="0"/>
              <w:adjustRightInd w:val="0"/>
              <w:jc w:val="right"/>
              <w:rPr>
                <w:sz w:val="18"/>
                <w:szCs w:val="18"/>
              </w:rPr>
            </w:pPr>
          </w:p>
        </w:tc>
      </w:tr>
      <w:tr w:rsidR="00766EA0" w:rsidRPr="00C453FE" w14:paraId="2705797E" w14:textId="77777777" w:rsidTr="00A942C7">
        <w:trPr>
          <w:trHeight w:val="262"/>
        </w:trPr>
        <w:tc>
          <w:tcPr>
            <w:tcW w:w="236" w:type="dxa"/>
          </w:tcPr>
          <w:p w14:paraId="213FAC92" w14:textId="77777777" w:rsidR="00EF2187" w:rsidRPr="00C453FE" w:rsidRDefault="00EF2187" w:rsidP="00EF2187">
            <w:pPr>
              <w:autoSpaceDE w:val="0"/>
              <w:autoSpaceDN w:val="0"/>
              <w:adjustRightInd w:val="0"/>
              <w:jc w:val="center"/>
              <w:rPr>
                <w:sz w:val="18"/>
                <w:szCs w:val="18"/>
              </w:rPr>
            </w:pPr>
          </w:p>
        </w:tc>
        <w:tc>
          <w:tcPr>
            <w:tcW w:w="236" w:type="dxa"/>
          </w:tcPr>
          <w:p w14:paraId="22CC336F" w14:textId="77777777" w:rsidR="00EF2187" w:rsidRPr="00C453FE" w:rsidRDefault="00EF2187" w:rsidP="00EF2187">
            <w:pPr>
              <w:autoSpaceDE w:val="0"/>
              <w:autoSpaceDN w:val="0"/>
              <w:adjustRightInd w:val="0"/>
              <w:jc w:val="center"/>
              <w:rPr>
                <w:sz w:val="18"/>
                <w:szCs w:val="18"/>
              </w:rPr>
            </w:pPr>
          </w:p>
        </w:tc>
        <w:tc>
          <w:tcPr>
            <w:tcW w:w="236" w:type="dxa"/>
          </w:tcPr>
          <w:p w14:paraId="0EDDED5D" w14:textId="77777777" w:rsidR="00EF2187" w:rsidRPr="00C453FE" w:rsidRDefault="00EF2187" w:rsidP="00EF2187">
            <w:pPr>
              <w:autoSpaceDE w:val="0"/>
              <w:autoSpaceDN w:val="0"/>
              <w:adjustRightInd w:val="0"/>
              <w:jc w:val="center"/>
              <w:rPr>
                <w:sz w:val="18"/>
                <w:szCs w:val="18"/>
              </w:rPr>
            </w:pPr>
          </w:p>
        </w:tc>
        <w:tc>
          <w:tcPr>
            <w:tcW w:w="236" w:type="dxa"/>
          </w:tcPr>
          <w:p w14:paraId="72E7B990" w14:textId="77777777" w:rsidR="00EF2187" w:rsidRPr="00C453FE" w:rsidRDefault="00EF2187" w:rsidP="00EF2187">
            <w:pPr>
              <w:autoSpaceDE w:val="0"/>
              <w:autoSpaceDN w:val="0"/>
              <w:adjustRightInd w:val="0"/>
              <w:jc w:val="center"/>
              <w:rPr>
                <w:sz w:val="18"/>
                <w:szCs w:val="18"/>
              </w:rPr>
            </w:pPr>
          </w:p>
        </w:tc>
        <w:tc>
          <w:tcPr>
            <w:tcW w:w="236" w:type="dxa"/>
          </w:tcPr>
          <w:p w14:paraId="3EC6ACAB" w14:textId="77777777" w:rsidR="00EF2187" w:rsidRPr="00C453FE" w:rsidRDefault="00EF2187" w:rsidP="00EF2187">
            <w:pPr>
              <w:autoSpaceDE w:val="0"/>
              <w:autoSpaceDN w:val="0"/>
              <w:adjustRightInd w:val="0"/>
              <w:jc w:val="center"/>
              <w:rPr>
                <w:sz w:val="18"/>
                <w:szCs w:val="18"/>
              </w:rPr>
            </w:pPr>
          </w:p>
        </w:tc>
        <w:tc>
          <w:tcPr>
            <w:tcW w:w="236" w:type="dxa"/>
          </w:tcPr>
          <w:p w14:paraId="66DAF090" w14:textId="77777777" w:rsidR="00EF2187" w:rsidRPr="00C453FE" w:rsidRDefault="00EF2187" w:rsidP="00EF2187">
            <w:pPr>
              <w:autoSpaceDE w:val="0"/>
              <w:autoSpaceDN w:val="0"/>
              <w:adjustRightInd w:val="0"/>
              <w:jc w:val="center"/>
              <w:rPr>
                <w:sz w:val="18"/>
                <w:szCs w:val="18"/>
              </w:rPr>
            </w:pPr>
          </w:p>
        </w:tc>
        <w:tc>
          <w:tcPr>
            <w:tcW w:w="3120" w:type="dxa"/>
          </w:tcPr>
          <w:p w14:paraId="784BB959" w14:textId="77777777" w:rsidR="00EF2187" w:rsidRPr="00C453FE" w:rsidRDefault="00EF2187" w:rsidP="00EF2187">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0C1280E6" w14:textId="77777777" w:rsidR="00EF2187" w:rsidRPr="00C453FE" w:rsidRDefault="00EF2187" w:rsidP="00EF2187">
            <w:pPr>
              <w:autoSpaceDE w:val="0"/>
              <w:autoSpaceDN w:val="0"/>
              <w:adjustRightInd w:val="0"/>
              <w:jc w:val="center"/>
              <w:rPr>
                <w:sz w:val="18"/>
                <w:szCs w:val="18"/>
              </w:rPr>
            </w:pPr>
            <w:r w:rsidRPr="00C453FE">
              <w:rPr>
                <w:sz w:val="18"/>
                <w:szCs w:val="18"/>
              </w:rPr>
              <w:t>(sudarymo vieta)</w:t>
            </w:r>
          </w:p>
        </w:tc>
        <w:tc>
          <w:tcPr>
            <w:tcW w:w="709" w:type="dxa"/>
          </w:tcPr>
          <w:p w14:paraId="3CE7AAE2" w14:textId="77777777" w:rsidR="00EF2187" w:rsidRPr="00C453FE" w:rsidRDefault="00EF2187" w:rsidP="00EF2187">
            <w:pPr>
              <w:autoSpaceDE w:val="0"/>
              <w:autoSpaceDN w:val="0"/>
              <w:adjustRightInd w:val="0"/>
              <w:jc w:val="right"/>
              <w:rPr>
                <w:sz w:val="18"/>
                <w:szCs w:val="18"/>
              </w:rPr>
            </w:pPr>
          </w:p>
        </w:tc>
        <w:tc>
          <w:tcPr>
            <w:tcW w:w="1134" w:type="dxa"/>
          </w:tcPr>
          <w:p w14:paraId="1E9363D7" w14:textId="77777777" w:rsidR="00EF2187" w:rsidRPr="00C453FE" w:rsidRDefault="00EF2187" w:rsidP="00EF2187">
            <w:pPr>
              <w:autoSpaceDE w:val="0"/>
              <w:autoSpaceDN w:val="0"/>
              <w:adjustRightInd w:val="0"/>
              <w:jc w:val="right"/>
              <w:rPr>
                <w:sz w:val="18"/>
                <w:szCs w:val="18"/>
              </w:rPr>
            </w:pPr>
          </w:p>
        </w:tc>
        <w:tc>
          <w:tcPr>
            <w:tcW w:w="1068" w:type="dxa"/>
          </w:tcPr>
          <w:p w14:paraId="1769EA60" w14:textId="77777777" w:rsidR="00EF2187" w:rsidRPr="00C453FE" w:rsidRDefault="00EF2187" w:rsidP="00EF2187">
            <w:pPr>
              <w:autoSpaceDE w:val="0"/>
              <w:autoSpaceDN w:val="0"/>
              <w:adjustRightInd w:val="0"/>
              <w:jc w:val="right"/>
              <w:rPr>
                <w:sz w:val="18"/>
                <w:szCs w:val="18"/>
              </w:rPr>
            </w:pPr>
          </w:p>
        </w:tc>
        <w:tc>
          <w:tcPr>
            <w:tcW w:w="1445" w:type="dxa"/>
          </w:tcPr>
          <w:p w14:paraId="5551325A" w14:textId="77777777" w:rsidR="00EF2187" w:rsidRPr="00C453FE" w:rsidRDefault="00EF2187" w:rsidP="00EF2187">
            <w:pPr>
              <w:autoSpaceDE w:val="0"/>
              <w:autoSpaceDN w:val="0"/>
              <w:adjustRightInd w:val="0"/>
              <w:jc w:val="right"/>
              <w:rPr>
                <w:sz w:val="18"/>
                <w:szCs w:val="18"/>
              </w:rPr>
            </w:pPr>
          </w:p>
        </w:tc>
      </w:tr>
      <w:tr w:rsidR="00766EA0" w:rsidRPr="00C453FE" w14:paraId="7625CF92" w14:textId="77777777" w:rsidTr="00A942C7">
        <w:trPr>
          <w:trHeight w:val="254"/>
        </w:trPr>
        <w:tc>
          <w:tcPr>
            <w:tcW w:w="236" w:type="dxa"/>
          </w:tcPr>
          <w:p w14:paraId="1812A59A" w14:textId="77777777" w:rsidR="00EF2187" w:rsidRPr="00C453FE" w:rsidRDefault="00EF2187" w:rsidP="00EF2187">
            <w:pPr>
              <w:autoSpaceDE w:val="0"/>
              <w:autoSpaceDN w:val="0"/>
              <w:adjustRightInd w:val="0"/>
              <w:jc w:val="center"/>
              <w:rPr>
                <w:sz w:val="20"/>
                <w:szCs w:val="20"/>
              </w:rPr>
            </w:pPr>
          </w:p>
        </w:tc>
        <w:tc>
          <w:tcPr>
            <w:tcW w:w="236" w:type="dxa"/>
          </w:tcPr>
          <w:p w14:paraId="1E67BBB8" w14:textId="77777777" w:rsidR="00EF2187" w:rsidRPr="00C453FE" w:rsidRDefault="00EF2187" w:rsidP="00EF2187">
            <w:pPr>
              <w:autoSpaceDE w:val="0"/>
              <w:autoSpaceDN w:val="0"/>
              <w:adjustRightInd w:val="0"/>
              <w:jc w:val="center"/>
              <w:rPr>
                <w:sz w:val="20"/>
                <w:szCs w:val="20"/>
              </w:rPr>
            </w:pPr>
          </w:p>
        </w:tc>
        <w:tc>
          <w:tcPr>
            <w:tcW w:w="236" w:type="dxa"/>
          </w:tcPr>
          <w:p w14:paraId="0C995338" w14:textId="77777777" w:rsidR="00EF2187" w:rsidRPr="00C453FE" w:rsidRDefault="00EF2187" w:rsidP="00EF2187">
            <w:pPr>
              <w:autoSpaceDE w:val="0"/>
              <w:autoSpaceDN w:val="0"/>
              <w:adjustRightInd w:val="0"/>
              <w:jc w:val="center"/>
              <w:rPr>
                <w:sz w:val="20"/>
                <w:szCs w:val="20"/>
              </w:rPr>
            </w:pPr>
          </w:p>
        </w:tc>
        <w:tc>
          <w:tcPr>
            <w:tcW w:w="236" w:type="dxa"/>
          </w:tcPr>
          <w:p w14:paraId="711A48DB" w14:textId="77777777" w:rsidR="00EF2187" w:rsidRPr="00C453FE" w:rsidRDefault="00EF2187" w:rsidP="00EF2187">
            <w:pPr>
              <w:autoSpaceDE w:val="0"/>
              <w:autoSpaceDN w:val="0"/>
              <w:adjustRightInd w:val="0"/>
              <w:jc w:val="center"/>
              <w:rPr>
                <w:sz w:val="20"/>
                <w:szCs w:val="20"/>
              </w:rPr>
            </w:pPr>
          </w:p>
        </w:tc>
        <w:tc>
          <w:tcPr>
            <w:tcW w:w="236" w:type="dxa"/>
          </w:tcPr>
          <w:p w14:paraId="1869FEA2" w14:textId="77777777" w:rsidR="00EF2187" w:rsidRPr="00C453FE" w:rsidRDefault="00EF2187" w:rsidP="00EF2187">
            <w:pPr>
              <w:autoSpaceDE w:val="0"/>
              <w:autoSpaceDN w:val="0"/>
              <w:adjustRightInd w:val="0"/>
              <w:jc w:val="center"/>
              <w:rPr>
                <w:sz w:val="20"/>
                <w:szCs w:val="20"/>
              </w:rPr>
            </w:pPr>
          </w:p>
        </w:tc>
        <w:tc>
          <w:tcPr>
            <w:tcW w:w="236" w:type="dxa"/>
          </w:tcPr>
          <w:p w14:paraId="355A571B" w14:textId="77777777" w:rsidR="00EF2187" w:rsidRPr="00C453FE" w:rsidRDefault="00EF2187" w:rsidP="00EF2187">
            <w:pPr>
              <w:autoSpaceDE w:val="0"/>
              <w:autoSpaceDN w:val="0"/>
              <w:adjustRightInd w:val="0"/>
              <w:jc w:val="center"/>
              <w:rPr>
                <w:sz w:val="20"/>
                <w:szCs w:val="20"/>
              </w:rPr>
            </w:pPr>
          </w:p>
        </w:tc>
        <w:tc>
          <w:tcPr>
            <w:tcW w:w="3120" w:type="dxa"/>
          </w:tcPr>
          <w:p w14:paraId="65CC80DF" w14:textId="77777777" w:rsidR="00EF2187" w:rsidRPr="00C453FE" w:rsidRDefault="00EF2187" w:rsidP="00EF2187">
            <w:pPr>
              <w:autoSpaceDE w:val="0"/>
              <w:autoSpaceDN w:val="0"/>
              <w:adjustRightInd w:val="0"/>
              <w:jc w:val="right"/>
              <w:rPr>
                <w:sz w:val="20"/>
                <w:szCs w:val="20"/>
              </w:rPr>
            </w:pPr>
          </w:p>
        </w:tc>
        <w:tc>
          <w:tcPr>
            <w:tcW w:w="979" w:type="dxa"/>
          </w:tcPr>
          <w:p w14:paraId="7178D196" w14:textId="77777777" w:rsidR="00EF2187" w:rsidRPr="00C453FE" w:rsidRDefault="00EF2187" w:rsidP="00EF2187">
            <w:pPr>
              <w:autoSpaceDE w:val="0"/>
              <w:autoSpaceDN w:val="0"/>
              <w:adjustRightInd w:val="0"/>
              <w:jc w:val="right"/>
              <w:rPr>
                <w:sz w:val="20"/>
                <w:szCs w:val="20"/>
              </w:rPr>
            </w:pPr>
          </w:p>
        </w:tc>
        <w:tc>
          <w:tcPr>
            <w:tcW w:w="1289" w:type="dxa"/>
          </w:tcPr>
          <w:p w14:paraId="430D5AE2" w14:textId="77777777" w:rsidR="00EF2187" w:rsidRPr="00C453FE" w:rsidRDefault="00EF2187" w:rsidP="00EF2187">
            <w:pPr>
              <w:autoSpaceDE w:val="0"/>
              <w:autoSpaceDN w:val="0"/>
              <w:adjustRightInd w:val="0"/>
              <w:jc w:val="right"/>
              <w:rPr>
                <w:sz w:val="20"/>
                <w:szCs w:val="20"/>
              </w:rPr>
            </w:pPr>
          </w:p>
        </w:tc>
        <w:tc>
          <w:tcPr>
            <w:tcW w:w="709" w:type="dxa"/>
          </w:tcPr>
          <w:p w14:paraId="72645F73" w14:textId="77777777" w:rsidR="00EF2187" w:rsidRPr="00C453FE" w:rsidRDefault="00EF2187" w:rsidP="00EF2187">
            <w:pPr>
              <w:autoSpaceDE w:val="0"/>
              <w:autoSpaceDN w:val="0"/>
              <w:adjustRightInd w:val="0"/>
              <w:rPr>
                <w:sz w:val="16"/>
                <w:szCs w:val="16"/>
              </w:rPr>
            </w:pPr>
          </w:p>
        </w:tc>
        <w:tc>
          <w:tcPr>
            <w:tcW w:w="1134" w:type="dxa"/>
          </w:tcPr>
          <w:p w14:paraId="0FAEA655" w14:textId="77777777" w:rsidR="00EF2187" w:rsidRPr="00C453FE" w:rsidRDefault="00EF2187" w:rsidP="00EF2187">
            <w:pPr>
              <w:autoSpaceDE w:val="0"/>
              <w:autoSpaceDN w:val="0"/>
              <w:adjustRightInd w:val="0"/>
              <w:rPr>
                <w:sz w:val="16"/>
                <w:szCs w:val="16"/>
              </w:rPr>
            </w:pPr>
          </w:p>
        </w:tc>
        <w:tc>
          <w:tcPr>
            <w:tcW w:w="1068" w:type="dxa"/>
          </w:tcPr>
          <w:p w14:paraId="3A2FBF8E" w14:textId="77777777" w:rsidR="00EF2187" w:rsidRPr="00C453FE" w:rsidRDefault="00EF2187" w:rsidP="00EF2187">
            <w:pPr>
              <w:autoSpaceDE w:val="0"/>
              <w:autoSpaceDN w:val="0"/>
              <w:adjustRightInd w:val="0"/>
              <w:rPr>
                <w:sz w:val="16"/>
                <w:szCs w:val="16"/>
              </w:rPr>
            </w:pPr>
          </w:p>
        </w:tc>
        <w:tc>
          <w:tcPr>
            <w:tcW w:w="1445" w:type="dxa"/>
          </w:tcPr>
          <w:p w14:paraId="54D478A9" w14:textId="77777777" w:rsidR="00EF2187" w:rsidRPr="00C453FE" w:rsidRDefault="00EF2187" w:rsidP="00EF2187">
            <w:pPr>
              <w:autoSpaceDE w:val="0"/>
              <w:autoSpaceDN w:val="0"/>
              <w:adjustRightInd w:val="0"/>
              <w:rPr>
                <w:sz w:val="16"/>
                <w:szCs w:val="16"/>
              </w:rPr>
            </w:pPr>
          </w:p>
        </w:tc>
      </w:tr>
      <w:tr w:rsidR="00766EA0" w:rsidRPr="00C453FE" w14:paraId="12264F43" w14:textId="77777777" w:rsidTr="00A942C7">
        <w:trPr>
          <w:trHeight w:val="238"/>
        </w:trPr>
        <w:tc>
          <w:tcPr>
            <w:tcW w:w="4536" w:type="dxa"/>
            <w:gridSpan w:val="7"/>
            <w:hideMark/>
          </w:tcPr>
          <w:p w14:paraId="23990EA0" w14:textId="77777777" w:rsidR="00EF2187" w:rsidRPr="00C453FE" w:rsidRDefault="00EF2187" w:rsidP="00EF2187">
            <w:pPr>
              <w:autoSpaceDE w:val="0"/>
              <w:autoSpaceDN w:val="0"/>
              <w:adjustRightInd w:val="0"/>
              <w:rPr>
                <w:sz w:val="18"/>
                <w:szCs w:val="18"/>
              </w:rPr>
            </w:pPr>
            <w:r w:rsidRPr="00C453FE">
              <w:rPr>
                <w:sz w:val="18"/>
                <w:szCs w:val="18"/>
              </w:rPr>
              <w:t>(Asignavimų valdytojo) įstaigos pavadinimas:</w:t>
            </w:r>
          </w:p>
        </w:tc>
        <w:tc>
          <w:tcPr>
            <w:tcW w:w="979" w:type="dxa"/>
            <w:tcBorders>
              <w:top w:val="nil"/>
              <w:left w:val="nil"/>
              <w:bottom w:val="single" w:sz="2" w:space="0" w:color="auto"/>
              <w:right w:val="nil"/>
            </w:tcBorders>
          </w:tcPr>
          <w:p w14:paraId="41D2C9E5" w14:textId="77777777" w:rsidR="00EF2187" w:rsidRPr="00C453FE" w:rsidRDefault="00EF2187" w:rsidP="00EF2187">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4E9831C1" w14:textId="77777777" w:rsidR="00EF2187" w:rsidRPr="00C453FE" w:rsidRDefault="00EF2187" w:rsidP="00EF2187">
            <w:pPr>
              <w:autoSpaceDE w:val="0"/>
              <w:autoSpaceDN w:val="0"/>
              <w:adjustRightInd w:val="0"/>
              <w:jc w:val="right"/>
              <w:rPr>
                <w:sz w:val="18"/>
                <w:szCs w:val="18"/>
              </w:rPr>
            </w:pPr>
          </w:p>
        </w:tc>
        <w:tc>
          <w:tcPr>
            <w:tcW w:w="709" w:type="dxa"/>
          </w:tcPr>
          <w:p w14:paraId="3FB9919B" w14:textId="77777777" w:rsidR="00EF2187" w:rsidRPr="00C453FE" w:rsidRDefault="00EF2187" w:rsidP="00EF2187">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4D13AEA4" w14:textId="77777777" w:rsidR="00EF2187" w:rsidRPr="00C453FE" w:rsidRDefault="00EF2187" w:rsidP="00EF2187">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071FA06C" w14:textId="77777777" w:rsidR="00EF2187" w:rsidRPr="00C453FE" w:rsidRDefault="00EF2187" w:rsidP="00EF2187">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35A16B7" w14:textId="77777777" w:rsidR="00EF2187" w:rsidRPr="00C453FE" w:rsidRDefault="00EF2187" w:rsidP="00EF2187">
            <w:pPr>
              <w:autoSpaceDE w:val="0"/>
              <w:autoSpaceDN w:val="0"/>
              <w:adjustRightInd w:val="0"/>
              <w:jc w:val="center"/>
              <w:rPr>
                <w:b/>
                <w:bCs/>
                <w:sz w:val="18"/>
                <w:szCs w:val="18"/>
              </w:rPr>
            </w:pPr>
          </w:p>
        </w:tc>
      </w:tr>
      <w:tr w:rsidR="00766EA0" w:rsidRPr="00C453FE" w14:paraId="38B072C6" w14:textId="77777777" w:rsidTr="00A942C7">
        <w:trPr>
          <w:trHeight w:val="238"/>
        </w:trPr>
        <w:tc>
          <w:tcPr>
            <w:tcW w:w="4536" w:type="dxa"/>
            <w:gridSpan w:val="7"/>
          </w:tcPr>
          <w:p w14:paraId="62BB7C94" w14:textId="77777777" w:rsidR="00EF2187" w:rsidRPr="00C453FE" w:rsidRDefault="00EF2187" w:rsidP="00EF2187">
            <w:pPr>
              <w:autoSpaceDE w:val="0"/>
              <w:autoSpaceDN w:val="0"/>
              <w:adjustRightInd w:val="0"/>
              <w:rPr>
                <w:sz w:val="18"/>
                <w:szCs w:val="18"/>
              </w:rPr>
            </w:pPr>
          </w:p>
        </w:tc>
        <w:tc>
          <w:tcPr>
            <w:tcW w:w="979" w:type="dxa"/>
            <w:tcBorders>
              <w:top w:val="nil"/>
              <w:left w:val="nil"/>
              <w:bottom w:val="single" w:sz="2" w:space="0" w:color="auto"/>
              <w:right w:val="nil"/>
            </w:tcBorders>
          </w:tcPr>
          <w:p w14:paraId="4DA71F4B" w14:textId="77777777" w:rsidR="00EF2187" w:rsidRPr="00C453FE" w:rsidRDefault="00EF2187" w:rsidP="00EF2187">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1F685ECF" w14:textId="77777777" w:rsidR="00EF2187" w:rsidRPr="00C453FE" w:rsidRDefault="00EF2187" w:rsidP="00EF2187">
            <w:pPr>
              <w:autoSpaceDE w:val="0"/>
              <w:autoSpaceDN w:val="0"/>
              <w:adjustRightInd w:val="0"/>
              <w:jc w:val="right"/>
              <w:rPr>
                <w:sz w:val="18"/>
                <w:szCs w:val="18"/>
              </w:rPr>
            </w:pPr>
          </w:p>
        </w:tc>
        <w:tc>
          <w:tcPr>
            <w:tcW w:w="709" w:type="dxa"/>
          </w:tcPr>
          <w:p w14:paraId="0209E785" w14:textId="77777777" w:rsidR="00EF2187" w:rsidRPr="00C453FE" w:rsidRDefault="00EF2187" w:rsidP="00EF2187">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51039542" w14:textId="77777777" w:rsidR="00EF2187" w:rsidRPr="00C453FE" w:rsidRDefault="00EF2187" w:rsidP="00EF2187">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1181EACF" w14:textId="77777777" w:rsidR="00EF2187" w:rsidRPr="00C453FE" w:rsidRDefault="00EF2187" w:rsidP="00EF2187">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4019CBE9" w14:textId="77777777" w:rsidR="00EF2187" w:rsidRPr="00C453FE" w:rsidRDefault="00EF2187" w:rsidP="00EF2187">
            <w:pPr>
              <w:autoSpaceDE w:val="0"/>
              <w:autoSpaceDN w:val="0"/>
              <w:adjustRightInd w:val="0"/>
              <w:jc w:val="center"/>
              <w:rPr>
                <w:b/>
                <w:bCs/>
                <w:sz w:val="18"/>
                <w:szCs w:val="18"/>
              </w:rPr>
            </w:pPr>
          </w:p>
        </w:tc>
      </w:tr>
      <w:tr w:rsidR="00766EA0" w:rsidRPr="00C453FE" w14:paraId="73745261" w14:textId="77777777" w:rsidTr="00A942C7">
        <w:trPr>
          <w:trHeight w:val="238"/>
        </w:trPr>
        <w:tc>
          <w:tcPr>
            <w:tcW w:w="236" w:type="dxa"/>
            <w:tcBorders>
              <w:top w:val="single" w:sz="2" w:space="0" w:color="auto"/>
              <w:left w:val="nil"/>
              <w:bottom w:val="single" w:sz="2" w:space="0" w:color="auto"/>
              <w:right w:val="nil"/>
            </w:tcBorders>
          </w:tcPr>
          <w:p w14:paraId="642FFA8E" w14:textId="77777777" w:rsidR="00EF2187" w:rsidRPr="00C453FE" w:rsidRDefault="00EF2187" w:rsidP="00EF2187">
            <w:pPr>
              <w:autoSpaceDE w:val="0"/>
              <w:autoSpaceDN w:val="0"/>
              <w:adjustRightInd w:val="0"/>
              <w:jc w:val="center"/>
              <w:rPr>
                <w:sz w:val="18"/>
                <w:szCs w:val="18"/>
              </w:rPr>
            </w:pPr>
          </w:p>
        </w:tc>
        <w:tc>
          <w:tcPr>
            <w:tcW w:w="5279" w:type="dxa"/>
            <w:gridSpan w:val="7"/>
            <w:tcBorders>
              <w:top w:val="single" w:sz="2" w:space="0" w:color="auto"/>
              <w:left w:val="nil"/>
              <w:bottom w:val="single" w:sz="2" w:space="0" w:color="auto"/>
              <w:right w:val="nil"/>
            </w:tcBorders>
            <w:hideMark/>
          </w:tcPr>
          <w:p w14:paraId="1FAC179E" w14:textId="77777777" w:rsidR="00EF2187" w:rsidRPr="00C453FE" w:rsidRDefault="00EF2187" w:rsidP="00EF2187">
            <w:pPr>
              <w:autoSpaceDE w:val="0"/>
              <w:autoSpaceDN w:val="0"/>
              <w:adjustRightInd w:val="0"/>
              <w:jc w:val="center"/>
              <w:rPr>
                <w:b/>
                <w:bCs/>
                <w:i/>
                <w:iCs/>
                <w:sz w:val="18"/>
                <w:szCs w:val="18"/>
              </w:rPr>
            </w:pPr>
            <w:r w:rsidRPr="00C453FE">
              <w:rPr>
                <w:b/>
                <w:bCs/>
                <w:i/>
                <w:iCs/>
                <w:sz w:val="18"/>
                <w:szCs w:val="18"/>
              </w:rPr>
              <w:t>Anykščių rajono savivaldybės administracija</w:t>
            </w:r>
          </w:p>
        </w:tc>
        <w:tc>
          <w:tcPr>
            <w:tcW w:w="1289" w:type="dxa"/>
            <w:tcBorders>
              <w:top w:val="single" w:sz="2" w:space="0" w:color="auto"/>
              <w:left w:val="nil"/>
              <w:bottom w:val="single" w:sz="2" w:space="0" w:color="auto"/>
              <w:right w:val="nil"/>
            </w:tcBorders>
          </w:tcPr>
          <w:p w14:paraId="2812CFCF" w14:textId="77777777" w:rsidR="00EF2187" w:rsidRPr="00C453FE" w:rsidRDefault="00EF2187" w:rsidP="00EF2187">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74BAEFA5" w14:textId="77777777" w:rsidR="00EF2187" w:rsidRPr="00C453FE" w:rsidRDefault="00EF2187" w:rsidP="00EF2187">
            <w:pPr>
              <w:autoSpaceDE w:val="0"/>
              <w:autoSpaceDN w:val="0"/>
              <w:adjustRightInd w:val="0"/>
              <w:jc w:val="right"/>
              <w:rPr>
                <w:b/>
                <w:bCs/>
                <w:i/>
                <w:iCs/>
                <w:sz w:val="18"/>
                <w:szCs w:val="18"/>
              </w:rPr>
            </w:pPr>
          </w:p>
        </w:tc>
        <w:tc>
          <w:tcPr>
            <w:tcW w:w="1134" w:type="dxa"/>
            <w:hideMark/>
          </w:tcPr>
          <w:p w14:paraId="428876AA" w14:textId="77777777" w:rsidR="00EF2187" w:rsidRPr="00C453FE" w:rsidRDefault="00EF2187" w:rsidP="00EF2187">
            <w:pPr>
              <w:autoSpaceDE w:val="0"/>
              <w:autoSpaceDN w:val="0"/>
              <w:adjustRightInd w:val="0"/>
              <w:rPr>
                <w:sz w:val="18"/>
                <w:szCs w:val="18"/>
              </w:rPr>
            </w:pPr>
            <w:r w:rsidRPr="00C453FE">
              <w:rPr>
                <w:sz w:val="18"/>
                <w:szCs w:val="18"/>
              </w:rPr>
              <w:t>Ministerija</w:t>
            </w:r>
          </w:p>
        </w:tc>
        <w:tc>
          <w:tcPr>
            <w:tcW w:w="1068" w:type="dxa"/>
            <w:hideMark/>
          </w:tcPr>
          <w:p w14:paraId="083D3CFD" w14:textId="77777777" w:rsidR="00EF2187" w:rsidRPr="00C453FE" w:rsidRDefault="00EF2187" w:rsidP="00EF2187">
            <w:pPr>
              <w:autoSpaceDE w:val="0"/>
              <w:autoSpaceDN w:val="0"/>
              <w:adjustRightInd w:val="0"/>
              <w:rPr>
                <w:sz w:val="18"/>
                <w:szCs w:val="18"/>
              </w:rPr>
            </w:pPr>
            <w:r w:rsidRPr="00C453FE">
              <w:rPr>
                <w:sz w:val="18"/>
                <w:szCs w:val="18"/>
              </w:rPr>
              <w:t>Departamentas</w:t>
            </w:r>
          </w:p>
        </w:tc>
        <w:tc>
          <w:tcPr>
            <w:tcW w:w="1445" w:type="dxa"/>
            <w:hideMark/>
          </w:tcPr>
          <w:p w14:paraId="30597899" w14:textId="77777777" w:rsidR="00EF2187" w:rsidRPr="00C453FE" w:rsidRDefault="00EF2187" w:rsidP="00EF2187">
            <w:pPr>
              <w:autoSpaceDE w:val="0"/>
              <w:autoSpaceDN w:val="0"/>
              <w:adjustRightInd w:val="0"/>
              <w:rPr>
                <w:sz w:val="18"/>
                <w:szCs w:val="18"/>
              </w:rPr>
            </w:pPr>
            <w:r w:rsidRPr="00C453FE">
              <w:rPr>
                <w:sz w:val="18"/>
                <w:szCs w:val="18"/>
              </w:rPr>
              <w:t>Biudžetinė įstaiga</w:t>
            </w:r>
          </w:p>
        </w:tc>
      </w:tr>
      <w:tr w:rsidR="00766EA0" w:rsidRPr="00C453FE" w14:paraId="0EBFF2F4" w14:textId="77777777" w:rsidTr="00A942C7">
        <w:trPr>
          <w:trHeight w:val="238"/>
        </w:trPr>
        <w:tc>
          <w:tcPr>
            <w:tcW w:w="236" w:type="dxa"/>
            <w:tcBorders>
              <w:top w:val="single" w:sz="2" w:space="0" w:color="auto"/>
              <w:left w:val="nil"/>
              <w:bottom w:val="single" w:sz="2" w:space="0" w:color="auto"/>
              <w:right w:val="nil"/>
            </w:tcBorders>
          </w:tcPr>
          <w:p w14:paraId="50895A69" w14:textId="77777777" w:rsidR="00EF2187" w:rsidRPr="00C453FE" w:rsidRDefault="00EF2187" w:rsidP="00EF2187">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405E3BB2" w14:textId="77777777" w:rsidR="00EF2187" w:rsidRPr="00C453FE" w:rsidRDefault="00EF2187" w:rsidP="00EF2187">
            <w:pPr>
              <w:autoSpaceDE w:val="0"/>
              <w:autoSpaceDN w:val="0"/>
              <w:adjustRightInd w:val="0"/>
              <w:jc w:val="center"/>
              <w:rPr>
                <w:b/>
                <w:bCs/>
                <w:i/>
                <w:iCs/>
                <w:sz w:val="18"/>
                <w:szCs w:val="18"/>
              </w:rPr>
            </w:pPr>
          </w:p>
        </w:tc>
        <w:tc>
          <w:tcPr>
            <w:tcW w:w="236" w:type="dxa"/>
            <w:tcBorders>
              <w:top w:val="single" w:sz="2" w:space="0" w:color="auto"/>
              <w:left w:val="nil"/>
              <w:bottom w:val="single" w:sz="2" w:space="0" w:color="auto"/>
              <w:right w:val="nil"/>
            </w:tcBorders>
          </w:tcPr>
          <w:p w14:paraId="7A24F56D"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76E847A9"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48122258"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7ABC5EDC" w14:textId="77777777" w:rsidR="00EF2187" w:rsidRPr="00C453FE" w:rsidRDefault="00EF2187" w:rsidP="00EF2187">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27901669" w14:textId="77777777" w:rsidR="00EF2187" w:rsidRPr="00C453FE" w:rsidRDefault="00EF2187" w:rsidP="00EF2187">
            <w:pPr>
              <w:autoSpaceDE w:val="0"/>
              <w:autoSpaceDN w:val="0"/>
              <w:adjustRightInd w:val="0"/>
              <w:jc w:val="right"/>
              <w:rPr>
                <w:b/>
                <w:bCs/>
                <w:i/>
                <w:iCs/>
                <w:sz w:val="18"/>
                <w:szCs w:val="18"/>
              </w:rPr>
            </w:pPr>
          </w:p>
        </w:tc>
        <w:tc>
          <w:tcPr>
            <w:tcW w:w="979" w:type="dxa"/>
            <w:tcBorders>
              <w:top w:val="single" w:sz="2" w:space="0" w:color="auto"/>
              <w:left w:val="nil"/>
              <w:bottom w:val="single" w:sz="2" w:space="0" w:color="auto"/>
              <w:right w:val="nil"/>
            </w:tcBorders>
          </w:tcPr>
          <w:p w14:paraId="5DB8709E" w14:textId="77777777" w:rsidR="00EF2187" w:rsidRPr="00C453FE" w:rsidRDefault="00EF2187" w:rsidP="00EF2187">
            <w:pPr>
              <w:autoSpaceDE w:val="0"/>
              <w:autoSpaceDN w:val="0"/>
              <w:adjustRightInd w:val="0"/>
              <w:jc w:val="right"/>
              <w:rPr>
                <w:b/>
                <w:bCs/>
                <w:i/>
                <w:iCs/>
                <w:sz w:val="18"/>
                <w:szCs w:val="18"/>
              </w:rPr>
            </w:pPr>
          </w:p>
        </w:tc>
        <w:tc>
          <w:tcPr>
            <w:tcW w:w="1289" w:type="dxa"/>
            <w:tcBorders>
              <w:top w:val="single" w:sz="2" w:space="0" w:color="auto"/>
              <w:left w:val="nil"/>
              <w:bottom w:val="single" w:sz="2" w:space="0" w:color="auto"/>
              <w:right w:val="nil"/>
            </w:tcBorders>
          </w:tcPr>
          <w:p w14:paraId="07C53944" w14:textId="77777777" w:rsidR="00EF2187" w:rsidRPr="00C453FE" w:rsidRDefault="00EF2187" w:rsidP="00EF2187">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34328D57" w14:textId="77777777" w:rsidR="00EF2187" w:rsidRPr="00C453FE" w:rsidRDefault="00EF2187" w:rsidP="00EF2187">
            <w:pPr>
              <w:autoSpaceDE w:val="0"/>
              <w:autoSpaceDN w:val="0"/>
              <w:adjustRightInd w:val="0"/>
              <w:jc w:val="right"/>
              <w:rPr>
                <w:b/>
                <w:bCs/>
                <w:i/>
                <w:iCs/>
                <w:sz w:val="18"/>
                <w:szCs w:val="18"/>
              </w:rPr>
            </w:pPr>
          </w:p>
        </w:tc>
        <w:tc>
          <w:tcPr>
            <w:tcW w:w="1134" w:type="dxa"/>
          </w:tcPr>
          <w:p w14:paraId="12651FD2" w14:textId="77777777" w:rsidR="00EF2187" w:rsidRPr="00C453FE" w:rsidRDefault="00EF2187" w:rsidP="00EF2187">
            <w:pPr>
              <w:autoSpaceDE w:val="0"/>
              <w:autoSpaceDN w:val="0"/>
              <w:adjustRightInd w:val="0"/>
              <w:jc w:val="right"/>
              <w:rPr>
                <w:b/>
                <w:bCs/>
                <w:i/>
                <w:iCs/>
                <w:sz w:val="18"/>
                <w:szCs w:val="18"/>
              </w:rPr>
            </w:pPr>
          </w:p>
        </w:tc>
        <w:tc>
          <w:tcPr>
            <w:tcW w:w="1068" w:type="dxa"/>
          </w:tcPr>
          <w:p w14:paraId="4C826D44" w14:textId="77777777" w:rsidR="00EF2187" w:rsidRPr="00C453FE" w:rsidRDefault="00EF2187" w:rsidP="00EF2187">
            <w:pPr>
              <w:autoSpaceDE w:val="0"/>
              <w:autoSpaceDN w:val="0"/>
              <w:adjustRightInd w:val="0"/>
              <w:jc w:val="right"/>
              <w:rPr>
                <w:sz w:val="18"/>
                <w:szCs w:val="18"/>
              </w:rPr>
            </w:pPr>
          </w:p>
        </w:tc>
        <w:tc>
          <w:tcPr>
            <w:tcW w:w="1445" w:type="dxa"/>
            <w:hideMark/>
          </w:tcPr>
          <w:p w14:paraId="42A6A976" w14:textId="77777777" w:rsidR="00EF2187" w:rsidRPr="00C453FE" w:rsidRDefault="00EF2187" w:rsidP="00EF2187">
            <w:pPr>
              <w:autoSpaceDE w:val="0"/>
              <w:autoSpaceDN w:val="0"/>
              <w:adjustRightInd w:val="0"/>
              <w:rPr>
                <w:sz w:val="18"/>
                <w:szCs w:val="18"/>
              </w:rPr>
            </w:pPr>
            <w:r w:rsidRPr="00C453FE">
              <w:rPr>
                <w:sz w:val="18"/>
                <w:szCs w:val="18"/>
              </w:rPr>
              <w:t>(Kodas)</w:t>
            </w:r>
          </w:p>
        </w:tc>
      </w:tr>
      <w:tr w:rsidR="00766EA0" w:rsidRPr="00C453FE" w14:paraId="0C370B7D" w14:textId="77777777" w:rsidTr="00A942C7">
        <w:trPr>
          <w:trHeight w:val="238"/>
        </w:trPr>
        <w:tc>
          <w:tcPr>
            <w:tcW w:w="236" w:type="dxa"/>
            <w:tcBorders>
              <w:top w:val="single" w:sz="2" w:space="0" w:color="auto"/>
              <w:left w:val="nil"/>
              <w:bottom w:val="nil"/>
              <w:right w:val="nil"/>
            </w:tcBorders>
          </w:tcPr>
          <w:p w14:paraId="74D8415F" w14:textId="77777777" w:rsidR="00EF2187" w:rsidRPr="00C453FE" w:rsidRDefault="00EF2187" w:rsidP="00EF2187">
            <w:pPr>
              <w:autoSpaceDE w:val="0"/>
              <w:autoSpaceDN w:val="0"/>
              <w:adjustRightInd w:val="0"/>
              <w:jc w:val="center"/>
              <w:rPr>
                <w:sz w:val="18"/>
                <w:szCs w:val="18"/>
              </w:rPr>
            </w:pPr>
          </w:p>
        </w:tc>
        <w:tc>
          <w:tcPr>
            <w:tcW w:w="236" w:type="dxa"/>
            <w:tcBorders>
              <w:top w:val="single" w:sz="2" w:space="0" w:color="auto"/>
              <w:left w:val="nil"/>
              <w:bottom w:val="nil"/>
              <w:right w:val="nil"/>
            </w:tcBorders>
          </w:tcPr>
          <w:p w14:paraId="2750C556" w14:textId="77777777" w:rsidR="00EF2187" w:rsidRPr="00C453FE" w:rsidRDefault="00EF2187" w:rsidP="00EF2187">
            <w:pPr>
              <w:autoSpaceDE w:val="0"/>
              <w:autoSpaceDN w:val="0"/>
              <w:adjustRightInd w:val="0"/>
              <w:jc w:val="center"/>
              <w:rPr>
                <w:b/>
                <w:bCs/>
                <w:i/>
                <w:iCs/>
                <w:sz w:val="18"/>
                <w:szCs w:val="18"/>
              </w:rPr>
            </w:pPr>
          </w:p>
        </w:tc>
        <w:tc>
          <w:tcPr>
            <w:tcW w:w="236" w:type="dxa"/>
            <w:tcBorders>
              <w:top w:val="single" w:sz="2" w:space="0" w:color="auto"/>
              <w:left w:val="nil"/>
              <w:bottom w:val="nil"/>
              <w:right w:val="nil"/>
            </w:tcBorders>
          </w:tcPr>
          <w:p w14:paraId="60AF3667"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3CC6F62B"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37DEA6EA"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73B629EF" w14:textId="77777777" w:rsidR="00EF2187" w:rsidRPr="00C453FE" w:rsidRDefault="00EF2187" w:rsidP="00EF2187">
            <w:pPr>
              <w:autoSpaceDE w:val="0"/>
              <w:autoSpaceDN w:val="0"/>
              <w:adjustRightInd w:val="0"/>
              <w:jc w:val="right"/>
              <w:rPr>
                <w:b/>
                <w:bCs/>
                <w:i/>
                <w:iCs/>
                <w:sz w:val="18"/>
                <w:szCs w:val="18"/>
              </w:rPr>
            </w:pPr>
          </w:p>
        </w:tc>
        <w:tc>
          <w:tcPr>
            <w:tcW w:w="3120" w:type="dxa"/>
            <w:tcBorders>
              <w:top w:val="single" w:sz="2" w:space="0" w:color="auto"/>
              <w:left w:val="nil"/>
              <w:bottom w:val="nil"/>
              <w:right w:val="nil"/>
            </w:tcBorders>
          </w:tcPr>
          <w:p w14:paraId="2E73A83E" w14:textId="77777777" w:rsidR="00EF2187" w:rsidRPr="00C453FE" w:rsidRDefault="00EF2187" w:rsidP="00EF2187">
            <w:pPr>
              <w:autoSpaceDE w:val="0"/>
              <w:autoSpaceDN w:val="0"/>
              <w:adjustRightInd w:val="0"/>
              <w:jc w:val="right"/>
              <w:rPr>
                <w:b/>
                <w:bCs/>
                <w:i/>
                <w:iCs/>
                <w:sz w:val="18"/>
                <w:szCs w:val="18"/>
              </w:rPr>
            </w:pPr>
          </w:p>
        </w:tc>
        <w:tc>
          <w:tcPr>
            <w:tcW w:w="979" w:type="dxa"/>
            <w:tcBorders>
              <w:top w:val="single" w:sz="2" w:space="0" w:color="auto"/>
              <w:left w:val="nil"/>
              <w:bottom w:val="nil"/>
              <w:right w:val="nil"/>
            </w:tcBorders>
          </w:tcPr>
          <w:p w14:paraId="260A1416" w14:textId="77777777" w:rsidR="00EF2187" w:rsidRPr="00C453FE" w:rsidRDefault="00EF2187" w:rsidP="00EF2187">
            <w:pPr>
              <w:autoSpaceDE w:val="0"/>
              <w:autoSpaceDN w:val="0"/>
              <w:adjustRightInd w:val="0"/>
              <w:jc w:val="right"/>
              <w:rPr>
                <w:b/>
                <w:bCs/>
                <w:i/>
                <w:iCs/>
                <w:sz w:val="18"/>
                <w:szCs w:val="18"/>
              </w:rPr>
            </w:pPr>
          </w:p>
        </w:tc>
        <w:tc>
          <w:tcPr>
            <w:tcW w:w="1289" w:type="dxa"/>
            <w:tcBorders>
              <w:top w:val="single" w:sz="2" w:space="0" w:color="auto"/>
              <w:left w:val="nil"/>
              <w:bottom w:val="nil"/>
              <w:right w:val="nil"/>
            </w:tcBorders>
          </w:tcPr>
          <w:p w14:paraId="6BB1675B" w14:textId="77777777" w:rsidR="00EF2187" w:rsidRPr="00C453FE" w:rsidRDefault="00EF2187" w:rsidP="00EF2187">
            <w:pPr>
              <w:autoSpaceDE w:val="0"/>
              <w:autoSpaceDN w:val="0"/>
              <w:adjustRightInd w:val="0"/>
              <w:jc w:val="right"/>
              <w:rPr>
                <w:b/>
                <w:bCs/>
                <w:i/>
                <w:iCs/>
                <w:sz w:val="18"/>
                <w:szCs w:val="18"/>
              </w:rPr>
            </w:pPr>
          </w:p>
        </w:tc>
        <w:tc>
          <w:tcPr>
            <w:tcW w:w="709" w:type="dxa"/>
            <w:tcBorders>
              <w:top w:val="single" w:sz="2" w:space="0" w:color="auto"/>
              <w:left w:val="nil"/>
              <w:bottom w:val="nil"/>
              <w:right w:val="nil"/>
            </w:tcBorders>
          </w:tcPr>
          <w:p w14:paraId="0FD70652" w14:textId="77777777" w:rsidR="00EF2187" w:rsidRPr="00C453FE" w:rsidRDefault="00EF2187" w:rsidP="00EF2187">
            <w:pPr>
              <w:autoSpaceDE w:val="0"/>
              <w:autoSpaceDN w:val="0"/>
              <w:adjustRightInd w:val="0"/>
              <w:jc w:val="right"/>
              <w:rPr>
                <w:b/>
                <w:bCs/>
                <w:i/>
                <w:iCs/>
                <w:sz w:val="18"/>
                <w:szCs w:val="18"/>
              </w:rPr>
            </w:pPr>
          </w:p>
        </w:tc>
        <w:tc>
          <w:tcPr>
            <w:tcW w:w="1134" w:type="dxa"/>
          </w:tcPr>
          <w:p w14:paraId="471A3FCC" w14:textId="77777777" w:rsidR="00EF2187" w:rsidRPr="00C453FE" w:rsidRDefault="00EF2187" w:rsidP="00EF2187">
            <w:pPr>
              <w:autoSpaceDE w:val="0"/>
              <w:autoSpaceDN w:val="0"/>
              <w:adjustRightInd w:val="0"/>
              <w:jc w:val="right"/>
              <w:rPr>
                <w:b/>
                <w:bCs/>
                <w:i/>
                <w:iCs/>
                <w:sz w:val="18"/>
                <w:szCs w:val="18"/>
              </w:rPr>
            </w:pPr>
          </w:p>
        </w:tc>
        <w:tc>
          <w:tcPr>
            <w:tcW w:w="1068" w:type="dxa"/>
          </w:tcPr>
          <w:p w14:paraId="550E3DF0" w14:textId="77777777" w:rsidR="00EF2187" w:rsidRPr="00C453FE" w:rsidRDefault="00EF2187" w:rsidP="00EF2187">
            <w:pPr>
              <w:autoSpaceDE w:val="0"/>
              <w:autoSpaceDN w:val="0"/>
              <w:adjustRightInd w:val="0"/>
              <w:jc w:val="right"/>
              <w:rPr>
                <w:b/>
                <w:bCs/>
                <w:i/>
                <w:iCs/>
                <w:sz w:val="18"/>
                <w:szCs w:val="18"/>
              </w:rPr>
            </w:pPr>
          </w:p>
        </w:tc>
        <w:tc>
          <w:tcPr>
            <w:tcW w:w="1445" w:type="dxa"/>
          </w:tcPr>
          <w:p w14:paraId="1E6B0F4F" w14:textId="77777777" w:rsidR="00EF2187" w:rsidRPr="00C453FE" w:rsidRDefault="00EF2187" w:rsidP="00EF2187">
            <w:pPr>
              <w:autoSpaceDE w:val="0"/>
              <w:autoSpaceDN w:val="0"/>
              <w:adjustRightInd w:val="0"/>
              <w:jc w:val="right"/>
              <w:rPr>
                <w:b/>
                <w:bCs/>
                <w:i/>
                <w:iCs/>
                <w:sz w:val="18"/>
                <w:szCs w:val="18"/>
              </w:rPr>
            </w:pPr>
          </w:p>
        </w:tc>
      </w:tr>
      <w:tr w:rsidR="00766EA0" w:rsidRPr="00C453FE" w14:paraId="53F73A73" w14:textId="77777777" w:rsidTr="00A942C7">
        <w:trPr>
          <w:trHeight w:val="238"/>
        </w:trPr>
        <w:tc>
          <w:tcPr>
            <w:tcW w:w="1180" w:type="dxa"/>
            <w:gridSpan w:val="5"/>
            <w:hideMark/>
          </w:tcPr>
          <w:p w14:paraId="36C08052" w14:textId="77777777" w:rsidR="00EF2187" w:rsidRPr="00C453FE" w:rsidRDefault="00EF2187" w:rsidP="00EF2187">
            <w:pPr>
              <w:autoSpaceDE w:val="0"/>
              <w:autoSpaceDN w:val="0"/>
              <w:adjustRightInd w:val="0"/>
              <w:rPr>
                <w:sz w:val="18"/>
                <w:szCs w:val="18"/>
              </w:rPr>
            </w:pPr>
            <w:r w:rsidRPr="00C453FE">
              <w:rPr>
                <w:sz w:val="18"/>
                <w:szCs w:val="18"/>
              </w:rPr>
              <w:t>Programa:</w:t>
            </w:r>
          </w:p>
        </w:tc>
        <w:tc>
          <w:tcPr>
            <w:tcW w:w="236" w:type="dxa"/>
            <w:tcBorders>
              <w:top w:val="nil"/>
              <w:left w:val="nil"/>
              <w:bottom w:val="single" w:sz="2" w:space="0" w:color="auto"/>
              <w:right w:val="nil"/>
            </w:tcBorders>
          </w:tcPr>
          <w:p w14:paraId="12078F53" w14:textId="77777777" w:rsidR="00EF2187" w:rsidRPr="00C453FE" w:rsidRDefault="00EF2187" w:rsidP="00EF2187">
            <w:pPr>
              <w:autoSpaceDE w:val="0"/>
              <w:autoSpaceDN w:val="0"/>
              <w:adjustRightInd w:val="0"/>
              <w:jc w:val="right"/>
              <w:rPr>
                <w:sz w:val="18"/>
                <w:szCs w:val="18"/>
              </w:rPr>
            </w:pPr>
          </w:p>
        </w:tc>
        <w:tc>
          <w:tcPr>
            <w:tcW w:w="4099" w:type="dxa"/>
            <w:gridSpan w:val="2"/>
            <w:tcBorders>
              <w:top w:val="nil"/>
              <w:left w:val="nil"/>
              <w:bottom w:val="single" w:sz="2" w:space="0" w:color="auto"/>
              <w:right w:val="nil"/>
            </w:tcBorders>
            <w:hideMark/>
          </w:tcPr>
          <w:p w14:paraId="47122C35" w14:textId="77777777" w:rsidR="00EF2187" w:rsidRPr="00C453FE" w:rsidRDefault="00EF2187" w:rsidP="00EF2187">
            <w:pPr>
              <w:autoSpaceDE w:val="0"/>
              <w:autoSpaceDN w:val="0"/>
              <w:adjustRightInd w:val="0"/>
              <w:rPr>
                <w:sz w:val="18"/>
                <w:szCs w:val="18"/>
              </w:rPr>
            </w:pPr>
          </w:p>
        </w:tc>
        <w:tc>
          <w:tcPr>
            <w:tcW w:w="1289" w:type="dxa"/>
            <w:tcBorders>
              <w:top w:val="nil"/>
              <w:left w:val="nil"/>
              <w:bottom w:val="single" w:sz="2" w:space="0" w:color="auto"/>
              <w:right w:val="nil"/>
            </w:tcBorders>
          </w:tcPr>
          <w:p w14:paraId="1F36CAEB" w14:textId="77777777" w:rsidR="00EF2187" w:rsidRPr="00C453FE" w:rsidRDefault="00EF2187" w:rsidP="00EF2187">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14134ECC" w14:textId="77777777" w:rsidR="00EF2187" w:rsidRPr="00C453FE" w:rsidRDefault="00EF2187" w:rsidP="00EF2187">
            <w:pPr>
              <w:autoSpaceDE w:val="0"/>
              <w:autoSpaceDN w:val="0"/>
              <w:adjustRightInd w:val="0"/>
              <w:jc w:val="right"/>
              <w:rPr>
                <w:sz w:val="18"/>
                <w:szCs w:val="18"/>
              </w:rPr>
            </w:pPr>
          </w:p>
        </w:tc>
        <w:tc>
          <w:tcPr>
            <w:tcW w:w="1134" w:type="dxa"/>
            <w:tcBorders>
              <w:top w:val="nil"/>
              <w:left w:val="nil"/>
              <w:bottom w:val="single" w:sz="2" w:space="0" w:color="auto"/>
              <w:right w:val="single" w:sz="6" w:space="0" w:color="auto"/>
            </w:tcBorders>
          </w:tcPr>
          <w:p w14:paraId="43C2AF24" w14:textId="77777777" w:rsidR="00EF2187" w:rsidRPr="00C453FE" w:rsidRDefault="00EF2187" w:rsidP="00EF2187">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hideMark/>
          </w:tcPr>
          <w:p w14:paraId="1EC5D96A" w14:textId="77777777" w:rsidR="00EF2187" w:rsidRPr="00C453FE" w:rsidRDefault="00EF2187" w:rsidP="00EF2187">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732691D" w14:textId="77777777" w:rsidR="00EF2187" w:rsidRPr="00C453FE" w:rsidRDefault="00EF2187" w:rsidP="00EF2187">
            <w:pPr>
              <w:autoSpaceDE w:val="0"/>
              <w:autoSpaceDN w:val="0"/>
              <w:adjustRightInd w:val="0"/>
              <w:jc w:val="center"/>
              <w:rPr>
                <w:b/>
                <w:bCs/>
                <w:sz w:val="18"/>
                <w:szCs w:val="18"/>
              </w:rPr>
            </w:pPr>
          </w:p>
        </w:tc>
      </w:tr>
      <w:tr w:rsidR="00766EA0" w:rsidRPr="00C453FE" w14:paraId="271370E0" w14:textId="77777777" w:rsidTr="00A942C7">
        <w:trPr>
          <w:trHeight w:val="238"/>
        </w:trPr>
        <w:tc>
          <w:tcPr>
            <w:tcW w:w="236" w:type="dxa"/>
            <w:tcBorders>
              <w:top w:val="single" w:sz="2" w:space="0" w:color="auto"/>
              <w:left w:val="nil"/>
              <w:bottom w:val="single" w:sz="2" w:space="0" w:color="auto"/>
              <w:right w:val="nil"/>
            </w:tcBorders>
          </w:tcPr>
          <w:p w14:paraId="4E8A4177"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8FE5D74"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41540235"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4EE587A4"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69176FE"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58ED501" w14:textId="77777777" w:rsidR="00EF2187" w:rsidRPr="00C453FE" w:rsidRDefault="00EF2187" w:rsidP="00EF2187">
            <w:pPr>
              <w:autoSpaceDE w:val="0"/>
              <w:autoSpaceDN w:val="0"/>
              <w:adjustRightInd w:val="0"/>
              <w:jc w:val="right"/>
              <w:rPr>
                <w:sz w:val="18"/>
                <w:szCs w:val="18"/>
              </w:rPr>
            </w:pPr>
          </w:p>
        </w:tc>
        <w:tc>
          <w:tcPr>
            <w:tcW w:w="4099" w:type="dxa"/>
            <w:gridSpan w:val="2"/>
            <w:tcBorders>
              <w:top w:val="single" w:sz="2" w:space="0" w:color="auto"/>
              <w:left w:val="nil"/>
              <w:bottom w:val="single" w:sz="2" w:space="0" w:color="auto"/>
              <w:right w:val="nil"/>
            </w:tcBorders>
          </w:tcPr>
          <w:p w14:paraId="738E3BF6" w14:textId="77777777" w:rsidR="00EF2187" w:rsidRPr="00C453FE" w:rsidRDefault="00EF2187" w:rsidP="00EF2187">
            <w:pPr>
              <w:autoSpaceDE w:val="0"/>
              <w:autoSpaceDN w:val="0"/>
              <w:adjustRightInd w:val="0"/>
              <w:rPr>
                <w:sz w:val="18"/>
                <w:szCs w:val="18"/>
              </w:rPr>
            </w:pPr>
          </w:p>
        </w:tc>
        <w:tc>
          <w:tcPr>
            <w:tcW w:w="1289" w:type="dxa"/>
            <w:tcBorders>
              <w:top w:val="single" w:sz="2" w:space="0" w:color="auto"/>
              <w:left w:val="nil"/>
              <w:bottom w:val="single" w:sz="2" w:space="0" w:color="auto"/>
              <w:right w:val="nil"/>
            </w:tcBorders>
          </w:tcPr>
          <w:p w14:paraId="329F39D7" w14:textId="77777777" w:rsidR="00EF2187" w:rsidRPr="00C453FE" w:rsidRDefault="00EF2187" w:rsidP="00EF2187">
            <w:pPr>
              <w:autoSpaceDE w:val="0"/>
              <w:autoSpaceDN w:val="0"/>
              <w:adjustRightInd w:val="0"/>
              <w:jc w:val="right"/>
              <w:rPr>
                <w:sz w:val="18"/>
                <w:szCs w:val="18"/>
              </w:rPr>
            </w:pPr>
          </w:p>
        </w:tc>
        <w:tc>
          <w:tcPr>
            <w:tcW w:w="709" w:type="dxa"/>
            <w:tcBorders>
              <w:top w:val="single" w:sz="2" w:space="0" w:color="auto"/>
              <w:left w:val="nil"/>
              <w:bottom w:val="single" w:sz="2" w:space="0" w:color="auto"/>
              <w:right w:val="nil"/>
            </w:tcBorders>
          </w:tcPr>
          <w:p w14:paraId="217AAF1F" w14:textId="77777777" w:rsidR="00EF2187" w:rsidRPr="00C453FE" w:rsidRDefault="00EF2187" w:rsidP="00EF2187">
            <w:pPr>
              <w:autoSpaceDE w:val="0"/>
              <w:autoSpaceDN w:val="0"/>
              <w:adjustRightInd w:val="0"/>
              <w:jc w:val="right"/>
              <w:rPr>
                <w:sz w:val="18"/>
                <w:szCs w:val="18"/>
              </w:rPr>
            </w:pPr>
          </w:p>
        </w:tc>
        <w:tc>
          <w:tcPr>
            <w:tcW w:w="1134" w:type="dxa"/>
            <w:tcBorders>
              <w:top w:val="single" w:sz="2" w:space="0" w:color="auto"/>
              <w:left w:val="nil"/>
              <w:bottom w:val="single" w:sz="2" w:space="0" w:color="auto"/>
              <w:right w:val="nil"/>
            </w:tcBorders>
          </w:tcPr>
          <w:p w14:paraId="7A9CECB5" w14:textId="77777777" w:rsidR="00EF2187" w:rsidRPr="00C453FE" w:rsidRDefault="00EF2187" w:rsidP="00EF2187">
            <w:pPr>
              <w:autoSpaceDE w:val="0"/>
              <w:autoSpaceDN w:val="0"/>
              <w:adjustRightInd w:val="0"/>
              <w:jc w:val="center"/>
              <w:rPr>
                <w:b/>
                <w:bCs/>
                <w:sz w:val="18"/>
                <w:szCs w:val="18"/>
              </w:rPr>
            </w:pPr>
          </w:p>
        </w:tc>
        <w:tc>
          <w:tcPr>
            <w:tcW w:w="1068" w:type="dxa"/>
          </w:tcPr>
          <w:p w14:paraId="7131E1A6" w14:textId="77777777" w:rsidR="00EF2187" w:rsidRPr="00C453FE" w:rsidRDefault="00EF2187" w:rsidP="00EF2187">
            <w:pPr>
              <w:autoSpaceDE w:val="0"/>
              <w:autoSpaceDN w:val="0"/>
              <w:adjustRightInd w:val="0"/>
              <w:jc w:val="center"/>
              <w:rPr>
                <w:b/>
                <w:bCs/>
                <w:sz w:val="18"/>
                <w:szCs w:val="18"/>
              </w:rPr>
            </w:pPr>
          </w:p>
        </w:tc>
        <w:tc>
          <w:tcPr>
            <w:tcW w:w="1445" w:type="dxa"/>
            <w:hideMark/>
          </w:tcPr>
          <w:p w14:paraId="21AA8DED" w14:textId="77777777" w:rsidR="00EF2187" w:rsidRPr="00C453FE" w:rsidRDefault="00EF2187" w:rsidP="00EF2187">
            <w:pPr>
              <w:autoSpaceDE w:val="0"/>
              <w:autoSpaceDN w:val="0"/>
              <w:adjustRightInd w:val="0"/>
              <w:rPr>
                <w:sz w:val="18"/>
                <w:szCs w:val="18"/>
              </w:rPr>
            </w:pPr>
            <w:r w:rsidRPr="00C453FE">
              <w:rPr>
                <w:sz w:val="18"/>
                <w:szCs w:val="18"/>
              </w:rPr>
              <w:t>(Kodas)</w:t>
            </w:r>
          </w:p>
        </w:tc>
      </w:tr>
      <w:tr w:rsidR="00766EA0" w:rsidRPr="00C453FE" w14:paraId="64FF6742" w14:textId="77777777" w:rsidTr="00A942C7">
        <w:trPr>
          <w:trHeight w:val="238"/>
        </w:trPr>
        <w:tc>
          <w:tcPr>
            <w:tcW w:w="236" w:type="dxa"/>
          </w:tcPr>
          <w:p w14:paraId="2FDE088F" w14:textId="77777777" w:rsidR="00EF2187" w:rsidRPr="00C453FE" w:rsidRDefault="00EF2187" w:rsidP="00EF2187">
            <w:pPr>
              <w:autoSpaceDE w:val="0"/>
              <w:autoSpaceDN w:val="0"/>
              <w:adjustRightInd w:val="0"/>
              <w:jc w:val="right"/>
              <w:rPr>
                <w:sz w:val="18"/>
                <w:szCs w:val="18"/>
              </w:rPr>
            </w:pPr>
          </w:p>
        </w:tc>
        <w:tc>
          <w:tcPr>
            <w:tcW w:w="236" w:type="dxa"/>
          </w:tcPr>
          <w:p w14:paraId="73FB1EDA" w14:textId="77777777" w:rsidR="00EF2187" w:rsidRPr="00C453FE" w:rsidRDefault="00EF2187" w:rsidP="00EF2187">
            <w:pPr>
              <w:autoSpaceDE w:val="0"/>
              <w:autoSpaceDN w:val="0"/>
              <w:adjustRightInd w:val="0"/>
              <w:jc w:val="right"/>
              <w:rPr>
                <w:sz w:val="18"/>
                <w:szCs w:val="18"/>
              </w:rPr>
            </w:pPr>
          </w:p>
        </w:tc>
        <w:tc>
          <w:tcPr>
            <w:tcW w:w="236" w:type="dxa"/>
          </w:tcPr>
          <w:p w14:paraId="03DB8749" w14:textId="77777777" w:rsidR="00EF2187" w:rsidRPr="00C453FE" w:rsidRDefault="00EF2187" w:rsidP="00EF2187">
            <w:pPr>
              <w:autoSpaceDE w:val="0"/>
              <w:autoSpaceDN w:val="0"/>
              <w:adjustRightInd w:val="0"/>
              <w:jc w:val="right"/>
              <w:rPr>
                <w:sz w:val="18"/>
                <w:szCs w:val="18"/>
              </w:rPr>
            </w:pPr>
          </w:p>
        </w:tc>
        <w:tc>
          <w:tcPr>
            <w:tcW w:w="236" w:type="dxa"/>
          </w:tcPr>
          <w:p w14:paraId="17E1B930" w14:textId="77777777" w:rsidR="00EF2187" w:rsidRPr="00C453FE" w:rsidRDefault="00EF2187" w:rsidP="00EF2187">
            <w:pPr>
              <w:autoSpaceDE w:val="0"/>
              <w:autoSpaceDN w:val="0"/>
              <w:adjustRightInd w:val="0"/>
              <w:jc w:val="right"/>
              <w:rPr>
                <w:sz w:val="18"/>
                <w:szCs w:val="18"/>
              </w:rPr>
            </w:pPr>
          </w:p>
        </w:tc>
        <w:tc>
          <w:tcPr>
            <w:tcW w:w="236" w:type="dxa"/>
          </w:tcPr>
          <w:p w14:paraId="498A2CB8" w14:textId="77777777" w:rsidR="00EF2187" w:rsidRPr="00C453FE" w:rsidRDefault="00EF2187" w:rsidP="00EF2187">
            <w:pPr>
              <w:autoSpaceDE w:val="0"/>
              <w:autoSpaceDN w:val="0"/>
              <w:adjustRightInd w:val="0"/>
              <w:jc w:val="right"/>
              <w:rPr>
                <w:sz w:val="18"/>
                <w:szCs w:val="18"/>
              </w:rPr>
            </w:pPr>
          </w:p>
        </w:tc>
        <w:tc>
          <w:tcPr>
            <w:tcW w:w="236" w:type="dxa"/>
          </w:tcPr>
          <w:p w14:paraId="54E27738" w14:textId="77777777" w:rsidR="00EF2187" w:rsidRPr="00C453FE" w:rsidRDefault="00EF2187" w:rsidP="00EF2187">
            <w:pPr>
              <w:autoSpaceDE w:val="0"/>
              <w:autoSpaceDN w:val="0"/>
              <w:adjustRightInd w:val="0"/>
              <w:jc w:val="right"/>
              <w:rPr>
                <w:sz w:val="18"/>
                <w:szCs w:val="18"/>
              </w:rPr>
            </w:pPr>
          </w:p>
        </w:tc>
        <w:tc>
          <w:tcPr>
            <w:tcW w:w="3120" w:type="dxa"/>
          </w:tcPr>
          <w:p w14:paraId="0F047A29" w14:textId="77777777" w:rsidR="00EF2187" w:rsidRPr="00C453FE" w:rsidRDefault="00EF2187" w:rsidP="00EF2187">
            <w:pPr>
              <w:autoSpaceDE w:val="0"/>
              <w:autoSpaceDN w:val="0"/>
              <w:adjustRightInd w:val="0"/>
              <w:jc w:val="right"/>
              <w:rPr>
                <w:sz w:val="18"/>
                <w:szCs w:val="18"/>
              </w:rPr>
            </w:pPr>
          </w:p>
        </w:tc>
        <w:tc>
          <w:tcPr>
            <w:tcW w:w="979" w:type="dxa"/>
          </w:tcPr>
          <w:p w14:paraId="39CF3011" w14:textId="77777777" w:rsidR="00EF2187" w:rsidRPr="00C453FE" w:rsidRDefault="00EF2187" w:rsidP="00EF2187">
            <w:pPr>
              <w:autoSpaceDE w:val="0"/>
              <w:autoSpaceDN w:val="0"/>
              <w:adjustRightInd w:val="0"/>
              <w:jc w:val="right"/>
              <w:rPr>
                <w:sz w:val="18"/>
                <w:szCs w:val="18"/>
              </w:rPr>
            </w:pPr>
          </w:p>
        </w:tc>
        <w:tc>
          <w:tcPr>
            <w:tcW w:w="1289" w:type="dxa"/>
          </w:tcPr>
          <w:p w14:paraId="5C73C65A" w14:textId="77777777" w:rsidR="00EF2187" w:rsidRPr="00C453FE" w:rsidRDefault="00EF2187" w:rsidP="00EF2187">
            <w:pPr>
              <w:autoSpaceDE w:val="0"/>
              <w:autoSpaceDN w:val="0"/>
              <w:adjustRightInd w:val="0"/>
              <w:jc w:val="right"/>
              <w:rPr>
                <w:sz w:val="18"/>
                <w:szCs w:val="18"/>
              </w:rPr>
            </w:pPr>
          </w:p>
        </w:tc>
        <w:tc>
          <w:tcPr>
            <w:tcW w:w="709" w:type="dxa"/>
          </w:tcPr>
          <w:p w14:paraId="608D6427" w14:textId="77777777" w:rsidR="00EF2187" w:rsidRPr="00C453FE" w:rsidRDefault="00EF2187" w:rsidP="00EF2187">
            <w:pPr>
              <w:autoSpaceDE w:val="0"/>
              <w:autoSpaceDN w:val="0"/>
              <w:adjustRightInd w:val="0"/>
              <w:jc w:val="right"/>
              <w:rPr>
                <w:sz w:val="18"/>
                <w:szCs w:val="18"/>
              </w:rPr>
            </w:pPr>
          </w:p>
        </w:tc>
        <w:tc>
          <w:tcPr>
            <w:tcW w:w="1134" w:type="dxa"/>
          </w:tcPr>
          <w:p w14:paraId="2B4816DE" w14:textId="77777777" w:rsidR="00EF2187" w:rsidRPr="00C453FE" w:rsidRDefault="00EF2187" w:rsidP="00EF2187">
            <w:pPr>
              <w:autoSpaceDE w:val="0"/>
              <w:autoSpaceDN w:val="0"/>
              <w:adjustRightInd w:val="0"/>
              <w:jc w:val="center"/>
              <w:rPr>
                <w:b/>
                <w:bCs/>
                <w:sz w:val="18"/>
                <w:szCs w:val="18"/>
              </w:rPr>
            </w:pPr>
          </w:p>
        </w:tc>
        <w:tc>
          <w:tcPr>
            <w:tcW w:w="1068" w:type="dxa"/>
          </w:tcPr>
          <w:p w14:paraId="07A20F4E" w14:textId="77777777" w:rsidR="00EF2187" w:rsidRPr="00C453FE" w:rsidRDefault="00EF2187" w:rsidP="00EF2187">
            <w:pPr>
              <w:autoSpaceDE w:val="0"/>
              <w:autoSpaceDN w:val="0"/>
              <w:adjustRightInd w:val="0"/>
              <w:jc w:val="center"/>
              <w:rPr>
                <w:b/>
                <w:bCs/>
                <w:sz w:val="18"/>
                <w:szCs w:val="18"/>
              </w:rPr>
            </w:pPr>
          </w:p>
        </w:tc>
        <w:tc>
          <w:tcPr>
            <w:tcW w:w="1445" w:type="dxa"/>
          </w:tcPr>
          <w:p w14:paraId="6F31CFD7" w14:textId="77777777" w:rsidR="00EF2187" w:rsidRPr="00C453FE" w:rsidRDefault="00EF2187" w:rsidP="00EF2187">
            <w:pPr>
              <w:autoSpaceDE w:val="0"/>
              <w:autoSpaceDN w:val="0"/>
              <w:adjustRightInd w:val="0"/>
              <w:jc w:val="right"/>
              <w:rPr>
                <w:sz w:val="18"/>
                <w:szCs w:val="18"/>
              </w:rPr>
            </w:pPr>
          </w:p>
        </w:tc>
      </w:tr>
      <w:tr w:rsidR="00766EA0" w:rsidRPr="00C453FE" w14:paraId="6A6C86D6" w14:textId="77777777" w:rsidTr="00A942C7">
        <w:trPr>
          <w:trHeight w:val="238"/>
        </w:trPr>
        <w:tc>
          <w:tcPr>
            <w:tcW w:w="4536" w:type="dxa"/>
            <w:gridSpan w:val="7"/>
            <w:hideMark/>
          </w:tcPr>
          <w:p w14:paraId="35294E6E" w14:textId="77777777" w:rsidR="00EF2187" w:rsidRPr="00C453FE" w:rsidRDefault="00EF2187" w:rsidP="00EF2187">
            <w:pPr>
              <w:autoSpaceDE w:val="0"/>
              <w:autoSpaceDN w:val="0"/>
              <w:adjustRightInd w:val="0"/>
              <w:rPr>
                <w:sz w:val="18"/>
                <w:szCs w:val="18"/>
              </w:rPr>
            </w:pPr>
            <w:r w:rsidRPr="00C453FE">
              <w:rPr>
                <w:sz w:val="18"/>
                <w:szCs w:val="18"/>
              </w:rPr>
              <w:t>Finansavimo šaltinis:</w:t>
            </w:r>
          </w:p>
        </w:tc>
        <w:tc>
          <w:tcPr>
            <w:tcW w:w="979" w:type="dxa"/>
          </w:tcPr>
          <w:p w14:paraId="0CB2AAAE" w14:textId="77777777" w:rsidR="00EF2187" w:rsidRPr="00C453FE" w:rsidRDefault="00EF2187" w:rsidP="00EF2187">
            <w:pPr>
              <w:autoSpaceDE w:val="0"/>
              <w:autoSpaceDN w:val="0"/>
              <w:adjustRightInd w:val="0"/>
              <w:jc w:val="right"/>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3D4A8B16" w14:textId="77777777" w:rsidR="00EF2187" w:rsidRPr="00C453FE" w:rsidRDefault="00EF2187" w:rsidP="00EF2187">
            <w:pPr>
              <w:autoSpaceDE w:val="0"/>
              <w:autoSpaceDN w:val="0"/>
              <w:adjustRightInd w:val="0"/>
              <w:jc w:val="center"/>
              <w:rPr>
                <w:b/>
                <w:bCs/>
                <w:sz w:val="18"/>
                <w:szCs w:val="18"/>
              </w:rPr>
            </w:pPr>
            <w:r w:rsidRPr="00C453FE">
              <w:rPr>
                <w:b/>
                <w:bCs/>
                <w:sz w:val="18"/>
                <w:szCs w:val="18"/>
              </w:rPr>
              <w:t>1.01.</w:t>
            </w:r>
          </w:p>
        </w:tc>
        <w:tc>
          <w:tcPr>
            <w:tcW w:w="709" w:type="dxa"/>
            <w:tcBorders>
              <w:top w:val="single" w:sz="6" w:space="0" w:color="auto"/>
              <w:left w:val="single" w:sz="6" w:space="0" w:color="auto"/>
              <w:bottom w:val="single" w:sz="6" w:space="0" w:color="auto"/>
              <w:right w:val="single" w:sz="6" w:space="0" w:color="auto"/>
            </w:tcBorders>
          </w:tcPr>
          <w:p w14:paraId="6FC69578" w14:textId="77777777" w:rsidR="00EF2187" w:rsidRPr="00C453FE" w:rsidRDefault="00EF2187" w:rsidP="00EF2187">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30610B90" w14:textId="77777777" w:rsidR="00EF2187" w:rsidRPr="00C453FE" w:rsidRDefault="00EF2187" w:rsidP="00EF2187">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16056D9B" w14:textId="77777777" w:rsidR="00EF2187" w:rsidRPr="00C453FE" w:rsidRDefault="00EF2187" w:rsidP="00EF2187">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94A8210" w14:textId="77777777" w:rsidR="00EF2187" w:rsidRPr="00C453FE" w:rsidRDefault="00EF2187" w:rsidP="00EF2187">
            <w:pPr>
              <w:autoSpaceDE w:val="0"/>
              <w:autoSpaceDN w:val="0"/>
              <w:adjustRightInd w:val="0"/>
              <w:jc w:val="center"/>
              <w:rPr>
                <w:b/>
                <w:bCs/>
                <w:sz w:val="18"/>
                <w:szCs w:val="18"/>
              </w:rPr>
            </w:pPr>
          </w:p>
        </w:tc>
      </w:tr>
      <w:tr w:rsidR="00766EA0" w:rsidRPr="00C453FE" w14:paraId="39C939E7" w14:textId="77777777" w:rsidTr="00A942C7">
        <w:trPr>
          <w:trHeight w:val="238"/>
        </w:trPr>
        <w:tc>
          <w:tcPr>
            <w:tcW w:w="236" w:type="dxa"/>
            <w:tcBorders>
              <w:top w:val="single" w:sz="2" w:space="0" w:color="auto"/>
              <w:left w:val="nil"/>
              <w:bottom w:val="single" w:sz="2" w:space="0" w:color="auto"/>
              <w:right w:val="nil"/>
            </w:tcBorders>
          </w:tcPr>
          <w:p w14:paraId="607DB694"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1D228C0"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0672378D"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6C9E1FB"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9EF3824" w14:textId="77777777" w:rsidR="00EF2187" w:rsidRPr="00C453FE" w:rsidRDefault="00EF2187" w:rsidP="00EF2187">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1949B4BE" w14:textId="77777777" w:rsidR="00EF2187" w:rsidRPr="00C453FE" w:rsidRDefault="00EF2187" w:rsidP="00EF2187">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3BA79392" w14:textId="77777777" w:rsidR="00EF2187" w:rsidRPr="00C453FE" w:rsidRDefault="00EF2187" w:rsidP="00EF2187">
            <w:pPr>
              <w:autoSpaceDE w:val="0"/>
              <w:autoSpaceDN w:val="0"/>
              <w:adjustRightInd w:val="0"/>
              <w:jc w:val="center"/>
              <w:rPr>
                <w:sz w:val="18"/>
                <w:szCs w:val="18"/>
              </w:rPr>
            </w:pPr>
          </w:p>
        </w:tc>
        <w:tc>
          <w:tcPr>
            <w:tcW w:w="979" w:type="dxa"/>
            <w:tcBorders>
              <w:top w:val="single" w:sz="2" w:space="0" w:color="auto"/>
              <w:left w:val="nil"/>
              <w:bottom w:val="single" w:sz="2" w:space="0" w:color="auto"/>
              <w:right w:val="nil"/>
            </w:tcBorders>
          </w:tcPr>
          <w:p w14:paraId="26D52ADF" w14:textId="77777777" w:rsidR="00EF2187" w:rsidRPr="00C453FE" w:rsidRDefault="00EF2187" w:rsidP="00EF2187">
            <w:pPr>
              <w:autoSpaceDE w:val="0"/>
              <w:autoSpaceDN w:val="0"/>
              <w:adjustRightInd w:val="0"/>
              <w:jc w:val="center"/>
              <w:rPr>
                <w:sz w:val="18"/>
                <w:szCs w:val="18"/>
              </w:rPr>
            </w:pPr>
          </w:p>
        </w:tc>
        <w:tc>
          <w:tcPr>
            <w:tcW w:w="1289" w:type="dxa"/>
          </w:tcPr>
          <w:p w14:paraId="5ADA76E4" w14:textId="77777777" w:rsidR="00EF2187" w:rsidRPr="00C453FE" w:rsidRDefault="00EF2187" w:rsidP="00EF2187">
            <w:pPr>
              <w:autoSpaceDE w:val="0"/>
              <w:autoSpaceDN w:val="0"/>
              <w:adjustRightInd w:val="0"/>
              <w:jc w:val="right"/>
              <w:rPr>
                <w:sz w:val="18"/>
                <w:szCs w:val="18"/>
              </w:rPr>
            </w:pPr>
          </w:p>
        </w:tc>
        <w:tc>
          <w:tcPr>
            <w:tcW w:w="709" w:type="dxa"/>
          </w:tcPr>
          <w:p w14:paraId="0A0FE66B" w14:textId="77777777" w:rsidR="00EF2187" w:rsidRPr="00C453FE" w:rsidRDefault="00EF2187" w:rsidP="00EF2187">
            <w:pPr>
              <w:autoSpaceDE w:val="0"/>
              <w:autoSpaceDN w:val="0"/>
              <w:adjustRightInd w:val="0"/>
              <w:jc w:val="right"/>
              <w:rPr>
                <w:sz w:val="18"/>
                <w:szCs w:val="18"/>
              </w:rPr>
            </w:pPr>
          </w:p>
        </w:tc>
        <w:tc>
          <w:tcPr>
            <w:tcW w:w="1134" w:type="dxa"/>
          </w:tcPr>
          <w:p w14:paraId="1F074554" w14:textId="77777777" w:rsidR="00EF2187" w:rsidRPr="00C453FE" w:rsidRDefault="00EF2187" w:rsidP="00EF2187">
            <w:pPr>
              <w:autoSpaceDE w:val="0"/>
              <w:autoSpaceDN w:val="0"/>
              <w:adjustRightInd w:val="0"/>
              <w:jc w:val="center"/>
              <w:rPr>
                <w:b/>
                <w:bCs/>
                <w:sz w:val="18"/>
                <w:szCs w:val="18"/>
              </w:rPr>
            </w:pPr>
          </w:p>
        </w:tc>
        <w:tc>
          <w:tcPr>
            <w:tcW w:w="1068" w:type="dxa"/>
          </w:tcPr>
          <w:p w14:paraId="74FB72AA" w14:textId="77777777" w:rsidR="00EF2187" w:rsidRPr="00C453FE" w:rsidRDefault="00EF2187" w:rsidP="00EF2187">
            <w:pPr>
              <w:autoSpaceDE w:val="0"/>
              <w:autoSpaceDN w:val="0"/>
              <w:adjustRightInd w:val="0"/>
              <w:jc w:val="center"/>
              <w:rPr>
                <w:b/>
                <w:bCs/>
                <w:sz w:val="18"/>
                <w:szCs w:val="18"/>
              </w:rPr>
            </w:pPr>
          </w:p>
        </w:tc>
        <w:tc>
          <w:tcPr>
            <w:tcW w:w="1445" w:type="dxa"/>
            <w:hideMark/>
          </w:tcPr>
          <w:p w14:paraId="6D6AEB13" w14:textId="77777777" w:rsidR="00EF2187" w:rsidRPr="00C453FE" w:rsidRDefault="00EF2187" w:rsidP="00EF2187">
            <w:pPr>
              <w:autoSpaceDE w:val="0"/>
              <w:autoSpaceDN w:val="0"/>
              <w:adjustRightInd w:val="0"/>
              <w:rPr>
                <w:sz w:val="18"/>
                <w:szCs w:val="18"/>
              </w:rPr>
            </w:pPr>
            <w:r w:rsidRPr="00C453FE">
              <w:rPr>
                <w:sz w:val="18"/>
                <w:szCs w:val="18"/>
              </w:rPr>
              <w:t>(Kodas)</w:t>
            </w:r>
          </w:p>
        </w:tc>
      </w:tr>
      <w:tr w:rsidR="00766EA0" w:rsidRPr="00C453FE" w14:paraId="3A5E034E" w14:textId="77777777" w:rsidTr="00A942C7">
        <w:trPr>
          <w:trHeight w:val="288"/>
        </w:trPr>
        <w:tc>
          <w:tcPr>
            <w:tcW w:w="236" w:type="dxa"/>
          </w:tcPr>
          <w:p w14:paraId="77BF3273" w14:textId="77777777" w:rsidR="00EF2187" w:rsidRPr="00C453FE" w:rsidRDefault="00EF2187" w:rsidP="00EF2187">
            <w:pPr>
              <w:autoSpaceDE w:val="0"/>
              <w:autoSpaceDN w:val="0"/>
              <w:adjustRightInd w:val="0"/>
              <w:jc w:val="center"/>
              <w:rPr>
                <w:sz w:val="18"/>
                <w:szCs w:val="18"/>
              </w:rPr>
            </w:pPr>
          </w:p>
        </w:tc>
        <w:tc>
          <w:tcPr>
            <w:tcW w:w="236" w:type="dxa"/>
          </w:tcPr>
          <w:p w14:paraId="7CFF5651" w14:textId="77777777" w:rsidR="00EF2187" w:rsidRPr="00C453FE" w:rsidRDefault="00EF2187" w:rsidP="00EF2187">
            <w:pPr>
              <w:autoSpaceDE w:val="0"/>
              <w:autoSpaceDN w:val="0"/>
              <w:adjustRightInd w:val="0"/>
              <w:jc w:val="center"/>
              <w:rPr>
                <w:sz w:val="18"/>
                <w:szCs w:val="18"/>
              </w:rPr>
            </w:pPr>
          </w:p>
        </w:tc>
        <w:tc>
          <w:tcPr>
            <w:tcW w:w="236" w:type="dxa"/>
          </w:tcPr>
          <w:p w14:paraId="6A9F5B08" w14:textId="77777777" w:rsidR="00EF2187" w:rsidRPr="00C453FE" w:rsidRDefault="00EF2187" w:rsidP="00EF2187">
            <w:pPr>
              <w:autoSpaceDE w:val="0"/>
              <w:autoSpaceDN w:val="0"/>
              <w:adjustRightInd w:val="0"/>
              <w:jc w:val="center"/>
              <w:rPr>
                <w:sz w:val="18"/>
                <w:szCs w:val="18"/>
              </w:rPr>
            </w:pPr>
          </w:p>
        </w:tc>
        <w:tc>
          <w:tcPr>
            <w:tcW w:w="236" w:type="dxa"/>
          </w:tcPr>
          <w:p w14:paraId="7E743A9D" w14:textId="77777777" w:rsidR="00EF2187" w:rsidRPr="00C453FE" w:rsidRDefault="00EF2187" w:rsidP="00EF2187">
            <w:pPr>
              <w:autoSpaceDE w:val="0"/>
              <w:autoSpaceDN w:val="0"/>
              <w:adjustRightInd w:val="0"/>
              <w:jc w:val="center"/>
              <w:rPr>
                <w:sz w:val="18"/>
                <w:szCs w:val="18"/>
              </w:rPr>
            </w:pPr>
          </w:p>
        </w:tc>
        <w:tc>
          <w:tcPr>
            <w:tcW w:w="236" w:type="dxa"/>
          </w:tcPr>
          <w:p w14:paraId="4BF98AC7" w14:textId="77777777" w:rsidR="00EF2187" w:rsidRPr="00C453FE" w:rsidRDefault="00EF2187" w:rsidP="00EF2187">
            <w:pPr>
              <w:autoSpaceDE w:val="0"/>
              <w:autoSpaceDN w:val="0"/>
              <w:adjustRightInd w:val="0"/>
              <w:jc w:val="center"/>
              <w:rPr>
                <w:sz w:val="18"/>
                <w:szCs w:val="18"/>
              </w:rPr>
            </w:pPr>
          </w:p>
        </w:tc>
        <w:tc>
          <w:tcPr>
            <w:tcW w:w="236" w:type="dxa"/>
          </w:tcPr>
          <w:p w14:paraId="3F4DC3F1" w14:textId="77777777" w:rsidR="00EF2187" w:rsidRPr="00C453FE" w:rsidRDefault="00EF2187" w:rsidP="00EF2187">
            <w:pPr>
              <w:autoSpaceDE w:val="0"/>
              <w:autoSpaceDN w:val="0"/>
              <w:adjustRightInd w:val="0"/>
              <w:jc w:val="center"/>
              <w:rPr>
                <w:sz w:val="18"/>
                <w:szCs w:val="18"/>
              </w:rPr>
            </w:pPr>
          </w:p>
        </w:tc>
        <w:tc>
          <w:tcPr>
            <w:tcW w:w="3120" w:type="dxa"/>
          </w:tcPr>
          <w:p w14:paraId="2562D19D" w14:textId="77777777" w:rsidR="00EF2187" w:rsidRPr="00C453FE" w:rsidRDefault="00EF2187" w:rsidP="00EF2187">
            <w:pPr>
              <w:autoSpaceDE w:val="0"/>
              <w:autoSpaceDN w:val="0"/>
              <w:adjustRightInd w:val="0"/>
              <w:jc w:val="right"/>
              <w:rPr>
                <w:sz w:val="18"/>
                <w:szCs w:val="18"/>
              </w:rPr>
            </w:pPr>
          </w:p>
        </w:tc>
        <w:tc>
          <w:tcPr>
            <w:tcW w:w="979" w:type="dxa"/>
          </w:tcPr>
          <w:p w14:paraId="5B103E70" w14:textId="77777777" w:rsidR="00EF2187" w:rsidRPr="00C453FE" w:rsidRDefault="00EF2187" w:rsidP="00EF2187">
            <w:pPr>
              <w:autoSpaceDE w:val="0"/>
              <w:autoSpaceDN w:val="0"/>
              <w:adjustRightInd w:val="0"/>
              <w:jc w:val="right"/>
              <w:rPr>
                <w:sz w:val="18"/>
                <w:szCs w:val="18"/>
              </w:rPr>
            </w:pPr>
          </w:p>
        </w:tc>
        <w:tc>
          <w:tcPr>
            <w:tcW w:w="1289" w:type="dxa"/>
          </w:tcPr>
          <w:p w14:paraId="193836B1" w14:textId="77777777" w:rsidR="00EF2187" w:rsidRPr="00C453FE" w:rsidRDefault="00EF2187" w:rsidP="00EF2187">
            <w:pPr>
              <w:autoSpaceDE w:val="0"/>
              <w:autoSpaceDN w:val="0"/>
              <w:adjustRightInd w:val="0"/>
              <w:jc w:val="center"/>
              <w:rPr>
                <w:sz w:val="18"/>
                <w:szCs w:val="18"/>
              </w:rPr>
            </w:pPr>
          </w:p>
        </w:tc>
        <w:tc>
          <w:tcPr>
            <w:tcW w:w="709" w:type="dxa"/>
          </w:tcPr>
          <w:p w14:paraId="1C96DC46" w14:textId="77777777" w:rsidR="00EF2187" w:rsidRPr="00C453FE" w:rsidRDefault="00EF2187" w:rsidP="00EF2187">
            <w:pPr>
              <w:autoSpaceDE w:val="0"/>
              <w:autoSpaceDN w:val="0"/>
              <w:adjustRightInd w:val="0"/>
              <w:jc w:val="center"/>
              <w:rPr>
                <w:sz w:val="18"/>
                <w:szCs w:val="18"/>
              </w:rPr>
            </w:pPr>
          </w:p>
        </w:tc>
        <w:tc>
          <w:tcPr>
            <w:tcW w:w="1134" w:type="dxa"/>
          </w:tcPr>
          <w:p w14:paraId="628D3734" w14:textId="77777777" w:rsidR="00EF2187" w:rsidRPr="00C453FE" w:rsidRDefault="00EF2187" w:rsidP="00EF2187">
            <w:pPr>
              <w:autoSpaceDE w:val="0"/>
              <w:autoSpaceDN w:val="0"/>
              <w:adjustRightInd w:val="0"/>
              <w:jc w:val="center"/>
              <w:rPr>
                <w:sz w:val="18"/>
                <w:szCs w:val="18"/>
              </w:rPr>
            </w:pPr>
          </w:p>
        </w:tc>
        <w:tc>
          <w:tcPr>
            <w:tcW w:w="1068" w:type="dxa"/>
          </w:tcPr>
          <w:p w14:paraId="5E8BB48F" w14:textId="77777777" w:rsidR="00EF2187" w:rsidRPr="00C453FE" w:rsidRDefault="00EF2187" w:rsidP="00EF2187">
            <w:pPr>
              <w:autoSpaceDE w:val="0"/>
              <w:autoSpaceDN w:val="0"/>
              <w:adjustRightInd w:val="0"/>
              <w:jc w:val="right"/>
              <w:rPr>
                <w:sz w:val="18"/>
                <w:szCs w:val="18"/>
              </w:rPr>
            </w:pPr>
          </w:p>
        </w:tc>
        <w:tc>
          <w:tcPr>
            <w:tcW w:w="1445" w:type="dxa"/>
          </w:tcPr>
          <w:p w14:paraId="309AB6A7" w14:textId="77777777" w:rsidR="00EF2187" w:rsidRPr="00C453FE" w:rsidRDefault="00EF2187" w:rsidP="00EF2187">
            <w:pPr>
              <w:autoSpaceDE w:val="0"/>
              <w:autoSpaceDN w:val="0"/>
              <w:adjustRightInd w:val="0"/>
              <w:jc w:val="right"/>
              <w:rPr>
                <w:b/>
                <w:bCs/>
                <w:i/>
                <w:iCs/>
                <w:sz w:val="18"/>
                <w:szCs w:val="18"/>
              </w:rPr>
            </w:pPr>
          </w:p>
        </w:tc>
      </w:tr>
      <w:tr w:rsidR="00766EA0" w:rsidRPr="00C453FE" w14:paraId="45C31387" w14:textId="77777777" w:rsidTr="00A942C7">
        <w:trPr>
          <w:trHeight w:val="288"/>
        </w:trPr>
        <w:tc>
          <w:tcPr>
            <w:tcW w:w="4536" w:type="dxa"/>
            <w:gridSpan w:val="7"/>
            <w:hideMark/>
          </w:tcPr>
          <w:p w14:paraId="43B18A9F" w14:textId="77777777" w:rsidR="00EF2187" w:rsidRPr="00C453FE" w:rsidRDefault="00EF2187" w:rsidP="00EF2187">
            <w:pPr>
              <w:autoSpaceDE w:val="0"/>
              <w:autoSpaceDN w:val="0"/>
              <w:adjustRightInd w:val="0"/>
              <w:rPr>
                <w:sz w:val="18"/>
                <w:szCs w:val="18"/>
              </w:rPr>
            </w:pPr>
            <w:r w:rsidRPr="00C453FE">
              <w:rPr>
                <w:sz w:val="18"/>
                <w:szCs w:val="18"/>
              </w:rPr>
              <w:t>Išlaidų klasifikacija pagal valstybės funkcijas:</w:t>
            </w:r>
          </w:p>
        </w:tc>
        <w:tc>
          <w:tcPr>
            <w:tcW w:w="979" w:type="dxa"/>
            <w:tcBorders>
              <w:top w:val="nil"/>
              <w:left w:val="nil"/>
              <w:bottom w:val="single" w:sz="2" w:space="0" w:color="auto"/>
              <w:right w:val="nil"/>
            </w:tcBorders>
          </w:tcPr>
          <w:p w14:paraId="0D1FD3F3" w14:textId="77777777" w:rsidR="00EF2187" w:rsidRPr="00C453FE" w:rsidRDefault="00EF2187" w:rsidP="00EF2187">
            <w:pPr>
              <w:autoSpaceDE w:val="0"/>
              <w:autoSpaceDN w:val="0"/>
              <w:adjustRightInd w:val="0"/>
              <w:jc w:val="right"/>
              <w:rPr>
                <w:sz w:val="18"/>
                <w:szCs w:val="18"/>
              </w:rPr>
            </w:pPr>
          </w:p>
        </w:tc>
        <w:tc>
          <w:tcPr>
            <w:tcW w:w="1289" w:type="dxa"/>
            <w:tcBorders>
              <w:top w:val="nil"/>
              <w:left w:val="nil"/>
              <w:bottom w:val="single" w:sz="2" w:space="0" w:color="auto"/>
              <w:right w:val="single" w:sz="6" w:space="0" w:color="auto"/>
            </w:tcBorders>
          </w:tcPr>
          <w:p w14:paraId="1912D11E" w14:textId="77777777" w:rsidR="00EF2187" w:rsidRPr="00C453FE" w:rsidRDefault="00EF2187" w:rsidP="00EF2187">
            <w:pPr>
              <w:autoSpaceDE w:val="0"/>
              <w:autoSpaceDN w:val="0"/>
              <w:adjustRightInd w:val="0"/>
              <w:jc w:val="right"/>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01ED3C73" w14:textId="77777777" w:rsidR="00EF2187" w:rsidRPr="00C453FE" w:rsidRDefault="00EF2187" w:rsidP="00EF2187">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0534C55F" w14:textId="77777777" w:rsidR="00EF2187" w:rsidRPr="00C453FE" w:rsidRDefault="00EF2187" w:rsidP="00EF2187">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54848CD4" w14:textId="77777777" w:rsidR="00EF2187" w:rsidRPr="00C453FE" w:rsidRDefault="00EF2187" w:rsidP="00EF2187">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7C1B7E24" w14:textId="77777777" w:rsidR="00EF2187" w:rsidRPr="00C453FE" w:rsidRDefault="00EF2187" w:rsidP="00EF2187">
            <w:pPr>
              <w:autoSpaceDE w:val="0"/>
              <w:autoSpaceDN w:val="0"/>
              <w:adjustRightInd w:val="0"/>
              <w:jc w:val="center"/>
              <w:rPr>
                <w:b/>
                <w:bCs/>
                <w:sz w:val="18"/>
                <w:szCs w:val="18"/>
              </w:rPr>
            </w:pPr>
          </w:p>
        </w:tc>
      </w:tr>
      <w:tr w:rsidR="00766EA0" w:rsidRPr="00C453FE" w14:paraId="1FD04CF0" w14:textId="77777777" w:rsidTr="00A942C7">
        <w:trPr>
          <w:trHeight w:val="238"/>
        </w:trPr>
        <w:tc>
          <w:tcPr>
            <w:tcW w:w="236" w:type="dxa"/>
            <w:tcBorders>
              <w:top w:val="single" w:sz="2" w:space="0" w:color="auto"/>
              <w:left w:val="nil"/>
              <w:bottom w:val="single" w:sz="2" w:space="0" w:color="auto"/>
              <w:right w:val="nil"/>
            </w:tcBorders>
          </w:tcPr>
          <w:p w14:paraId="67D103F9" w14:textId="77777777" w:rsidR="00EF2187" w:rsidRPr="00C453FE" w:rsidRDefault="00EF2187" w:rsidP="00EF2187">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589250CE" w14:textId="77777777" w:rsidR="00EF2187" w:rsidRPr="00C453FE" w:rsidRDefault="00EF2187" w:rsidP="00EF2187">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0032D784"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9828CEA"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6064BC0F" w14:textId="77777777" w:rsidR="00EF2187" w:rsidRPr="00C453FE" w:rsidRDefault="00EF2187" w:rsidP="00EF2187">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138F6584" w14:textId="77777777" w:rsidR="00EF2187" w:rsidRPr="00C453FE" w:rsidRDefault="00EF2187" w:rsidP="00EF2187">
            <w:pPr>
              <w:autoSpaceDE w:val="0"/>
              <w:autoSpaceDN w:val="0"/>
              <w:adjustRightInd w:val="0"/>
              <w:jc w:val="right"/>
              <w:rPr>
                <w:sz w:val="18"/>
                <w:szCs w:val="18"/>
              </w:rPr>
            </w:pPr>
          </w:p>
        </w:tc>
        <w:tc>
          <w:tcPr>
            <w:tcW w:w="3120" w:type="dxa"/>
            <w:tcBorders>
              <w:top w:val="single" w:sz="2" w:space="0" w:color="auto"/>
              <w:left w:val="nil"/>
              <w:bottom w:val="single" w:sz="2" w:space="0" w:color="auto"/>
              <w:right w:val="nil"/>
            </w:tcBorders>
          </w:tcPr>
          <w:p w14:paraId="7F36392A" w14:textId="77777777" w:rsidR="00EF2187" w:rsidRPr="00C453FE" w:rsidRDefault="00EF2187" w:rsidP="00EF2187">
            <w:pPr>
              <w:autoSpaceDE w:val="0"/>
              <w:autoSpaceDN w:val="0"/>
              <w:adjustRightInd w:val="0"/>
              <w:jc w:val="right"/>
              <w:rPr>
                <w:sz w:val="18"/>
                <w:szCs w:val="18"/>
              </w:rPr>
            </w:pPr>
          </w:p>
        </w:tc>
        <w:tc>
          <w:tcPr>
            <w:tcW w:w="979" w:type="dxa"/>
            <w:tcBorders>
              <w:top w:val="single" w:sz="2" w:space="0" w:color="auto"/>
              <w:left w:val="nil"/>
              <w:bottom w:val="single" w:sz="2" w:space="0" w:color="auto"/>
              <w:right w:val="nil"/>
            </w:tcBorders>
          </w:tcPr>
          <w:p w14:paraId="5E3BF3A5" w14:textId="77777777" w:rsidR="00EF2187" w:rsidRPr="00C453FE" w:rsidRDefault="00EF2187" w:rsidP="00EF2187">
            <w:pPr>
              <w:autoSpaceDE w:val="0"/>
              <w:autoSpaceDN w:val="0"/>
              <w:adjustRightInd w:val="0"/>
              <w:jc w:val="right"/>
              <w:rPr>
                <w:sz w:val="18"/>
                <w:szCs w:val="18"/>
              </w:rPr>
            </w:pPr>
          </w:p>
        </w:tc>
        <w:tc>
          <w:tcPr>
            <w:tcW w:w="1289" w:type="dxa"/>
            <w:tcBorders>
              <w:top w:val="single" w:sz="2" w:space="0" w:color="auto"/>
              <w:left w:val="nil"/>
              <w:bottom w:val="single" w:sz="2" w:space="0" w:color="auto"/>
              <w:right w:val="nil"/>
            </w:tcBorders>
          </w:tcPr>
          <w:p w14:paraId="3CFEF6A7" w14:textId="77777777" w:rsidR="00EF2187" w:rsidRPr="00C453FE" w:rsidRDefault="00EF2187" w:rsidP="00EF2187">
            <w:pPr>
              <w:autoSpaceDE w:val="0"/>
              <w:autoSpaceDN w:val="0"/>
              <w:adjustRightInd w:val="0"/>
              <w:jc w:val="right"/>
              <w:rPr>
                <w:sz w:val="18"/>
                <w:szCs w:val="18"/>
              </w:rPr>
            </w:pPr>
          </w:p>
        </w:tc>
        <w:tc>
          <w:tcPr>
            <w:tcW w:w="2911" w:type="dxa"/>
            <w:gridSpan w:val="3"/>
            <w:tcBorders>
              <w:top w:val="single" w:sz="6" w:space="0" w:color="auto"/>
              <w:left w:val="nil"/>
              <w:bottom w:val="nil"/>
              <w:right w:val="nil"/>
            </w:tcBorders>
            <w:hideMark/>
          </w:tcPr>
          <w:p w14:paraId="1C494C39" w14:textId="77777777" w:rsidR="00EF2187" w:rsidRPr="00C453FE" w:rsidRDefault="00EF2187" w:rsidP="00EF2187">
            <w:pPr>
              <w:autoSpaceDE w:val="0"/>
              <w:autoSpaceDN w:val="0"/>
              <w:adjustRightInd w:val="0"/>
              <w:rPr>
                <w:sz w:val="18"/>
                <w:szCs w:val="18"/>
              </w:rPr>
            </w:pPr>
            <w:r w:rsidRPr="00C453FE">
              <w:rPr>
                <w:sz w:val="18"/>
                <w:szCs w:val="18"/>
              </w:rPr>
              <w:t xml:space="preserve">                                                                                               </w:t>
            </w:r>
          </w:p>
        </w:tc>
        <w:tc>
          <w:tcPr>
            <w:tcW w:w="1445" w:type="dxa"/>
            <w:hideMark/>
          </w:tcPr>
          <w:p w14:paraId="42FDDB3B" w14:textId="77777777" w:rsidR="00EF2187" w:rsidRPr="00C453FE" w:rsidRDefault="00EF2187" w:rsidP="00EF2187">
            <w:pPr>
              <w:autoSpaceDE w:val="0"/>
              <w:autoSpaceDN w:val="0"/>
              <w:adjustRightInd w:val="0"/>
              <w:rPr>
                <w:sz w:val="18"/>
                <w:szCs w:val="18"/>
              </w:rPr>
            </w:pPr>
            <w:r w:rsidRPr="00C453FE">
              <w:rPr>
                <w:sz w:val="18"/>
                <w:szCs w:val="18"/>
              </w:rPr>
              <w:t>(Kodas)</w:t>
            </w:r>
          </w:p>
        </w:tc>
      </w:tr>
      <w:tr w:rsidR="00766EA0" w:rsidRPr="00C453FE" w14:paraId="2FBABADE" w14:textId="77777777" w:rsidTr="00A942C7">
        <w:trPr>
          <w:trHeight w:val="228"/>
        </w:trPr>
        <w:tc>
          <w:tcPr>
            <w:tcW w:w="236" w:type="dxa"/>
            <w:tcBorders>
              <w:top w:val="single" w:sz="2" w:space="0" w:color="auto"/>
              <w:left w:val="nil"/>
              <w:bottom w:val="single" w:sz="2" w:space="0" w:color="auto"/>
              <w:right w:val="nil"/>
            </w:tcBorders>
          </w:tcPr>
          <w:p w14:paraId="15245940" w14:textId="77777777" w:rsidR="00EF2187" w:rsidRPr="00C453FE" w:rsidRDefault="00EF2187" w:rsidP="00EF2187">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2E80995C"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16881F3D"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F231F34"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1710901"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68730942" w14:textId="77777777" w:rsidR="00EF2187" w:rsidRPr="00C453FE" w:rsidRDefault="00EF2187" w:rsidP="00EF2187">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20371507" w14:textId="77777777" w:rsidR="00EF2187" w:rsidRPr="00C453FE" w:rsidRDefault="00EF2187" w:rsidP="00EF2187">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7C2E69A2" w14:textId="77777777" w:rsidR="00EF2187" w:rsidRPr="00C453FE" w:rsidRDefault="00EF2187" w:rsidP="00EF2187">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1B975F9E" w14:textId="77777777" w:rsidR="00EF2187" w:rsidRPr="00C453FE" w:rsidRDefault="00EF2187" w:rsidP="00EF2187">
            <w:pPr>
              <w:autoSpaceDE w:val="0"/>
              <w:autoSpaceDN w:val="0"/>
              <w:adjustRightInd w:val="0"/>
              <w:jc w:val="right"/>
              <w:rPr>
                <w:sz w:val="18"/>
                <w:szCs w:val="18"/>
              </w:rPr>
            </w:pPr>
          </w:p>
        </w:tc>
        <w:tc>
          <w:tcPr>
            <w:tcW w:w="709" w:type="dxa"/>
          </w:tcPr>
          <w:p w14:paraId="193BFC4E" w14:textId="77777777" w:rsidR="00EF2187" w:rsidRPr="00C453FE" w:rsidRDefault="00EF2187" w:rsidP="00EF2187">
            <w:pPr>
              <w:autoSpaceDE w:val="0"/>
              <w:autoSpaceDN w:val="0"/>
              <w:adjustRightInd w:val="0"/>
              <w:jc w:val="right"/>
              <w:rPr>
                <w:sz w:val="18"/>
                <w:szCs w:val="18"/>
              </w:rPr>
            </w:pPr>
          </w:p>
        </w:tc>
        <w:tc>
          <w:tcPr>
            <w:tcW w:w="1134" w:type="dxa"/>
          </w:tcPr>
          <w:p w14:paraId="2D4AEFE3" w14:textId="77777777" w:rsidR="00EF2187" w:rsidRPr="00C453FE" w:rsidRDefault="00EF2187" w:rsidP="00EF2187">
            <w:pPr>
              <w:autoSpaceDE w:val="0"/>
              <w:autoSpaceDN w:val="0"/>
              <w:adjustRightInd w:val="0"/>
              <w:jc w:val="right"/>
              <w:rPr>
                <w:sz w:val="18"/>
                <w:szCs w:val="18"/>
              </w:rPr>
            </w:pPr>
          </w:p>
        </w:tc>
        <w:tc>
          <w:tcPr>
            <w:tcW w:w="1068" w:type="dxa"/>
          </w:tcPr>
          <w:p w14:paraId="2EE1B01B" w14:textId="77777777" w:rsidR="00EF2187" w:rsidRPr="00C453FE" w:rsidRDefault="00EF2187" w:rsidP="00EF2187">
            <w:pPr>
              <w:autoSpaceDE w:val="0"/>
              <w:autoSpaceDN w:val="0"/>
              <w:adjustRightInd w:val="0"/>
              <w:jc w:val="right"/>
              <w:rPr>
                <w:sz w:val="18"/>
                <w:szCs w:val="18"/>
              </w:rPr>
            </w:pPr>
          </w:p>
        </w:tc>
        <w:tc>
          <w:tcPr>
            <w:tcW w:w="1445" w:type="dxa"/>
          </w:tcPr>
          <w:p w14:paraId="232DD114" w14:textId="77777777" w:rsidR="00EF2187" w:rsidRPr="00C453FE" w:rsidRDefault="00EF2187" w:rsidP="00EF2187">
            <w:pPr>
              <w:autoSpaceDE w:val="0"/>
              <w:autoSpaceDN w:val="0"/>
              <w:adjustRightInd w:val="0"/>
              <w:jc w:val="right"/>
              <w:rPr>
                <w:sz w:val="18"/>
                <w:szCs w:val="18"/>
              </w:rPr>
            </w:pPr>
          </w:p>
        </w:tc>
      </w:tr>
      <w:tr w:rsidR="00766EA0" w:rsidRPr="00C453FE" w14:paraId="1C6A5458" w14:textId="77777777" w:rsidTr="00A942C7">
        <w:trPr>
          <w:trHeight w:val="228"/>
        </w:trPr>
        <w:tc>
          <w:tcPr>
            <w:tcW w:w="236" w:type="dxa"/>
          </w:tcPr>
          <w:p w14:paraId="299F9EE2" w14:textId="77777777" w:rsidR="00EF2187" w:rsidRPr="00C453FE" w:rsidRDefault="00EF2187" w:rsidP="00EF2187">
            <w:pPr>
              <w:autoSpaceDE w:val="0"/>
              <w:autoSpaceDN w:val="0"/>
              <w:adjustRightInd w:val="0"/>
              <w:jc w:val="center"/>
              <w:rPr>
                <w:sz w:val="18"/>
                <w:szCs w:val="18"/>
              </w:rPr>
            </w:pPr>
          </w:p>
        </w:tc>
        <w:tc>
          <w:tcPr>
            <w:tcW w:w="236" w:type="dxa"/>
          </w:tcPr>
          <w:p w14:paraId="6B9EFB79" w14:textId="77777777" w:rsidR="00EF2187" w:rsidRPr="00C453FE" w:rsidRDefault="00EF2187" w:rsidP="00EF2187">
            <w:pPr>
              <w:autoSpaceDE w:val="0"/>
              <w:autoSpaceDN w:val="0"/>
              <w:adjustRightInd w:val="0"/>
              <w:jc w:val="right"/>
              <w:rPr>
                <w:sz w:val="18"/>
                <w:szCs w:val="18"/>
              </w:rPr>
            </w:pPr>
          </w:p>
        </w:tc>
        <w:tc>
          <w:tcPr>
            <w:tcW w:w="236" w:type="dxa"/>
          </w:tcPr>
          <w:p w14:paraId="4D2233B6" w14:textId="77777777" w:rsidR="00EF2187" w:rsidRPr="00C453FE" w:rsidRDefault="00EF2187" w:rsidP="00EF2187">
            <w:pPr>
              <w:autoSpaceDE w:val="0"/>
              <w:autoSpaceDN w:val="0"/>
              <w:adjustRightInd w:val="0"/>
              <w:jc w:val="right"/>
              <w:rPr>
                <w:sz w:val="18"/>
                <w:szCs w:val="18"/>
              </w:rPr>
            </w:pPr>
          </w:p>
        </w:tc>
        <w:tc>
          <w:tcPr>
            <w:tcW w:w="236" w:type="dxa"/>
          </w:tcPr>
          <w:p w14:paraId="3426B68B" w14:textId="77777777" w:rsidR="00EF2187" w:rsidRPr="00C453FE" w:rsidRDefault="00EF2187" w:rsidP="00EF2187">
            <w:pPr>
              <w:autoSpaceDE w:val="0"/>
              <w:autoSpaceDN w:val="0"/>
              <w:adjustRightInd w:val="0"/>
              <w:jc w:val="right"/>
              <w:rPr>
                <w:sz w:val="18"/>
                <w:szCs w:val="18"/>
              </w:rPr>
            </w:pPr>
          </w:p>
        </w:tc>
        <w:tc>
          <w:tcPr>
            <w:tcW w:w="236" w:type="dxa"/>
          </w:tcPr>
          <w:p w14:paraId="4C35BBC7" w14:textId="77777777" w:rsidR="00EF2187" w:rsidRPr="00C453FE" w:rsidRDefault="00EF2187" w:rsidP="00EF2187">
            <w:pPr>
              <w:autoSpaceDE w:val="0"/>
              <w:autoSpaceDN w:val="0"/>
              <w:adjustRightInd w:val="0"/>
              <w:jc w:val="right"/>
              <w:rPr>
                <w:sz w:val="18"/>
                <w:szCs w:val="18"/>
              </w:rPr>
            </w:pPr>
          </w:p>
        </w:tc>
        <w:tc>
          <w:tcPr>
            <w:tcW w:w="236" w:type="dxa"/>
          </w:tcPr>
          <w:p w14:paraId="44718D7F" w14:textId="77777777" w:rsidR="00EF2187" w:rsidRPr="00C453FE" w:rsidRDefault="00EF2187" w:rsidP="00EF2187">
            <w:pPr>
              <w:autoSpaceDE w:val="0"/>
              <w:autoSpaceDN w:val="0"/>
              <w:adjustRightInd w:val="0"/>
              <w:jc w:val="right"/>
              <w:rPr>
                <w:sz w:val="18"/>
                <w:szCs w:val="18"/>
              </w:rPr>
            </w:pPr>
          </w:p>
        </w:tc>
        <w:tc>
          <w:tcPr>
            <w:tcW w:w="3120" w:type="dxa"/>
          </w:tcPr>
          <w:p w14:paraId="534E108F" w14:textId="77777777" w:rsidR="00EF2187" w:rsidRPr="00C453FE" w:rsidRDefault="00EF2187" w:rsidP="00EF2187">
            <w:pPr>
              <w:autoSpaceDE w:val="0"/>
              <w:autoSpaceDN w:val="0"/>
              <w:adjustRightInd w:val="0"/>
              <w:jc w:val="right"/>
              <w:rPr>
                <w:sz w:val="18"/>
                <w:szCs w:val="18"/>
              </w:rPr>
            </w:pPr>
          </w:p>
        </w:tc>
        <w:tc>
          <w:tcPr>
            <w:tcW w:w="979" w:type="dxa"/>
          </w:tcPr>
          <w:p w14:paraId="74DE2C77" w14:textId="77777777" w:rsidR="00EF2187" w:rsidRPr="00C453FE" w:rsidRDefault="00EF2187" w:rsidP="00EF2187">
            <w:pPr>
              <w:autoSpaceDE w:val="0"/>
              <w:autoSpaceDN w:val="0"/>
              <w:adjustRightInd w:val="0"/>
              <w:jc w:val="right"/>
              <w:rPr>
                <w:sz w:val="18"/>
                <w:szCs w:val="18"/>
              </w:rPr>
            </w:pPr>
          </w:p>
        </w:tc>
        <w:tc>
          <w:tcPr>
            <w:tcW w:w="1289" w:type="dxa"/>
          </w:tcPr>
          <w:p w14:paraId="0A5CCE5D" w14:textId="77777777" w:rsidR="00EF2187" w:rsidRPr="00C453FE" w:rsidRDefault="00EF2187" w:rsidP="00EF2187">
            <w:pPr>
              <w:autoSpaceDE w:val="0"/>
              <w:autoSpaceDN w:val="0"/>
              <w:adjustRightInd w:val="0"/>
              <w:jc w:val="right"/>
              <w:rPr>
                <w:sz w:val="18"/>
                <w:szCs w:val="18"/>
              </w:rPr>
            </w:pPr>
          </w:p>
        </w:tc>
        <w:tc>
          <w:tcPr>
            <w:tcW w:w="709" w:type="dxa"/>
          </w:tcPr>
          <w:p w14:paraId="25658673" w14:textId="77777777" w:rsidR="00EF2187" w:rsidRPr="00C453FE" w:rsidRDefault="00EF2187" w:rsidP="00EF2187">
            <w:pPr>
              <w:autoSpaceDE w:val="0"/>
              <w:autoSpaceDN w:val="0"/>
              <w:adjustRightInd w:val="0"/>
              <w:jc w:val="right"/>
              <w:rPr>
                <w:sz w:val="18"/>
                <w:szCs w:val="18"/>
              </w:rPr>
            </w:pPr>
          </w:p>
        </w:tc>
        <w:tc>
          <w:tcPr>
            <w:tcW w:w="1134" w:type="dxa"/>
          </w:tcPr>
          <w:p w14:paraId="42E3BA40" w14:textId="77777777" w:rsidR="00EF2187" w:rsidRPr="00C453FE" w:rsidRDefault="00EF2187" w:rsidP="00EF2187">
            <w:pPr>
              <w:autoSpaceDE w:val="0"/>
              <w:autoSpaceDN w:val="0"/>
              <w:adjustRightInd w:val="0"/>
              <w:jc w:val="right"/>
              <w:rPr>
                <w:sz w:val="18"/>
                <w:szCs w:val="18"/>
              </w:rPr>
            </w:pPr>
          </w:p>
        </w:tc>
        <w:tc>
          <w:tcPr>
            <w:tcW w:w="1068" w:type="dxa"/>
          </w:tcPr>
          <w:p w14:paraId="356D063D" w14:textId="77777777" w:rsidR="00EF2187" w:rsidRPr="00C453FE" w:rsidRDefault="00EF2187" w:rsidP="00EF2187">
            <w:pPr>
              <w:autoSpaceDE w:val="0"/>
              <w:autoSpaceDN w:val="0"/>
              <w:adjustRightInd w:val="0"/>
              <w:jc w:val="right"/>
              <w:rPr>
                <w:sz w:val="18"/>
                <w:szCs w:val="18"/>
              </w:rPr>
            </w:pPr>
          </w:p>
        </w:tc>
        <w:tc>
          <w:tcPr>
            <w:tcW w:w="1445" w:type="dxa"/>
          </w:tcPr>
          <w:p w14:paraId="32951599" w14:textId="77777777" w:rsidR="00EF2187" w:rsidRPr="00C453FE" w:rsidRDefault="00EF2187" w:rsidP="00EF2187">
            <w:pPr>
              <w:autoSpaceDE w:val="0"/>
              <w:autoSpaceDN w:val="0"/>
              <w:adjustRightInd w:val="0"/>
              <w:jc w:val="right"/>
              <w:rPr>
                <w:sz w:val="18"/>
                <w:szCs w:val="18"/>
              </w:rPr>
            </w:pPr>
          </w:p>
        </w:tc>
      </w:tr>
      <w:tr w:rsidR="00766EA0" w:rsidRPr="00C453FE" w14:paraId="0752B8EB" w14:textId="77777777" w:rsidTr="00A942C7">
        <w:trPr>
          <w:trHeight w:val="228"/>
        </w:trPr>
        <w:tc>
          <w:tcPr>
            <w:tcW w:w="236" w:type="dxa"/>
          </w:tcPr>
          <w:p w14:paraId="36326B91" w14:textId="77777777" w:rsidR="00EF2187" w:rsidRPr="00C453FE" w:rsidRDefault="00EF2187" w:rsidP="00EF2187">
            <w:pPr>
              <w:autoSpaceDE w:val="0"/>
              <w:autoSpaceDN w:val="0"/>
              <w:adjustRightInd w:val="0"/>
              <w:jc w:val="center"/>
              <w:rPr>
                <w:sz w:val="18"/>
                <w:szCs w:val="18"/>
              </w:rPr>
            </w:pPr>
          </w:p>
        </w:tc>
        <w:tc>
          <w:tcPr>
            <w:tcW w:w="236" w:type="dxa"/>
          </w:tcPr>
          <w:p w14:paraId="47556AF9" w14:textId="77777777" w:rsidR="00EF2187" w:rsidRPr="00C453FE" w:rsidRDefault="00EF2187" w:rsidP="00EF2187">
            <w:pPr>
              <w:autoSpaceDE w:val="0"/>
              <w:autoSpaceDN w:val="0"/>
              <w:adjustRightInd w:val="0"/>
              <w:jc w:val="right"/>
              <w:rPr>
                <w:sz w:val="18"/>
                <w:szCs w:val="18"/>
              </w:rPr>
            </w:pPr>
          </w:p>
        </w:tc>
        <w:tc>
          <w:tcPr>
            <w:tcW w:w="236" w:type="dxa"/>
          </w:tcPr>
          <w:p w14:paraId="32F5AF5F" w14:textId="77777777" w:rsidR="00EF2187" w:rsidRPr="00C453FE" w:rsidRDefault="00EF2187" w:rsidP="00EF2187">
            <w:pPr>
              <w:autoSpaceDE w:val="0"/>
              <w:autoSpaceDN w:val="0"/>
              <w:adjustRightInd w:val="0"/>
              <w:jc w:val="right"/>
              <w:rPr>
                <w:sz w:val="18"/>
                <w:szCs w:val="18"/>
              </w:rPr>
            </w:pPr>
          </w:p>
        </w:tc>
        <w:tc>
          <w:tcPr>
            <w:tcW w:w="236" w:type="dxa"/>
          </w:tcPr>
          <w:p w14:paraId="16558BFB" w14:textId="77777777" w:rsidR="00EF2187" w:rsidRPr="00C453FE" w:rsidRDefault="00EF2187" w:rsidP="00EF2187">
            <w:pPr>
              <w:autoSpaceDE w:val="0"/>
              <w:autoSpaceDN w:val="0"/>
              <w:adjustRightInd w:val="0"/>
              <w:jc w:val="right"/>
              <w:rPr>
                <w:sz w:val="18"/>
                <w:szCs w:val="18"/>
              </w:rPr>
            </w:pPr>
          </w:p>
        </w:tc>
        <w:tc>
          <w:tcPr>
            <w:tcW w:w="236" w:type="dxa"/>
          </w:tcPr>
          <w:p w14:paraId="6AE7E610" w14:textId="77777777" w:rsidR="00EF2187" w:rsidRPr="00C453FE" w:rsidRDefault="00EF2187" w:rsidP="00EF2187">
            <w:pPr>
              <w:autoSpaceDE w:val="0"/>
              <w:autoSpaceDN w:val="0"/>
              <w:adjustRightInd w:val="0"/>
              <w:jc w:val="right"/>
              <w:rPr>
                <w:sz w:val="18"/>
                <w:szCs w:val="18"/>
              </w:rPr>
            </w:pPr>
          </w:p>
        </w:tc>
        <w:tc>
          <w:tcPr>
            <w:tcW w:w="236" w:type="dxa"/>
          </w:tcPr>
          <w:p w14:paraId="5D71D165" w14:textId="77777777" w:rsidR="00EF2187" w:rsidRPr="00C453FE" w:rsidRDefault="00EF2187" w:rsidP="00EF2187">
            <w:pPr>
              <w:autoSpaceDE w:val="0"/>
              <w:autoSpaceDN w:val="0"/>
              <w:adjustRightInd w:val="0"/>
              <w:jc w:val="right"/>
              <w:rPr>
                <w:sz w:val="18"/>
                <w:szCs w:val="18"/>
              </w:rPr>
            </w:pPr>
          </w:p>
        </w:tc>
        <w:tc>
          <w:tcPr>
            <w:tcW w:w="3120" w:type="dxa"/>
          </w:tcPr>
          <w:p w14:paraId="727B0AF2" w14:textId="77777777" w:rsidR="00EF2187" w:rsidRPr="00C453FE" w:rsidRDefault="00EF2187" w:rsidP="00EF2187">
            <w:pPr>
              <w:autoSpaceDE w:val="0"/>
              <w:autoSpaceDN w:val="0"/>
              <w:adjustRightInd w:val="0"/>
              <w:jc w:val="right"/>
              <w:rPr>
                <w:sz w:val="18"/>
                <w:szCs w:val="18"/>
              </w:rPr>
            </w:pPr>
          </w:p>
        </w:tc>
        <w:tc>
          <w:tcPr>
            <w:tcW w:w="979" w:type="dxa"/>
          </w:tcPr>
          <w:p w14:paraId="755FDE65" w14:textId="77777777" w:rsidR="00EF2187" w:rsidRPr="00C453FE" w:rsidRDefault="00EF2187" w:rsidP="00EF2187">
            <w:pPr>
              <w:autoSpaceDE w:val="0"/>
              <w:autoSpaceDN w:val="0"/>
              <w:adjustRightInd w:val="0"/>
              <w:jc w:val="right"/>
              <w:rPr>
                <w:sz w:val="18"/>
                <w:szCs w:val="18"/>
              </w:rPr>
            </w:pPr>
          </w:p>
        </w:tc>
        <w:tc>
          <w:tcPr>
            <w:tcW w:w="1289" w:type="dxa"/>
          </w:tcPr>
          <w:p w14:paraId="79E3CBE3" w14:textId="77777777" w:rsidR="00EF2187" w:rsidRPr="00C453FE" w:rsidRDefault="00EF2187" w:rsidP="00EF2187">
            <w:pPr>
              <w:autoSpaceDE w:val="0"/>
              <w:autoSpaceDN w:val="0"/>
              <w:adjustRightInd w:val="0"/>
              <w:jc w:val="right"/>
              <w:rPr>
                <w:sz w:val="18"/>
                <w:szCs w:val="18"/>
              </w:rPr>
            </w:pPr>
          </w:p>
        </w:tc>
        <w:tc>
          <w:tcPr>
            <w:tcW w:w="709" w:type="dxa"/>
          </w:tcPr>
          <w:p w14:paraId="3311C5C4" w14:textId="77777777" w:rsidR="00EF2187" w:rsidRPr="00C453FE" w:rsidRDefault="00EF2187" w:rsidP="00EF2187">
            <w:pPr>
              <w:autoSpaceDE w:val="0"/>
              <w:autoSpaceDN w:val="0"/>
              <w:adjustRightInd w:val="0"/>
              <w:jc w:val="right"/>
              <w:rPr>
                <w:sz w:val="18"/>
                <w:szCs w:val="18"/>
              </w:rPr>
            </w:pPr>
          </w:p>
        </w:tc>
        <w:tc>
          <w:tcPr>
            <w:tcW w:w="1134" w:type="dxa"/>
          </w:tcPr>
          <w:p w14:paraId="4BDCC53F" w14:textId="77777777" w:rsidR="00EF2187" w:rsidRPr="00C453FE" w:rsidRDefault="00EF2187" w:rsidP="00EF2187">
            <w:pPr>
              <w:autoSpaceDE w:val="0"/>
              <w:autoSpaceDN w:val="0"/>
              <w:adjustRightInd w:val="0"/>
              <w:jc w:val="right"/>
              <w:rPr>
                <w:sz w:val="18"/>
                <w:szCs w:val="18"/>
              </w:rPr>
            </w:pPr>
          </w:p>
        </w:tc>
        <w:tc>
          <w:tcPr>
            <w:tcW w:w="1068" w:type="dxa"/>
          </w:tcPr>
          <w:p w14:paraId="6F87E1F1" w14:textId="77777777" w:rsidR="00EF2187" w:rsidRPr="00C453FE" w:rsidRDefault="00EF2187" w:rsidP="00EF2187">
            <w:pPr>
              <w:autoSpaceDE w:val="0"/>
              <w:autoSpaceDN w:val="0"/>
              <w:adjustRightInd w:val="0"/>
              <w:jc w:val="right"/>
              <w:rPr>
                <w:sz w:val="18"/>
                <w:szCs w:val="18"/>
              </w:rPr>
            </w:pPr>
          </w:p>
        </w:tc>
        <w:tc>
          <w:tcPr>
            <w:tcW w:w="1445" w:type="dxa"/>
          </w:tcPr>
          <w:p w14:paraId="4AF3D582" w14:textId="77777777" w:rsidR="00EF2187" w:rsidRPr="00C453FE" w:rsidRDefault="00EF2187" w:rsidP="00EF2187">
            <w:pPr>
              <w:autoSpaceDE w:val="0"/>
              <w:autoSpaceDN w:val="0"/>
              <w:adjustRightInd w:val="0"/>
              <w:jc w:val="right"/>
              <w:rPr>
                <w:sz w:val="18"/>
                <w:szCs w:val="18"/>
              </w:rPr>
            </w:pPr>
          </w:p>
        </w:tc>
      </w:tr>
      <w:tr w:rsidR="00766EA0" w:rsidRPr="00C453FE" w14:paraId="4E1CFDAA" w14:textId="77777777" w:rsidTr="00A942C7">
        <w:trPr>
          <w:trHeight w:val="228"/>
        </w:trPr>
        <w:tc>
          <w:tcPr>
            <w:tcW w:w="236" w:type="dxa"/>
          </w:tcPr>
          <w:p w14:paraId="0B8CB6F0" w14:textId="77777777" w:rsidR="00EF2187" w:rsidRPr="00C453FE" w:rsidRDefault="00EF2187" w:rsidP="00EF2187">
            <w:pPr>
              <w:autoSpaceDE w:val="0"/>
              <w:autoSpaceDN w:val="0"/>
              <w:adjustRightInd w:val="0"/>
              <w:jc w:val="center"/>
              <w:rPr>
                <w:sz w:val="18"/>
                <w:szCs w:val="18"/>
              </w:rPr>
            </w:pPr>
          </w:p>
        </w:tc>
        <w:tc>
          <w:tcPr>
            <w:tcW w:w="236" w:type="dxa"/>
          </w:tcPr>
          <w:p w14:paraId="3052C511" w14:textId="77777777" w:rsidR="00EF2187" w:rsidRPr="00C453FE" w:rsidRDefault="00EF2187" w:rsidP="00EF2187">
            <w:pPr>
              <w:autoSpaceDE w:val="0"/>
              <w:autoSpaceDN w:val="0"/>
              <w:adjustRightInd w:val="0"/>
              <w:jc w:val="right"/>
              <w:rPr>
                <w:sz w:val="18"/>
                <w:szCs w:val="18"/>
              </w:rPr>
            </w:pPr>
          </w:p>
        </w:tc>
        <w:tc>
          <w:tcPr>
            <w:tcW w:w="236" w:type="dxa"/>
          </w:tcPr>
          <w:p w14:paraId="725EF9A2" w14:textId="77777777" w:rsidR="00EF2187" w:rsidRPr="00C453FE" w:rsidRDefault="00EF2187" w:rsidP="00EF2187">
            <w:pPr>
              <w:autoSpaceDE w:val="0"/>
              <w:autoSpaceDN w:val="0"/>
              <w:adjustRightInd w:val="0"/>
              <w:jc w:val="right"/>
              <w:rPr>
                <w:sz w:val="18"/>
                <w:szCs w:val="18"/>
              </w:rPr>
            </w:pPr>
          </w:p>
        </w:tc>
        <w:tc>
          <w:tcPr>
            <w:tcW w:w="236" w:type="dxa"/>
          </w:tcPr>
          <w:p w14:paraId="409BC199" w14:textId="77777777" w:rsidR="00EF2187" w:rsidRPr="00C453FE" w:rsidRDefault="00EF2187" w:rsidP="00EF2187">
            <w:pPr>
              <w:autoSpaceDE w:val="0"/>
              <w:autoSpaceDN w:val="0"/>
              <w:adjustRightInd w:val="0"/>
              <w:jc w:val="right"/>
              <w:rPr>
                <w:sz w:val="18"/>
                <w:szCs w:val="18"/>
              </w:rPr>
            </w:pPr>
          </w:p>
        </w:tc>
        <w:tc>
          <w:tcPr>
            <w:tcW w:w="236" w:type="dxa"/>
          </w:tcPr>
          <w:p w14:paraId="325EED44" w14:textId="77777777" w:rsidR="00EF2187" w:rsidRPr="00C453FE" w:rsidRDefault="00EF2187" w:rsidP="00EF2187">
            <w:pPr>
              <w:autoSpaceDE w:val="0"/>
              <w:autoSpaceDN w:val="0"/>
              <w:adjustRightInd w:val="0"/>
              <w:jc w:val="right"/>
              <w:rPr>
                <w:sz w:val="18"/>
                <w:szCs w:val="18"/>
              </w:rPr>
            </w:pPr>
          </w:p>
        </w:tc>
        <w:tc>
          <w:tcPr>
            <w:tcW w:w="236" w:type="dxa"/>
          </w:tcPr>
          <w:p w14:paraId="7EC105A4" w14:textId="77777777" w:rsidR="00EF2187" w:rsidRPr="00C453FE" w:rsidRDefault="00EF2187" w:rsidP="00EF2187">
            <w:pPr>
              <w:autoSpaceDE w:val="0"/>
              <w:autoSpaceDN w:val="0"/>
              <w:adjustRightInd w:val="0"/>
              <w:jc w:val="right"/>
              <w:rPr>
                <w:sz w:val="18"/>
                <w:szCs w:val="18"/>
              </w:rPr>
            </w:pPr>
          </w:p>
        </w:tc>
        <w:tc>
          <w:tcPr>
            <w:tcW w:w="3120" w:type="dxa"/>
          </w:tcPr>
          <w:p w14:paraId="4E0270C5" w14:textId="77777777" w:rsidR="00EF2187" w:rsidRPr="00C453FE" w:rsidRDefault="00EF2187" w:rsidP="00EF2187">
            <w:pPr>
              <w:autoSpaceDE w:val="0"/>
              <w:autoSpaceDN w:val="0"/>
              <w:adjustRightInd w:val="0"/>
              <w:jc w:val="right"/>
              <w:rPr>
                <w:sz w:val="18"/>
                <w:szCs w:val="18"/>
              </w:rPr>
            </w:pPr>
          </w:p>
        </w:tc>
        <w:tc>
          <w:tcPr>
            <w:tcW w:w="979" w:type="dxa"/>
          </w:tcPr>
          <w:p w14:paraId="4EAD09B6" w14:textId="77777777" w:rsidR="00EF2187" w:rsidRPr="00C453FE" w:rsidRDefault="00EF2187" w:rsidP="00EF2187">
            <w:pPr>
              <w:autoSpaceDE w:val="0"/>
              <w:autoSpaceDN w:val="0"/>
              <w:adjustRightInd w:val="0"/>
              <w:jc w:val="right"/>
              <w:rPr>
                <w:sz w:val="18"/>
                <w:szCs w:val="18"/>
              </w:rPr>
            </w:pPr>
          </w:p>
        </w:tc>
        <w:tc>
          <w:tcPr>
            <w:tcW w:w="1289" w:type="dxa"/>
          </w:tcPr>
          <w:p w14:paraId="5F5A6448" w14:textId="77777777" w:rsidR="00EF2187" w:rsidRPr="00C453FE" w:rsidRDefault="00EF2187" w:rsidP="00EF2187">
            <w:pPr>
              <w:autoSpaceDE w:val="0"/>
              <w:autoSpaceDN w:val="0"/>
              <w:adjustRightInd w:val="0"/>
              <w:jc w:val="right"/>
              <w:rPr>
                <w:sz w:val="18"/>
                <w:szCs w:val="18"/>
              </w:rPr>
            </w:pPr>
          </w:p>
        </w:tc>
        <w:tc>
          <w:tcPr>
            <w:tcW w:w="709" w:type="dxa"/>
          </w:tcPr>
          <w:p w14:paraId="29C5FDD7" w14:textId="77777777" w:rsidR="00EF2187" w:rsidRPr="00C453FE" w:rsidRDefault="00EF2187" w:rsidP="00EF2187">
            <w:pPr>
              <w:autoSpaceDE w:val="0"/>
              <w:autoSpaceDN w:val="0"/>
              <w:adjustRightInd w:val="0"/>
              <w:jc w:val="right"/>
              <w:rPr>
                <w:sz w:val="18"/>
                <w:szCs w:val="18"/>
              </w:rPr>
            </w:pPr>
          </w:p>
        </w:tc>
        <w:tc>
          <w:tcPr>
            <w:tcW w:w="1134" w:type="dxa"/>
          </w:tcPr>
          <w:p w14:paraId="2BA7F939" w14:textId="77777777" w:rsidR="00EF2187" w:rsidRPr="00C453FE" w:rsidRDefault="00EF2187" w:rsidP="00EF2187">
            <w:pPr>
              <w:autoSpaceDE w:val="0"/>
              <w:autoSpaceDN w:val="0"/>
              <w:adjustRightInd w:val="0"/>
              <w:jc w:val="right"/>
              <w:rPr>
                <w:sz w:val="18"/>
                <w:szCs w:val="18"/>
              </w:rPr>
            </w:pPr>
          </w:p>
        </w:tc>
        <w:tc>
          <w:tcPr>
            <w:tcW w:w="1068" w:type="dxa"/>
          </w:tcPr>
          <w:p w14:paraId="6610CA8F" w14:textId="77777777" w:rsidR="00EF2187" w:rsidRPr="00C453FE" w:rsidRDefault="00EF2187" w:rsidP="00EF2187">
            <w:pPr>
              <w:autoSpaceDE w:val="0"/>
              <w:autoSpaceDN w:val="0"/>
              <w:adjustRightInd w:val="0"/>
              <w:jc w:val="right"/>
              <w:rPr>
                <w:sz w:val="18"/>
                <w:szCs w:val="18"/>
              </w:rPr>
            </w:pPr>
          </w:p>
        </w:tc>
        <w:tc>
          <w:tcPr>
            <w:tcW w:w="1445" w:type="dxa"/>
          </w:tcPr>
          <w:p w14:paraId="2D37BB66" w14:textId="77777777" w:rsidR="00EF2187" w:rsidRPr="00C453FE" w:rsidRDefault="00EF2187" w:rsidP="00EF2187">
            <w:pPr>
              <w:autoSpaceDE w:val="0"/>
              <w:autoSpaceDN w:val="0"/>
              <w:adjustRightInd w:val="0"/>
              <w:jc w:val="right"/>
              <w:rPr>
                <w:sz w:val="18"/>
                <w:szCs w:val="18"/>
              </w:rPr>
            </w:pPr>
          </w:p>
        </w:tc>
      </w:tr>
      <w:tr w:rsidR="00766EA0" w:rsidRPr="00C453FE" w14:paraId="3D6B7A25" w14:textId="77777777" w:rsidTr="00A942C7">
        <w:trPr>
          <w:trHeight w:val="238"/>
        </w:trPr>
        <w:tc>
          <w:tcPr>
            <w:tcW w:w="236" w:type="dxa"/>
          </w:tcPr>
          <w:p w14:paraId="493C32C8" w14:textId="77777777" w:rsidR="00EF2187" w:rsidRPr="00C453FE" w:rsidRDefault="00EF2187" w:rsidP="00EF2187">
            <w:pPr>
              <w:autoSpaceDE w:val="0"/>
              <w:autoSpaceDN w:val="0"/>
              <w:adjustRightInd w:val="0"/>
              <w:jc w:val="center"/>
              <w:rPr>
                <w:sz w:val="18"/>
                <w:szCs w:val="18"/>
              </w:rPr>
            </w:pPr>
          </w:p>
        </w:tc>
        <w:tc>
          <w:tcPr>
            <w:tcW w:w="236" w:type="dxa"/>
          </w:tcPr>
          <w:p w14:paraId="2574FC33" w14:textId="77777777" w:rsidR="00EF2187" w:rsidRPr="00C453FE" w:rsidRDefault="00EF2187" w:rsidP="00EF2187">
            <w:pPr>
              <w:autoSpaceDE w:val="0"/>
              <w:autoSpaceDN w:val="0"/>
              <w:adjustRightInd w:val="0"/>
              <w:rPr>
                <w:sz w:val="18"/>
                <w:szCs w:val="18"/>
              </w:rPr>
            </w:pPr>
          </w:p>
        </w:tc>
        <w:tc>
          <w:tcPr>
            <w:tcW w:w="236" w:type="dxa"/>
          </w:tcPr>
          <w:p w14:paraId="13FBE654" w14:textId="77777777" w:rsidR="00EF2187" w:rsidRPr="00C453FE" w:rsidRDefault="00EF2187" w:rsidP="00EF2187">
            <w:pPr>
              <w:autoSpaceDE w:val="0"/>
              <w:autoSpaceDN w:val="0"/>
              <w:adjustRightInd w:val="0"/>
              <w:jc w:val="right"/>
              <w:rPr>
                <w:sz w:val="18"/>
                <w:szCs w:val="18"/>
              </w:rPr>
            </w:pPr>
          </w:p>
        </w:tc>
        <w:tc>
          <w:tcPr>
            <w:tcW w:w="236" w:type="dxa"/>
          </w:tcPr>
          <w:p w14:paraId="41BFE807" w14:textId="77777777" w:rsidR="00EF2187" w:rsidRPr="00C453FE" w:rsidRDefault="00EF2187" w:rsidP="00EF2187">
            <w:pPr>
              <w:autoSpaceDE w:val="0"/>
              <w:autoSpaceDN w:val="0"/>
              <w:adjustRightInd w:val="0"/>
              <w:jc w:val="right"/>
              <w:rPr>
                <w:sz w:val="18"/>
                <w:szCs w:val="18"/>
              </w:rPr>
            </w:pPr>
          </w:p>
        </w:tc>
        <w:tc>
          <w:tcPr>
            <w:tcW w:w="236" w:type="dxa"/>
          </w:tcPr>
          <w:p w14:paraId="7A352144" w14:textId="77777777" w:rsidR="00EF2187" w:rsidRPr="00C453FE" w:rsidRDefault="00EF2187" w:rsidP="00EF2187">
            <w:pPr>
              <w:autoSpaceDE w:val="0"/>
              <w:autoSpaceDN w:val="0"/>
              <w:adjustRightInd w:val="0"/>
              <w:jc w:val="right"/>
              <w:rPr>
                <w:sz w:val="18"/>
                <w:szCs w:val="18"/>
              </w:rPr>
            </w:pPr>
          </w:p>
        </w:tc>
        <w:tc>
          <w:tcPr>
            <w:tcW w:w="236" w:type="dxa"/>
          </w:tcPr>
          <w:p w14:paraId="634A2DE7" w14:textId="77777777" w:rsidR="00EF2187" w:rsidRPr="00C453FE" w:rsidRDefault="00EF2187" w:rsidP="00EF2187">
            <w:pPr>
              <w:autoSpaceDE w:val="0"/>
              <w:autoSpaceDN w:val="0"/>
              <w:adjustRightInd w:val="0"/>
              <w:jc w:val="right"/>
              <w:rPr>
                <w:sz w:val="18"/>
                <w:szCs w:val="18"/>
              </w:rPr>
            </w:pPr>
          </w:p>
        </w:tc>
        <w:tc>
          <w:tcPr>
            <w:tcW w:w="3120" w:type="dxa"/>
          </w:tcPr>
          <w:p w14:paraId="2FCFEF08" w14:textId="77777777" w:rsidR="00EF2187" w:rsidRPr="00C453FE" w:rsidRDefault="00EF2187" w:rsidP="00EF2187">
            <w:pPr>
              <w:autoSpaceDE w:val="0"/>
              <w:autoSpaceDN w:val="0"/>
              <w:adjustRightInd w:val="0"/>
              <w:jc w:val="right"/>
              <w:rPr>
                <w:sz w:val="18"/>
                <w:szCs w:val="18"/>
              </w:rPr>
            </w:pPr>
          </w:p>
        </w:tc>
        <w:tc>
          <w:tcPr>
            <w:tcW w:w="979" w:type="dxa"/>
          </w:tcPr>
          <w:p w14:paraId="5711BFE6" w14:textId="77777777" w:rsidR="00EF2187" w:rsidRPr="00C453FE" w:rsidRDefault="00EF2187" w:rsidP="00EF2187">
            <w:pPr>
              <w:autoSpaceDE w:val="0"/>
              <w:autoSpaceDN w:val="0"/>
              <w:adjustRightInd w:val="0"/>
              <w:jc w:val="right"/>
              <w:rPr>
                <w:sz w:val="18"/>
                <w:szCs w:val="18"/>
              </w:rPr>
            </w:pPr>
          </w:p>
        </w:tc>
        <w:tc>
          <w:tcPr>
            <w:tcW w:w="1289" w:type="dxa"/>
          </w:tcPr>
          <w:p w14:paraId="5EFBCB05" w14:textId="77777777" w:rsidR="00EF2187" w:rsidRPr="00C453FE" w:rsidRDefault="00EF2187" w:rsidP="00EF2187">
            <w:pPr>
              <w:autoSpaceDE w:val="0"/>
              <w:autoSpaceDN w:val="0"/>
              <w:adjustRightInd w:val="0"/>
              <w:jc w:val="right"/>
              <w:rPr>
                <w:sz w:val="18"/>
                <w:szCs w:val="18"/>
              </w:rPr>
            </w:pPr>
          </w:p>
        </w:tc>
        <w:tc>
          <w:tcPr>
            <w:tcW w:w="709" w:type="dxa"/>
          </w:tcPr>
          <w:p w14:paraId="7CA8714E" w14:textId="77777777" w:rsidR="00EF2187" w:rsidRPr="00C453FE" w:rsidRDefault="00EF2187" w:rsidP="00EF2187">
            <w:pPr>
              <w:autoSpaceDE w:val="0"/>
              <w:autoSpaceDN w:val="0"/>
              <w:adjustRightInd w:val="0"/>
              <w:jc w:val="right"/>
              <w:rPr>
                <w:sz w:val="18"/>
                <w:szCs w:val="18"/>
              </w:rPr>
            </w:pPr>
          </w:p>
        </w:tc>
        <w:tc>
          <w:tcPr>
            <w:tcW w:w="1134" w:type="dxa"/>
          </w:tcPr>
          <w:p w14:paraId="650FAC27" w14:textId="77777777" w:rsidR="00EF2187" w:rsidRPr="00C453FE" w:rsidRDefault="00EF2187" w:rsidP="00EF2187">
            <w:pPr>
              <w:autoSpaceDE w:val="0"/>
              <w:autoSpaceDN w:val="0"/>
              <w:adjustRightInd w:val="0"/>
              <w:jc w:val="right"/>
              <w:rPr>
                <w:sz w:val="18"/>
                <w:szCs w:val="18"/>
              </w:rPr>
            </w:pPr>
          </w:p>
        </w:tc>
        <w:tc>
          <w:tcPr>
            <w:tcW w:w="1068" w:type="dxa"/>
          </w:tcPr>
          <w:p w14:paraId="254C46E3" w14:textId="77777777" w:rsidR="00EF2187" w:rsidRPr="00C453FE" w:rsidRDefault="00EF2187" w:rsidP="00EF2187">
            <w:pPr>
              <w:autoSpaceDE w:val="0"/>
              <w:autoSpaceDN w:val="0"/>
              <w:adjustRightInd w:val="0"/>
              <w:jc w:val="right"/>
              <w:rPr>
                <w:sz w:val="18"/>
                <w:szCs w:val="18"/>
              </w:rPr>
            </w:pPr>
          </w:p>
        </w:tc>
        <w:tc>
          <w:tcPr>
            <w:tcW w:w="1445" w:type="dxa"/>
            <w:hideMark/>
          </w:tcPr>
          <w:p w14:paraId="7A482975" w14:textId="77777777" w:rsidR="00EF2187" w:rsidRPr="00C453FE" w:rsidRDefault="00EF2187" w:rsidP="00EF2187">
            <w:pPr>
              <w:autoSpaceDE w:val="0"/>
              <w:autoSpaceDN w:val="0"/>
              <w:adjustRightInd w:val="0"/>
              <w:jc w:val="right"/>
              <w:rPr>
                <w:sz w:val="18"/>
                <w:szCs w:val="18"/>
              </w:rPr>
            </w:pPr>
            <w:r w:rsidRPr="00C453FE">
              <w:rPr>
                <w:sz w:val="18"/>
                <w:szCs w:val="18"/>
              </w:rPr>
              <w:t>(tūkst. Eur)</w:t>
            </w:r>
          </w:p>
        </w:tc>
      </w:tr>
      <w:tr w:rsidR="00766EA0" w:rsidRPr="00C453FE" w14:paraId="5FFDCB06" w14:textId="77777777" w:rsidTr="00A942C7">
        <w:trPr>
          <w:trHeight w:val="310"/>
        </w:trPr>
        <w:tc>
          <w:tcPr>
            <w:tcW w:w="4536" w:type="dxa"/>
            <w:gridSpan w:val="7"/>
            <w:tcBorders>
              <w:top w:val="single" w:sz="6" w:space="0" w:color="auto"/>
              <w:left w:val="single" w:sz="6" w:space="0" w:color="auto"/>
              <w:bottom w:val="single" w:sz="6" w:space="0" w:color="auto"/>
              <w:right w:val="nil"/>
            </w:tcBorders>
            <w:hideMark/>
          </w:tcPr>
          <w:p w14:paraId="5F39B508" w14:textId="77777777" w:rsidR="00EF2187" w:rsidRPr="00C453FE" w:rsidRDefault="00EF2187" w:rsidP="00EF2187">
            <w:pPr>
              <w:autoSpaceDE w:val="0"/>
              <w:autoSpaceDN w:val="0"/>
              <w:adjustRightInd w:val="0"/>
              <w:jc w:val="center"/>
              <w:rPr>
                <w:sz w:val="18"/>
                <w:szCs w:val="18"/>
              </w:rPr>
            </w:pPr>
            <w:r w:rsidRPr="00C453FE">
              <w:rPr>
                <w:sz w:val="18"/>
                <w:szCs w:val="18"/>
              </w:rPr>
              <w:t>Išlaidų ekonominės klasifikacijos straipsnio*</w:t>
            </w:r>
          </w:p>
        </w:tc>
        <w:tc>
          <w:tcPr>
            <w:tcW w:w="979" w:type="dxa"/>
            <w:tcBorders>
              <w:top w:val="single" w:sz="6" w:space="0" w:color="auto"/>
              <w:left w:val="nil"/>
              <w:bottom w:val="single" w:sz="6" w:space="0" w:color="auto"/>
              <w:right w:val="single" w:sz="6" w:space="0" w:color="auto"/>
            </w:tcBorders>
          </w:tcPr>
          <w:p w14:paraId="43E2DAB5" w14:textId="77777777" w:rsidR="00EF2187" w:rsidRPr="00C453FE" w:rsidRDefault="00EF2187" w:rsidP="00EF2187">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70ED33AF" w14:textId="77777777" w:rsidR="00EF2187" w:rsidRPr="00C453FE" w:rsidRDefault="00EF2187" w:rsidP="00EF2187">
            <w:pPr>
              <w:autoSpaceDE w:val="0"/>
              <w:autoSpaceDN w:val="0"/>
              <w:adjustRightInd w:val="0"/>
              <w:jc w:val="center"/>
              <w:rPr>
                <w:sz w:val="18"/>
                <w:szCs w:val="18"/>
              </w:rPr>
            </w:pPr>
            <w:r w:rsidRPr="00C453FE">
              <w:rPr>
                <w:sz w:val="18"/>
                <w:szCs w:val="18"/>
              </w:rPr>
              <w:t>Iš viso</w:t>
            </w:r>
          </w:p>
        </w:tc>
        <w:tc>
          <w:tcPr>
            <w:tcW w:w="709" w:type="dxa"/>
            <w:tcBorders>
              <w:top w:val="single" w:sz="6" w:space="0" w:color="auto"/>
              <w:left w:val="single" w:sz="6" w:space="0" w:color="auto"/>
              <w:bottom w:val="single" w:sz="6" w:space="0" w:color="auto"/>
              <w:right w:val="single" w:sz="6" w:space="0" w:color="auto"/>
            </w:tcBorders>
            <w:hideMark/>
          </w:tcPr>
          <w:p w14:paraId="56E4A9EC" w14:textId="77777777" w:rsidR="00EF2187" w:rsidRPr="00C453FE" w:rsidRDefault="00EF2187" w:rsidP="00EF2187">
            <w:pPr>
              <w:autoSpaceDE w:val="0"/>
              <w:autoSpaceDN w:val="0"/>
              <w:adjustRightInd w:val="0"/>
              <w:jc w:val="center"/>
              <w:rPr>
                <w:sz w:val="18"/>
                <w:szCs w:val="18"/>
              </w:rPr>
            </w:pPr>
            <w:r w:rsidRPr="00C453FE">
              <w:rPr>
                <w:sz w:val="18"/>
                <w:szCs w:val="18"/>
              </w:rPr>
              <w:t>I ketv.</w:t>
            </w:r>
          </w:p>
        </w:tc>
        <w:tc>
          <w:tcPr>
            <w:tcW w:w="1134" w:type="dxa"/>
            <w:tcBorders>
              <w:top w:val="single" w:sz="6" w:space="0" w:color="auto"/>
              <w:left w:val="single" w:sz="6" w:space="0" w:color="auto"/>
              <w:bottom w:val="single" w:sz="6" w:space="0" w:color="auto"/>
              <w:right w:val="single" w:sz="6" w:space="0" w:color="auto"/>
            </w:tcBorders>
            <w:hideMark/>
          </w:tcPr>
          <w:p w14:paraId="1D57AB90" w14:textId="77777777" w:rsidR="00EF2187" w:rsidRPr="00C453FE" w:rsidRDefault="00EF2187" w:rsidP="00EF2187">
            <w:pPr>
              <w:autoSpaceDE w:val="0"/>
              <w:autoSpaceDN w:val="0"/>
              <w:adjustRightInd w:val="0"/>
              <w:jc w:val="center"/>
              <w:rPr>
                <w:sz w:val="18"/>
                <w:szCs w:val="18"/>
              </w:rPr>
            </w:pPr>
            <w:r w:rsidRPr="00C453FE">
              <w:rPr>
                <w:sz w:val="18"/>
                <w:szCs w:val="18"/>
              </w:rPr>
              <w:t>II ketv.</w:t>
            </w:r>
          </w:p>
        </w:tc>
        <w:tc>
          <w:tcPr>
            <w:tcW w:w="1068" w:type="dxa"/>
            <w:tcBorders>
              <w:top w:val="single" w:sz="6" w:space="0" w:color="auto"/>
              <w:left w:val="single" w:sz="6" w:space="0" w:color="auto"/>
              <w:bottom w:val="single" w:sz="6" w:space="0" w:color="auto"/>
              <w:right w:val="single" w:sz="6" w:space="0" w:color="auto"/>
            </w:tcBorders>
            <w:hideMark/>
          </w:tcPr>
          <w:p w14:paraId="475D6B35" w14:textId="77777777" w:rsidR="00EF2187" w:rsidRPr="00C453FE" w:rsidRDefault="00EF2187" w:rsidP="00EF2187">
            <w:pPr>
              <w:autoSpaceDE w:val="0"/>
              <w:autoSpaceDN w:val="0"/>
              <w:adjustRightInd w:val="0"/>
              <w:jc w:val="center"/>
              <w:rPr>
                <w:sz w:val="18"/>
                <w:szCs w:val="18"/>
              </w:rPr>
            </w:pPr>
            <w:r w:rsidRPr="00C453FE">
              <w:rPr>
                <w:sz w:val="18"/>
                <w:szCs w:val="18"/>
              </w:rPr>
              <w:t>III ketv.</w:t>
            </w:r>
          </w:p>
        </w:tc>
        <w:tc>
          <w:tcPr>
            <w:tcW w:w="1445" w:type="dxa"/>
            <w:tcBorders>
              <w:top w:val="single" w:sz="6" w:space="0" w:color="auto"/>
              <w:left w:val="single" w:sz="6" w:space="0" w:color="auto"/>
              <w:bottom w:val="single" w:sz="6" w:space="0" w:color="auto"/>
              <w:right w:val="single" w:sz="6" w:space="0" w:color="auto"/>
            </w:tcBorders>
            <w:hideMark/>
          </w:tcPr>
          <w:p w14:paraId="65E6BD6C" w14:textId="77777777" w:rsidR="00EF2187" w:rsidRPr="00C453FE" w:rsidRDefault="00EF2187" w:rsidP="00EF2187">
            <w:pPr>
              <w:autoSpaceDE w:val="0"/>
              <w:autoSpaceDN w:val="0"/>
              <w:adjustRightInd w:val="0"/>
              <w:jc w:val="center"/>
              <w:rPr>
                <w:sz w:val="18"/>
                <w:szCs w:val="18"/>
              </w:rPr>
            </w:pPr>
            <w:r w:rsidRPr="00C453FE">
              <w:rPr>
                <w:sz w:val="18"/>
                <w:szCs w:val="18"/>
              </w:rPr>
              <w:t>IV ketv.</w:t>
            </w:r>
          </w:p>
        </w:tc>
      </w:tr>
      <w:tr w:rsidR="00766EA0" w:rsidRPr="00C453FE" w14:paraId="43B66A23" w14:textId="77777777" w:rsidTr="00A942C7">
        <w:trPr>
          <w:trHeight w:val="310"/>
        </w:trPr>
        <w:tc>
          <w:tcPr>
            <w:tcW w:w="1416" w:type="dxa"/>
            <w:gridSpan w:val="6"/>
            <w:tcBorders>
              <w:top w:val="single" w:sz="6" w:space="0" w:color="auto"/>
              <w:left w:val="single" w:sz="6" w:space="0" w:color="auto"/>
              <w:bottom w:val="single" w:sz="6" w:space="0" w:color="auto"/>
              <w:right w:val="single" w:sz="6" w:space="0" w:color="auto"/>
            </w:tcBorders>
            <w:hideMark/>
          </w:tcPr>
          <w:p w14:paraId="26628983" w14:textId="77777777" w:rsidR="00EF2187" w:rsidRPr="00C453FE" w:rsidRDefault="00EF2187" w:rsidP="00EF2187">
            <w:pPr>
              <w:autoSpaceDE w:val="0"/>
              <w:autoSpaceDN w:val="0"/>
              <w:adjustRightInd w:val="0"/>
              <w:jc w:val="center"/>
              <w:rPr>
                <w:sz w:val="18"/>
                <w:szCs w:val="18"/>
              </w:rPr>
            </w:pPr>
            <w:r w:rsidRPr="00C453FE">
              <w:rPr>
                <w:sz w:val="18"/>
                <w:szCs w:val="18"/>
              </w:rPr>
              <w:t>kodas</w:t>
            </w:r>
          </w:p>
        </w:tc>
        <w:tc>
          <w:tcPr>
            <w:tcW w:w="3120" w:type="dxa"/>
            <w:tcBorders>
              <w:top w:val="single" w:sz="6" w:space="0" w:color="auto"/>
              <w:left w:val="single" w:sz="6" w:space="0" w:color="auto"/>
              <w:bottom w:val="single" w:sz="6" w:space="0" w:color="auto"/>
              <w:right w:val="nil"/>
            </w:tcBorders>
            <w:hideMark/>
          </w:tcPr>
          <w:p w14:paraId="2D422262" w14:textId="77777777" w:rsidR="00EF2187" w:rsidRPr="00C453FE" w:rsidRDefault="00EF2187" w:rsidP="00EF2187">
            <w:pPr>
              <w:autoSpaceDE w:val="0"/>
              <w:autoSpaceDN w:val="0"/>
              <w:adjustRightInd w:val="0"/>
              <w:jc w:val="center"/>
              <w:rPr>
                <w:sz w:val="18"/>
                <w:szCs w:val="18"/>
              </w:rPr>
            </w:pPr>
            <w:r w:rsidRPr="00C453FE">
              <w:rPr>
                <w:sz w:val="18"/>
                <w:szCs w:val="18"/>
              </w:rPr>
              <w:t>pavadinimas</w:t>
            </w:r>
          </w:p>
        </w:tc>
        <w:tc>
          <w:tcPr>
            <w:tcW w:w="979" w:type="dxa"/>
            <w:tcBorders>
              <w:top w:val="single" w:sz="6" w:space="0" w:color="auto"/>
              <w:left w:val="nil"/>
              <w:bottom w:val="single" w:sz="6" w:space="0" w:color="auto"/>
              <w:right w:val="single" w:sz="6" w:space="0" w:color="auto"/>
            </w:tcBorders>
          </w:tcPr>
          <w:p w14:paraId="5D2DE17E" w14:textId="77777777" w:rsidR="00EF2187" w:rsidRPr="00C453FE" w:rsidRDefault="00EF2187" w:rsidP="00EF2187">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tcPr>
          <w:p w14:paraId="44307B16" w14:textId="77777777" w:rsidR="00EF2187" w:rsidRPr="00C453FE" w:rsidRDefault="00EF2187" w:rsidP="00EF2187">
            <w:pPr>
              <w:autoSpaceDE w:val="0"/>
              <w:autoSpaceDN w:val="0"/>
              <w:adjustRightInd w:val="0"/>
              <w:jc w:val="center"/>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12EECC71" w14:textId="77777777" w:rsidR="00EF2187" w:rsidRPr="00C453FE" w:rsidRDefault="00EF2187" w:rsidP="00EF2187">
            <w:pPr>
              <w:autoSpaceDE w:val="0"/>
              <w:autoSpaceDN w:val="0"/>
              <w:adjustRightInd w:val="0"/>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E25CF88" w14:textId="77777777" w:rsidR="00EF2187" w:rsidRPr="00C453FE" w:rsidRDefault="00EF2187" w:rsidP="00EF2187">
            <w:pPr>
              <w:autoSpaceDE w:val="0"/>
              <w:autoSpaceDN w:val="0"/>
              <w:adjustRightInd w:val="0"/>
              <w:jc w:val="center"/>
              <w:rPr>
                <w:sz w:val="18"/>
                <w:szCs w:val="18"/>
              </w:rPr>
            </w:pPr>
          </w:p>
        </w:tc>
        <w:tc>
          <w:tcPr>
            <w:tcW w:w="1068" w:type="dxa"/>
            <w:tcBorders>
              <w:top w:val="single" w:sz="6" w:space="0" w:color="auto"/>
              <w:left w:val="single" w:sz="6" w:space="0" w:color="auto"/>
              <w:bottom w:val="single" w:sz="6" w:space="0" w:color="auto"/>
              <w:right w:val="single" w:sz="6" w:space="0" w:color="auto"/>
            </w:tcBorders>
          </w:tcPr>
          <w:p w14:paraId="3B97955C" w14:textId="77777777" w:rsidR="00EF2187" w:rsidRPr="00C453FE" w:rsidRDefault="00EF2187" w:rsidP="00EF2187">
            <w:pPr>
              <w:autoSpaceDE w:val="0"/>
              <w:autoSpaceDN w:val="0"/>
              <w:adjustRightInd w:val="0"/>
              <w:jc w:val="center"/>
              <w:rPr>
                <w:sz w:val="18"/>
                <w:szCs w:val="18"/>
              </w:rPr>
            </w:pPr>
          </w:p>
        </w:tc>
        <w:tc>
          <w:tcPr>
            <w:tcW w:w="1445" w:type="dxa"/>
            <w:tcBorders>
              <w:top w:val="single" w:sz="6" w:space="0" w:color="auto"/>
              <w:left w:val="single" w:sz="6" w:space="0" w:color="auto"/>
              <w:bottom w:val="single" w:sz="6" w:space="0" w:color="auto"/>
              <w:right w:val="single" w:sz="6" w:space="0" w:color="auto"/>
            </w:tcBorders>
          </w:tcPr>
          <w:p w14:paraId="4149B520" w14:textId="77777777" w:rsidR="00EF2187" w:rsidRPr="00C453FE" w:rsidRDefault="00EF2187" w:rsidP="00EF2187">
            <w:pPr>
              <w:autoSpaceDE w:val="0"/>
              <w:autoSpaceDN w:val="0"/>
              <w:adjustRightInd w:val="0"/>
              <w:jc w:val="center"/>
              <w:rPr>
                <w:sz w:val="18"/>
                <w:szCs w:val="18"/>
              </w:rPr>
            </w:pPr>
          </w:p>
        </w:tc>
      </w:tr>
      <w:tr w:rsidR="00766EA0" w:rsidRPr="00C453FE" w14:paraId="73037AB1" w14:textId="77777777" w:rsidTr="00A942C7">
        <w:trPr>
          <w:trHeight w:val="310"/>
        </w:trPr>
        <w:tc>
          <w:tcPr>
            <w:tcW w:w="236" w:type="dxa"/>
            <w:tcBorders>
              <w:top w:val="single" w:sz="6" w:space="0" w:color="auto"/>
              <w:left w:val="single" w:sz="6" w:space="0" w:color="auto"/>
              <w:bottom w:val="single" w:sz="2" w:space="0" w:color="auto"/>
              <w:right w:val="single" w:sz="2" w:space="0" w:color="auto"/>
            </w:tcBorders>
            <w:hideMark/>
          </w:tcPr>
          <w:p w14:paraId="48128E91" w14:textId="77777777" w:rsidR="00EF2187" w:rsidRPr="00C453FE" w:rsidRDefault="00EF2187" w:rsidP="00EF2187">
            <w:pPr>
              <w:autoSpaceDE w:val="0"/>
              <w:autoSpaceDN w:val="0"/>
              <w:adjustRightInd w:val="0"/>
              <w:jc w:val="center"/>
              <w:rPr>
                <w:sz w:val="16"/>
                <w:szCs w:val="16"/>
              </w:rPr>
            </w:pPr>
            <w:r w:rsidRPr="00C453FE">
              <w:rPr>
                <w:sz w:val="16"/>
                <w:szCs w:val="16"/>
              </w:rPr>
              <w:t>2</w:t>
            </w:r>
          </w:p>
        </w:tc>
        <w:tc>
          <w:tcPr>
            <w:tcW w:w="236" w:type="dxa"/>
            <w:tcBorders>
              <w:top w:val="single" w:sz="6" w:space="0" w:color="auto"/>
              <w:left w:val="single" w:sz="2" w:space="0" w:color="auto"/>
              <w:bottom w:val="single" w:sz="2" w:space="0" w:color="auto"/>
              <w:right w:val="single" w:sz="2" w:space="0" w:color="auto"/>
            </w:tcBorders>
            <w:hideMark/>
          </w:tcPr>
          <w:p w14:paraId="0AF41FF4" w14:textId="77777777" w:rsidR="00EF2187" w:rsidRPr="00C453FE" w:rsidRDefault="00EF2187" w:rsidP="00EF2187">
            <w:pPr>
              <w:autoSpaceDE w:val="0"/>
              <w:autoSpaceDN w:val="0"/>
              <w:adjustRightInd w:val="0"/>
              <w:jc w:val="center"/>
              <w:rPr>
                <w:sz w:val="16"/>
                <w:szCs w:val="16"/>
              </w:rPr>
            </w:pPr>
            <w:r w:rsidRPr="00C453FE">
              <w:rPr>
                <w:sz w:val="16"/>
                <w:szCs w:val="16"/>
              </w:rPr>
              <w:t>8</w:t>
            </w:r>
          </w:p>
        </w:tc>
        <w:tc>
          <w:tcPr>
            <w:tcW w:w="236" w:type="dxa"/>
            <w:tcBorders>
              <w:top w:val="single" w:sz="6" w:space="0" w:color="auto"/>
              <w:left w:val="single" w:sz="2" w:space="0" w:color="auto"/>
              <w:bottom w:val="single" w:sz="2" w:space="0" w:color="auto"/>
              <w:right w:val="single" w:sz="2" w:space="0" w:color="auto"/>
            </w:tcBorders>
            <w:hideMark/>
          </w:tcPr>
          <w:p w14:paraId="527A8DDC" w14:textId="77777777" w:rsidR="00EF2187" w:rsidRPr="00C453FE" w:rsidRDefault="00EF2187" w:rsidP="00EF2187">
            <w:pPr>
              <w:autoSpaceDE w:val="0"/>
              <w:autoSpaceDN w:val="0"/>
              <w:adjustRightInd w:val="0"/>
              <w:jc w:val="center"/>
              <w:rPr>
                <w:sz w:val="16"/>
                <w:szCs w:val="16"/>
              </w:rPr>
            </w:pPr>
            <w:r w:rsidRPr="00C453FE">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42A10FEE" w14:textId="77777777" w:rsidR="00EF2187" w:rsidRPr="00C453FE" w:rsidRDefault="00EF2187" w:rsidP="00EF2187">
            <w:pPr>
              <w:autoSpaceDE w:val="0"/>
              <w:autoSpaceDN w:val="0"/>
              <w:adjustRightInd w:val="0"/>
              <w:jc w:val="center"/>
              <w:rPr>
                <w:sz w:val="16"/>
                <w:szCs w:val="16"/>
              </w:rPr>
            </w:pPr>
            <w:r w:rsidRPr="00C453FE">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37ED0397" w14:textId="77777777" w:rsidR="00EF2187" w:rsidRPr="00C453FE" w:rsidRDefault="00EF2187" w:rsidP="00EF2187">
            <w:pPr>
              <w:autoSpaceDE w:val="0"/>
              <w:autoSpaceDN w:val="0"/>
              <w:adjustRightInd w:val="0"/>
              <w:jc w:val="center"/>
              <w:rPr>
                <w:sz w:val="16"/>
                <w:szCs w:val="16"/>
              </w:rPr>
            </w:pPr>
            <w:r w:rsidRPr="00C453FE">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AAF8170" w14:textId="77777777" w:rsidR="00EF2187" w:rsidRPr="00C453FE" w:rsidRDefault="00EF2187" w:rsidP="00EF2187">
            <w:pPr>
              <w:autoSpaceDE w:val="0"/>
              <w:autoSpaceDN w:val="0"/>
              <w:adjustRightInd w:val="0"/>
              <w:jc w:val="center"/>
              <w:rPr>
                <w:sz w:val="16"/>
                <w:szCs w:val="16"/>
              </w:rPr>
            </w:pPr>
            <w:r w:rsidRPr="00C453FE">
              <w:rPr>
                <w:sz w:val="16"/>
                <w:szCs w:val="16"/>
              </w:rPr>
              <w:t>2</w:t>
            </w:r>
          </w:p>
        </w:tc>
        <w:tc>
          <w:tcPr>
            <w:tcW w:w="4099" w:type="dxa"/>
            <w:gridSpan w:val="2"/>
            <w:tcBorders>
              <w:top w:val="single" w:sz="6" w:space="0" w:color="auto"/>
              <w:left w:val="single" w:sz="2" w:space="0" w:color="auto"/>
              <w:bottom w:val="single" w:sz="2" w:space="0" w:color="auto"/>
              <w:right w:val="single" w:sz="2" w:space="0" w:color="auto"/>
            </w:tcBorders>
            <w:hideMark/>
          </w:tcPr>
          <w:p w14:paraId="5A056766" w14:textId="77777777" w:rsidR="00EF2187" w:rsidRPr="00C453FE" w:rsidRDefault="00EF2187" w:rsidP="00EF2187">
            <w:pPr>
              <w:autoSpaceDE w:val="0"/>
              <w:autoSpaceDN w:val="0"/>
              <w:adjustRightInd w:val="0"/>
              <w:jc w:val="center"/>
              <w:rPr>
                <w:sz w:val="18"/>
                <w:szCs w:val="18"/>
              </w:rPr>
            </w:pPr>
            <w:r w:rsidRPr="00C453FE">
              <w:rPr>
                <w:sz w:val="18"/>
                <w:szCs w:val="18"/>
              </w:rPr>
              <w:t>Kitos išlaidos kitiems einamiesiems tikslams</w:t>
            </w:r>
          </w:p>
        </w:tc>
        <w:tc>
          <w:tcPr>
            <w:tcW w:w="1289" w:type="dxa"/>
            <w:tcBorders>
              <w:top w:val="single" w:sz="6" w:space="0" w:color="auto"/>
              <w:left w:val="single" w:sz="2" w:space="0" w:color="auto"/>
              <w:bottom w:val="single" w:sz="2" w:space="0" w:color="auto"/>
              <w:right w:val="single" w:sz="2" w:space="0" w:color="auto"/>
            </w:tcBorders>
            <w:shd w:val="solid" w:color="FFFFFF" w:fill="auto"/>
          </w:tcPr>
          <w:p w14:paraId="1C5C995C" w14:textId="77777777" w:rsidR="00EF2187" w:rsidRPr="00C453FE" w:rsidRDefault="00EF2187" w:rsidP="00EF2187">
            <w:pPr>
              <w:autoSpaceDE w:val="0"/>
              <w:autoSpaceDN w:val="0"/>
              <w:adjustRightInd w:val="0"/>
              <w:jc w:val="right"/>
              <w:rPr>
                <w:b/>
                <w:bCs/>
                <w:sz w:val="18"/>
                <w:szCs w:val="18"/>
              </w:rPr>
            </w:pPr>
          </w:p>
        </w:tc>
        <w:tc>
          <w:tcPr>
            <w:tcW w:w="709" w:type="dxa"/>
            <w:tcBorders>
              <w:top w:val="single" w:sz="6" w:space="0" w:color="auto"/>
              <w:left w:val="single" w:sz="2" w:space="0" w:color="auto"/>
              <w:bottom w:val="single" w:sz="2" w:space="0" w:color="auto"/>
              <w:right w:val="single" w:sz="2" w:space="0" w:color="auto"/>
            </w:tcBorders>
            <w:shd w:val="solid" w:color="FFFFFF" w:fill="auto"/>
          </w:tcPr>
          <w:p w14:paraId="27742814" w14:textId="77777777" w:rsidR="00EF2187" w:rsidRPr="00C453FE" w:rsidRDefault="00EF2187" w:rsidP="00EF2187">
            <w:pPr>
              <w:autoSpaceDE w:val="0"/>
              <w:autoSpaceDN w:val="0"/>
              <w:adjustRightInd w:val="0"/>
              <w:jc w:val="right"/>
              <w:rPr>
                <w:b/>
                <w:bCs/>
                <w:sz w:val="20"/>
                <w:szCs w:val="20"/>
              </w:rPr>
            </w:pPr>
          </w:p>
        </w:tc>
        <w:tc>
          <w:tcPr>
            <w:tcW w:w="1134" w:type="dxa"/>
            <w:tcBorders>
              <w:top w:val="single" w:sz="6" w:space="0" w:color="auto"/>
              <w:left w:val="single" w:sz="2" w:space="0" w:color="auto"/>
              <w:bottom w:val="single" w:sz="2" w:space="0" w:color="auto"/>
              <w:right w:val="single" w:sz="2" w:space="0" w:color="auto"/>
            </w:tcBorders>
            <w:shd w:val="solid" w:color="FFFFFF" w:fill="auto"/>
          </w:tcPr>
          <w:p w14:paraId="2E324FF3" w14:textId="77777777" w:rsidR="00EF2187" w:rsidRPr="00C453FE" w:rsidRDefault="00EF2187" w:rsidP="00EF2187">
            <w:pPr>
              <w:autoSpaceDE w:val="0"/>
              <w:autoSpaceDN w:val="0"/>
              <w:adjustRightInd w:val="0"/>
              <w:jc w:val="right"/>
              <w:rPr>
                <w:b/>
                <w:bCs/>
                <w:sz w:val="20"/>
                <w:szCs w:val="20"/>
              </w:rPr>
            </w:pPr>
          </w:p>
        </w:tc>
        <w:tc>
          <w:tcPr>
            <w:tcW w:w="1068" w:type="dxa"/>
            <w:tcBorders>
              <w:top w:val="single" w:sz="6" w:space="0" w:color="auto"/>
              <w:left w:val="single" w:sz="2" w:space="0" w:color="auto"/>
              <w:bottom w:val="single" w:sz="2" w:space="0" w:color="auto"/>
              <w:right w:val="single" w:sz="2" w:space="0" w:color="auto"/>
            </w:tcBorders>
            <w:shd w:val="solid" w:color="FFFFFF" w:fill="auto"/>
          </w:tcPr>
          <w:p w14:paraId="5B31D818" w14:textId="77777777" w:rsidR="00EF2187" w:rsidRPr="00C453FE" w:rsidRDefault="00EF2187" w:rsidP="00EF2187">
            <w:pPr>
              <w:autoSpaceDE w:val="0"/>
              <w:autoSpaceDN w:val="0"/>
              <w:adjustRightInd w:val="0"/>
              <w:jc w:val="right"/>
              <w:rPr>
                <w:b/>
                <w:bCs/>
                <w:sz w:val="20"/>
                <w:szCs w:val="20"/>
              </w:rPr>
            </w:pPr>
          </w:p>
        </w:tc>
        <w:tc>
          <w:tcPr>
            <w:tcW w:w="1445" w:type="dxa"/>
            <w:tcBorders>
              <w:top w:val="single" w:sz="6" w:space="0" w:color="auto"/>
              <w:left w:val="single" w:sz="2" w:space="0" w:color="auto"/>
              <w:bottom w:val="single" w:sz="2" w:space="0" w:color="auto"/>
              <w:right w:val="single" w:sz="6" w:space="0" w:color="auto"/>
            </w:tcBorders>
            <w:shd w:val="solid" w:color="FFFFFF" w:fill="auto"/>
          </w:tcPr>
          <w:p w14:paraId="223C011D" w14:textId="77777777" w:rsidR="00EF2187" w:rsidRPr="00C453FE" w:rsidRDefault="00EF2187" w:rsidP="00EF2187">
            <w:pPr>
              <w:autoSpaceDE w:val="0"/>
              <w:autoSpaceDN w:val="0"/>
              <w:adjustRightInd w:val="0"/>
              <w:jc w:val="right"/>
              <w:rPr>
                <w:b/>
                <w:bCs/>
                <w:sz w:val="20"/>
                <w:szCs w:val="20"/>
              </w:rPr>
            </w:pPr>
          </w:p>
        </w:tc>
      </w:tr>
      <w:tr w:rsidR="00766EA0" w:rsidRPr="00C453FE" w14:paraId="75CE3AAF" w14:textId="77777777" w:rsidTr="00A942C7">
        <w:trPr>
          <w:trHeight w:val="310"/>
        </w:trPr>
        <w:tc>
          <w:tcPr>
            <w:tcW w:w="236" w:type="dxa"/>
            <w:tcBorders>
              <w:top w:val="single" w:sz="2" w:space="0" w:color="auto"/>
              <w:left w:val="single" w:sz="6" w:space="0" w:color="auto"/>
              <w:bottom w:val="single" w:sz="2" w:space="0" w:color="auto"/>
              <w:right w:val="single" w:sz="2" w:space="0" w:color="auto"/>
            </w:tcBorders>
          </w:tcPr>
          <w:p w14:paraId="6786CB3D"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392FD594"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B215040"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8109E03"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08AAF2F"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236F6C9A" w14:textId="77777777" w:rsidR="00EF2187" w:rsidRPr="00C453FE" w:rsidRDefault="00EF2187" w:rsidP="00EF2187">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04A61136" w14:textId="77777777" w:rsidR="00EF2187" w:rsidRPr="00C453FE" w:rsidRDefault="00EF2187" w:rsidP="00EF2187">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71EF001C" w14:textId="77777777" w:rsidR="00EF2187" w:rsidRPr="00C453FE" w:rsidRDefault="00EF2187" w:rsidP="00EF2187">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78E4148D" w14:textId="77777777" w:rsidR="00EF2187" w:rsidRPr="00C453FE" w:rsidRDefault="00EF2187" w:rsidP="00EF2187">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60F55217" w14:textId="77777777" w:rsidR="00EF2187" w:rsidRPr="00C453FE" w:rsidRDefault="00EF2187" w:rsidP="00EF2187">
            <w:pPr>
              <w:autoSpaceDE w:val="0"/>
              <w:autoSpaceDN w:val="0"/>
              <w:adjustRightInd w:val="0"/>
              <w:jc w:val="right"/>
              <w:rPr>
                <w:b/>
                <w:bCs/>
                <w:sz w:val="20"/>
                <w:szCs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3E5B39B6" w14:textId="77777777" w:rsidR="00EF2187" w:rsidRPr="00C453FE" w:rsidRDefault="00EF2187" w:rsidP="00EF2187">
            <w:pPr>
              <w:autoSpaceDE w:val="0"/>
              <w:autoSpaceDN w:val="0"/>
              <w:adjustRightInd w:val="0"/>
              <w:jc w:val="right"/>
              <w:rPr>
                <w:b/>
                <w:bCs/>
                <w:sz w:val="20"/>
                <w:szCs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4CC1D089" w14:textId="77777777" w:rsidR="00EF2187" w:rsidRPr="00C453FE" w:rsidRDefault="00EF2187" w:rsidP="00EF2187">
            <w:pPr>
              <w:autoSpaceDE w:val="0"/>
              <w:autoSpaceDN w:val="0"/>
              <w:adjustRightInd w:val="0"/>
              <w:jc w:val="right"/>
              <w:rPr>
                <w:b/>
                <w:bCs/>
                <w:sz w:val="20"/>
                <w:szCs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4269F44E" w14:textId="77777777" w:rsidR="00EF2187" w:rsidRPr="00C453FE" w:rsidRDefault="00EF2187" w:rsidP="00EF2187">
            <w:pPr>
              <w:autoSpaceDE w:val="0"/>
              <w:autoSpaceDN w:val="0"/>
              <w:adjustRightInd w:val="0"/>
              <w:jc w:val="right"/>
              <w:rPr>
                <w:b/>
                <w:bCs/>
                <w:sz w:val="20"/>
                <w:szCs w:val="20"/>
              </w:rPr>
            </w:pPr>
          </w:p>
        </w:tc>
      </w:tr>
      <w:tr w:rsidR="00766EA0" w:rsidRPr="00C453FE" w14:paraId="34B263A5" w14:textId="77777777" w:rsidTr="00A942C7">
        <w:trPr>
          <w:trHeight w:val="310"/>
        </w:trPr>
        <w:tc>
          <w:tcPr>
            <w:tcW w:w="236" w:type="dxa"/>
            <w:tcBorders>
              <w:top w:val="single" w:sz="2" w:space="0" w:color="auto"/>
              <w:left w:val="single" w:sz="6" w:space="0" w:color="auto"/>
              <w:bottom w:val="single" w:sz="2" w:space="0" w:color="auto"/>
              <w:right w:val="single" w:sz="2" w:space="0" w:color="auto"/>
            </w:tcBorders>
          </w:tcPr>
          <w:p w14:paraId="03AE506D"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51501B05"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9297C37"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178F04F4"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4BDB63E" w14:textId="77777777" w:rsidR="00EF2187" w:rsidRPr="00C453FE" w:rsidRDefault="00EF2187" w:rsidP="00EF2187">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5D054BCD" w14:textId="77777777" w:rsidR="00EF2187" w:rsidRPr="00C453FE" w:rsidRDefault="00EF2187" w:rsidP="00EF2187">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2F39EB2A" w14:textId="77777777" w:rsidR="00EF2187" w:rsidRPr="00C453FE" w:rsidRDefault="00EF2187" w:rsidP="00EF2187">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5BFF6F1E" w14:textId="77777777" w:rsidR="00EF2187" w:rsidRPr="00C453FE" w:rsidRDefault="00EF2187" w:rsidP="00EF2187">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7156A8F6" w14:textId="77777777" w:rsidR="00EF2187" w:rsidRPr="00C453FE" w:rsidRDefault="00EF2187" w:rsidP="00EF2187">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249CE81E" w14:textId="77777777" w:rsidR="00EF2187" w:rsidRPr="00C453FE" w:rsidRDefault="00EF2187" w:rsidP="00EF2187">
            <w:pPr>
              <w:autoSpaceDE w:val="0"/>
              <w:autoSpaceDN w:val="0"/>
              <w:adjustRightInd w:val="0"/>
              <w:jc w:val="right"/>
              <w:rPr>
                <w:sz w:val="20"/>
                <w:szCs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32819F64" w14:textId="77777777" w:rsidR="00EF2187" w:rsidRPr="00C453FE" w:rsidRDefault="00EF2187" w:rsidP="00EF2187">
            <w:pPr>
              <w:autoSpaceDE w:val="0"/>
              <w:autoSpaceDN w:val="0"/>
              <w:adjustRightInd w:val="0"/>
              <w:jc w:val="right"/>
              <w:rPr>
                <w:sz w:val="20"/>
                <w:szCs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31CC86A9" w14:textId="77777777" w:rsidR="00EF2187" w:rsidRPr="00C453FE" w:rsidRDefault="00EF2187" w:rsidP="00EF2187">
            <w:pPr>
              <w:autoSpaceDE w:val="0"/>
              <w:autoSpaceDN w:val="0"/>
              <w:adjustRightInd w:val="0"/>
              <w:jc w:val="right"/>
              <w:rPr>
                <w:sz w:val="20"/>
                <w:szCs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0E56D83D" w14:textId="77777777" w:rsidR="00EF2187" w:rsidRPr="00C453FE" w:rsidRDefault="00EF2187" w:rsidP="00EF2187">
            <w:pPr>
              <w:autoSpaceDE w:val="0"/>
              <w:autoSpaceDN w:val="0"/>
              <w:adjustRightInd w:val="0"/>
              <w:jc w:val="right"/>
              <w:rPr>
                <w:sz w:val="20"/>
                <w:szCs w:val="20"/>
              </w:rPr>
            </w:pPr>
          </w:p>
        </w:tc>
      </w:tr>
      <w:tr w:rsidR="00766EA0" w:rsidRPr="00C453FE" w14:paraId="618FE553" w14:textId="77777777" w:rsidTr="00A942C7">
        <w:trPr>
          <w:trHeight w:val="310"/>
        </w:trPr>
        <w:tc>
          <w:tcPr>
            <w:tcW w:w="4536" w:type="dxa"/>
            <w:gridSpan w:val="7"/>
            <w:tcBorders>
              <w:top w:val="single" w:sz="2" w:space="0" w:color="auto"/>
              <w:left w:val="single" w:sz="6" w:space="0" w:color="auto"/>
              <w:bottom w:val="single" w:sz="6" w:space="0" w:color="auto"/>
              <w:right w:val="nil"/>
            </w:tcBorders>
            <w:hideMark/>
          </w:tcPr>
          <w:p w14:paraId="3AA56F5B" w14:textId="77777777" w:rsidR="00EF2187" w:rsidRPr="00C453FE" w:rsidRDefault="00EF2187" w:rsidP="00EF2187">
            <w:pPr>
              <w:autoSpaceDE w:val="0"/>
              <w:autoSpaceDN w:val="0"/>
              <w:adjustRightInd w:val="0"/>
              <w:jc w:val="right"/>
              <w:rPr>
                <w:sz w:val="18"/>
                <w:szCs w:val="18"/>
              </w:rPr>
            </w:pPr>
            <w:r w:rsidRPr="00C453FE">
              <w:rPr>
                <w:sz w:val="18"/>
                <w:szCs w:val="18"/>
              </w:rPr>
              <w:t>Iš viso asignavimų</w:t>
            </w:r>
          </w:p>
        </w:tc>
        <w:tc>
          <w:tcPr>
            <w:tcW w:w="979" w:type="dxa"/>
            <w:tcBorders>
              <w:top w:val="single" w:sz="2" w:space="0" w:color="auto"/>
              <w:left w:val="nil"/>
              <w:bottom w:val="single" w:sz="6" w:space="0" w:color="auto"/>
              <w:right w:val="single" w:sz="2" w:space="0" w:color="auto"/>
            </w:tcBorders>
          </w:tcPr>
          <w:p w14:paraId="77ADDBA9" w14:textId="77777777" w:rsidR="00EF2187" w:rsidRPr="00C453FE" w:rsidRDefault="00EF2187" w:rsidP="00EF2187">
            <w:pPr>
              <w:autoSpaceDE w:val="0"/>
              <w:autoSpaceDN w:val="0"/>
              <w:adjustRightInd w:val="0"/>
              <w:jc w:val="right"/>
              <w:rPr>
                <w:sz w:val="18"/>
                <w:szCs w:val="18"/>
              </w:rPr>
            </w:pPr>
          </w:p>
        </w:tc>
        <w:tc>
          <w:tcPr>
            <w:tcW w:w="1289" w:type="dxa"/>
            <w:tcBorders>
              <w:top w:val="single" w:sz="2" w:space="0" w:color="auto"/>
              <w:left w:val="single" w:sz="2" w:space="0" w:color="auto"/>
              <w:bottom w:val="single" w:sz="6" w:space="0" w:color="auto"/>
              <w:right w:val="single" w:sz="2" w:space="0" w:color="auto"/>
            </w:tcBorders>
            <w:shd w:val="solid" w:color="FFFFFF" w:fill="auto"/>
          </w:tcPr>
          <w:p w14:paraId="63D0C7EC" w14:textId="77777777" w:rsidR="00EF2187" w:rsidRPr="00C453FE" w:rsidRDefault="00EF2187" w:rsidP="00EF2187">
            <w:pPr>
              <w:autoSpaceDE w:val="0"/>
              <w:autoSpaceDN w:val="0"/>
              <w:adjustRightInd w:val="0"/>
              <w:jc w:val="right"/>
              <w:rPr>
                <w:b/>
                <w:bCs/>
                <w:sz w:val="18"/>
                <w:szCs w:val="18"/>
              </w:rPr>
            </w:pPr>
          </w:p>
        </w:tc>
        <w:tc>
          <w:tcPr>
            <w:tcW w:w="709" w:type="dxa"/>
            <w:tcBorders>
              <w:top w:val="single" w:sz="2" w:space="0" w:color="auto"/>
              <w:left w:val="single" w:sz="2" w:space="0" w:color="auto"/>
              <w:bottom w:val="single" w:sz="6" w:space="0" w:color="auto"/>
              <w:right w:val="single" w:sz="2" w:space="0" w:color="auto"/>
            </w:tcBorders>
            <w:shd w:val="solid" w:color="FFFFFF" w:fill="auto"/>
          </w:tcPr>
          <w:p w14:paraId="5B92875E" w14:textId="77777777" w:rsidR="00EF2187" w:rsidRPr="00C453FE" w:rsidRDefault="00EF2187" w:rsidP="00EF2187">
            <w:pPr>
              <w:autoSpaceDE w:val="0"/>
              <w:autoSpaceDN w:val="0"/>
              <w:adjustRightInd w:val="0"/>
              <w:jc w:val="right"/>
              <w:rPr>
                <w:b/>
                <w:bCs/>
                <w:sz w:val="20"/>
                <w:szCs w:val="20"/>
              </w:rPr>
            </w:pPr>
          </w:p>
        </w:tc>
        <w:tc>
          <w:tcPr>
            <w:tcW w:w="1134" w:type="dxa"/>
            <w:tcBorders>
              <w:top w:val="single" w:sz="2" w:space="0" w:color="auto"/>
              <w:left w:val="single" w:sz="2" w:space="0" w:color="auto"/>
              <w:bottom w:val="single" w:sz="6" w:space="0" w:color="auto"/>
              <w:right w:val="single" w:sz="2" w:space="0" w:color="auto"/>
            </w:tcBorders>
            <w:shd w:val="solid" w:color="FFFFFF" w:fill="auto"/>
          </w:tcPr>
          <w:p w14:paraId="1F600ACD" w14:textId="77777777" w:rsidR="00EF2187" w:rsidRPr="00C453FE" w:rsidRDefault="00EF2187" w:rsidP="00EF2187">
            <w:pPr>
              <w:autoSpaceDE w:val="0"/>
              <w:autoSpaceDN w:val="0"/>
              <w:adjustRightInd w:val="0"/>
              <w:jc w:val="right"/>
              <w:rPr>
                <w:b/>
                <w:bCs/>
                <w:sz w:val="20"/>
                <w:szCs w:val="20"/>
              </w:rPr>
            </w:pPr>
          </w:p>
        </w:tc>
        <w:tc>
          <w:tcPr>
            <w:tcW w:w="1068" w:type="dxa"/>
            <w:tcBorders>
              <w:top w:val="single" w:sz="2" w:space="0" w:color="auto"/>
              <w:left w:val="single" w:sz="2" w:space="0" w:color="auto"/>
              <w:bottom w:val="single" w:sz="6" w:space="0" w:color="auto"/>
              <w:right w:val="single" w:sz="2" w:space="0" w:color="auto"/>
            </w:tcBorders>
            <w:shd w:val="solid" w:color="FFFFFF" w:fill="auto"/>
          </w:tcPr>
          <w:p w14:paraId="428B124B" w14:textId="77777777" w:rsidR="00EF2187" w:rsidRPr="00C453FE" w:rsidRDefault="00EF2187" w:rsidP="00EF2187">
            <w:pPr>
              <w:autoSpaceDE w:val="0"/>
              <w:autoSpaceDN w:val="0"/>
              <w:adjustRightInd w:val="0"/>
              <w:jc w:val="right"/>
              <w:rPr>
                <w:b/>
                <w:bCs/>
                <w:sz w:val="20"/>
                <w:szCs w:val="20"/>
              </w:rPr>
            </w:pPr>
          </w:p>
        </w:tc>
        <w:tc>
          <w:tcPr>
            <w:tcW w:w="1445" w:type="dxa"/>
            <w:tcBorders>
              <w:top w:val="single" w:sz="2" w:space="0" w:color="auto"/>
              <w:left w:val="single" w:sz="2" w:space="0" w:color="auto"/>
              <w:bottom w:val="single" w:sz="6" w:space="0" w:color="auto"/>
              <w:right w:val="single" w:sz="6" w:space="0" w:color="auto"/>
            </w:tcBorders>
            <w:shd w:val="solid" w:color="FFFFFF" w:fill="auto"/>
          </w:tcPr>
          <w:p w14:paraId="6C49AD72" w14:textId="77777777" w:rsidR="00EF2187" w:rsidRPr="00C453FE" w:rsidRDefault="00EF2187" w:rsidP="00EF2187">
            <w:pPr>
              <w:autoSpaceDE w:val="0"/>
              <w:autoSpaceDN w:val="0"/>
              <w:adjustRightInd w:val="0"/>
              <w:jc w:val="right"/>
              <w:rPr>
                <w:b/>
                <w:bCs/>
                <w:sz w:val="20"/>
                <w:szCs w:val="20"/>
              </w:rPr>
            </w:pPr>
          </w:p>
        </w:tc>
      </w:tr>
      <w:tr w:rsidR="00766EA0" w:rsidRPr="00C453FE" w14:paraId="1006E04D" w14:textId="77777777" w:rsidTr="00A942C7">
        <w:trPr>
          <w:trHeight w:val="228"/>
        </w:trPr>
        <w:tc>
          <w:tcPr>
            <w:tcW w:w="236" w:type="dxa"/>
          </w:tcPr>
          <w:p w14:paraId="685D852E" w14:textId="77777777" w:rsidR="00EF2187" w:rsidRPr="00C453FE" w:rsidRDefault="00EF2187" w:rsidP="00EF2187">
            <w:pPr>
              <w:autoSpaceDE w:val="0"/>
              <w:autoSpaceDN w:val="0"/>
              <w:adjustRightInd w:val="0"/>
              <w:jc w:val="right"/>
              <w:rPr>
                <w:sz w:val="18"/>
                <w:szCs w:val="18"/>
              </w:rPr>
            </w:pPr>
          </w:p>
        </w:tc>
        <w:tc>
          <w:tcPr>
            <w:tcW w:w="236" w:type="dxa"/>
          </w:tcPr>
          <w:p w14:paraId="66CB225B" w14:textId="77777777" w:rsidR="00EF2187" w:rsidRPr="00C453FE" w:rsidRDefault="00EF2187" w:rsidP="00EF2187">
            <w:pPr>
              <w:autoSpaceDE w:val="0"/>
              <w:autoSpaceDN w:val="0"/>
              <w:adjustRightInd w:val="0"/>
              <w:jc w:val="right"/>
              <w:rPr>
                <w:sz w:val="18"/>
                <w:szCs w:val="18"/>
              </w:rPr>
            </w:pPr>
          </w:p>
        </w:tc>
        <w:tc>
          <w:tcPr>
            <w:tcW w:w="236" w:type="dxa"/>
          </w:tcPr>
          <w:p w14:paraId="19F1E570" w14:textId="77777777" w:rsidR="00EF2187" w:rsidRPr="00C453FE" w:rsidRDefault="00EF2187" w:rsidP="00EF2187">
            <w:pPr>
              <w:autoSpaceDE w:val="0"/>
              <w:autoSpaceDN w:val="0"/>
              <w:adjustRightInd w:val="0"/>
              <w:jc w:val="right"/>
              <w:rPr>
                <w:sz w:val="18"/>
                <w:szCs w:val="18"/>
              </w:rPr>
            </w:pPr>
          </w:p>
        </w:tc>
        <w:tc>
          <w:tcPr>
            <w:tcW w:w="236" w:type="dxa"/>
          </w:tcPr>
          <w:p w14:paraId="6FFBAE22" w14:textId="77777777" w:rsidR="00EF2187" w:rsidRPr="00C453FE" w:rsidRDefault="00EF2187" w:rsidP="00EF2187">
            <w:pPr>
              <w:autoSpaceDE w:val="0"/>
              <w:autoSpaceDN w:val="0"/>
              <w:adjustRightInd w:val="0"/>
              <w:jc w:val="right"/>
              <w:rPr>
                <w:sz w:val="18"/>
                <w:szCs w:val="18"/>
              </w:rPr>
            </w:pPr>
          </w:p>
        </w:tc>
        <w:tc>
          <w:tcPr>
            <w:tcW w:w="236" w:type="dxa"/>
          </w:tcPr>
          <w:p w14:paraId="25545440" w14:textId="77777777" w:rsidR="00EF2187" w:rsidRPr="00C453FE" w:rsidRDefault="00EF2187" w:rsidP="00EF2187">
            <w:pPr>
              <w:autoSpaceDE w:val="0"/>
              <w:autoSpaceDN w:val="0"/>
              <w:adjustRightInd w:val="0"/>
              <w:jc w:val="right"/>
              <w:rPr>
                <w:sz w:val="18"/>
                <w:szCs w:val="18"/>
              </w:rPr>
            </w:pPr>
          </w:p>
        </w:tc>
        <w:tc>
          <w:tcPr>
            <w:tcW w:w="236" w:type="dxa"/>
          </w:tcPr>
          <w:p w14:paraId="2F30E581" w14:textId="77777777" w:rsidR="00EF2187" w:rsidRPr="00C453FE" w:rsidRDefault="00EF2187" w:rsidP="00EF2187">
            <w:pPr>
              <w:autoSpaceDE w:val="0"/>
              <w:autoSpaceDN w:val="0"/>
              <w:adjustRightInd w:val="0"/>
              <w:jc w:val="right"/>
              <w:rPr>
                <w:sz w:val="18"/>
                <w:szCs w:val="18"/>
              </w:rPr>
            </w:pPr>
          </w:p>
        </w:tc>
        <w:tc>
          <w:tcPr>
            <w:tcW w:w="3120" w:type="dxa"/>
          </w:tcPr>
          <w:p w14:paraId="01E15FEE" w14:textId="77777777" w:rsidR="00EF2187" w:rsidRPr="00C453FE" w:rsidRDefault="00EF2187" w:rsidP="00EF2187">
            <w:pPr>
              <w:autoSpaceDE w:val="0"/>
              <w:autoSpaceDN w:val="0"/>
              <w:adjustRightInd w:val="0"/>
              <w:jc w:val="right"/>
              <w:rPr>
                <w:sz w:val="18"/>
                <w:szCs w:val="18"/>
              </w:rPr>
            </w:pPr>
          </w:p>
        </w:tc>
        <w:tc>
          <w:tcPr>
            <w:tcW w:w="979" w:type="dxa"/>
          </w:tcPr>
          <w:p w14:paraId="3E29EDAD" w14:textId="77777777" w:rsidR="00EF2187" w:rsidRPr="00C453FE" w:rsidRDefault="00EF2187" w:rsidP="00EF2187">
            <w:pPr>
              <w:autoSpaceDE w:val="0"/>
              <w:autoSpaceDN w:val="0"/>
              <w:adjustRightInd w:val="0"/>
              <w:jc w:val="right"/>
              <w:rPr>
                <w:sz w:val="18"/>
                <w:szCs w:val="18"/>
              </w:rPr>
            </w:pPr>
          </w:p>
        </w:tc>
        <w:tc>
          <w:tcPr>
            <w:tcW w:w="1289" w:type="dxa"/>
            <w:shd w:val="solid" w:color="FFFFFF" w:fill="auto"/>
          </w:tcPr>
          <w:p w14:paraId="698FD2E0" w14:textId="77777777" w:rsidR="00EF2187" w:rsidRPr="00C453FE" w:rsidRDefault="00EF2187" w:rsidP="00EF2187">
            <w:pPr>
              <w:autoSpaceDE w:val="0"/>
              <w:autoSpaceDN w:val="0"/>
              <w:adjustRightInd w:val="0"/>
              <w:jc w:val="right"/>
              <w:rPr>
                <w:b/>
                <w:bCs/>
                <w:sz w:val="18"/>
                <w:szCs w:val="18"/>
              </w:rPr>
            </w:pPr>
          </w:p>
        </w:tc>
        <w:tc>
          <w:tcPr>
            <w:tcW w:w="709" w:type="dxa"/>
            <w:shd w:val="solid" w:color="FFFFFF" w:fill="auto"/>
          </w:tcPr>
          <w:p w14:paraId="4D99C1BA" w14:textId="77777777" w:rsidR="00EF2187" w:rsidRPr="00C453FE" w:rsidRDefault="00EF2187" w:rsidP="00EF2187">
            <w:pPr>
              <w:autoSpaceDE w:val="0"/>
              <w:autoSpaceDN w:val="0"/>
              <w:adjustRightInd w:val="0"/>
              <w:jc w:val="right"/>
              <w:rPr>
                <w:b/>
                <w:bCs/>
                <w:sz w:val="20"/>
                <w:szCs w:val="20"/>
              </w:rPr>
            </w:pPr>
          </w:p>
        </w:tc>
        <w:tc>
          <w:tcPr>
            <w:tcW w:w="1134" w:type="dxa"/>
            <w:shd w:val="solid" w:color="FFFFFF" w:fill="auto"/>
          </w:tcPr>
          <w:p w14:paraId="1EA9DB0F" w14:textId="77777777" w:rsidR="00EF2187" w:rsidRPr="00C453FE" w:rsidRDefault="00EF2187" w:rsidP="00EF2187">
            <w:pPr>
              <w:autoSpaceDE w:val="0"/>
              <w:autoSpaceDN w:val="0"/>
              <w:adjustRightInd w:val="0"/>
              <w:jc w:val="right"/>
              <w:rPr>
                <w:b/>
                <w:bCs/>
                <w:sz w:val="20"/>
                <w:szCs w:val="20"/>
              </w:rPr>
            </w:pPr>
          </w:p>
        </w:tc>
        <w:tc>
          <w:tcPr>
            <w:tcW w:w="1068" w:type="dxa"/>
            <w:shd w:val="solid" w:color="FFFFFF" w:fill="auto"/>
          </w:tcPr>
          <w:p w14:paraId="754583CC" w14:textId="77777777" w:rsidR="00EF2187" w:rsidRPr="00C453FE" w:rsidRDefault="00EF2187" w:rsidP="00EF2187">
            <w:pPr>
              <w:autoSpaceDE w:val="0"/>
              <w:autoSpaceDN w:val="0"/>
              <w:adjustRightInd w:val="0"/>
              <w:jc w:val="right"/>
              <w:rPr>
                <w:b/>
                <w:bCs/>
                <w:sz w:val="20"/>
                <w:szCs w:val="20"/>
              </w:rPr>
            </w:pPr>
          </w:p>
        </w:tc>
        <w:tc>
          <w:tcPr>
            <w:tcW w:w="1445" w:type="dxa"/>
            <w:shd w:val="solid" w:color="FFFFFF" w:fill="auto"/>
          </w:tcPr>
          <w:p w14:paraId="06DE0F8A" w14:textId="77777777" w:rsidR="00EF2187" w:rsidRPr="00C453FE" w:rsidRDefault="00EF2187" w:rsidP="00EF2187">
            <w:pPr>
              <w:autoSpaceDE w:val="0"/>
              <w:autoSpaceDN w:val="0"/>
              <w:adjustRightInd w:val="0"/>
              <w:jc w:val="right"/>
              <w:rPr>
                <w:b/>
                <w:bCs/>
                <w:sz w:val="20"/>
                <w:szCs w:val="20"/>
              </w:rPr>
            </w:pPr>
          </w:p>
        </w:tc>
      </w:tr>
      <w:tr w:rsidR="00766EA0" w:rsidRPr="00C453FE" w14:paraId="55752E4D" w14:textId="77777777" w:rsidTr="00A942C7">
        <w:trPr>
          <w:trHeight w:val="859"/>
        </w:trPr>
        <w:tc>
          <w:tcPr>
            <w:tcW w:w="11160" w:type="dxa"/>
            <w:gridSpan w:val="13"/>
            <w:hideMark/>
          </w:tcPr>
          <w:p w14:paraId="72D7A22B" w14:textId="77777777" w:rsidR="00EF2187" w:rsidRPr="00C453FE" w:rsidRDefault="00EF2187" w:rsidP="00EF2187">
            <w:pPr>
              <w:autoSpaceDE w:val="0"/>
              <w:autoSpaceDN w:val="0"/>
              <w:adjustRightInd w:val="0"/>
              <w:rPr>
                <w:sz w:val="18"/>
                <w:szCs w:val="18"/>
              </w:rPr>
            </w:pPr>
            <w:r w:rsidRPr="00C453FE">
              <w:rPr>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766EA0" w:rsidRPr="00C453FE" w14:paraId="16C021E7" w14:textId="77777777" w:rsidTr="00A942C7">
        <w:trPr>
          <w:trHeight w:val="586"/>
        </w:trPr>
        <w:tc>
          <w:tcPr>
            <w:tcW w:w="236" w:type="dxa"/>
          </w:tcPr>
          <w:p w14:paraId="0B7E225B" w14:textId="77777777" w:rsidR="00EF2187" w:rsidRPr="00C453FE" w:rsidRDefault="00EF2187" w:rsidP="00EF2187">
            <w:pPr>
              <w:autoSpaceDE w:val="0"/>
              <w:autoSpaceDN w:val="0"/>
              <w:adjustRightInd w:val="0"/>
              <w:rPr>
                <w:sz w:val="18"/>
                <w:szCs w:val="18"/>
              </w:rPr>
            </w:pPr>
          </w:p>
        </w:tc>
        <w:tc>
          <w:tcPr>
            <w:tcW w:w="236" w:type="dxa"/>
          </w:tcPr>
          <w:p w14:paraId="00F8C37F" w14:textId="77777777" w:rsidR="00EF2187" w:rsidRPr="00C453FE" w:rsidRDefault="00EF2187" w:rsidP="00EF2187">
            <w:pPr>
              <w:autoSpaceDE w:val="0"/>
              <w:autoSpaceDN w:val="0"/>
              <w:adjustRightInd w:val="0"/>
              <w:rPr>
                <w:sz w:val="18"/>
                <w:szCs w:val="18"/>
              </w:rPr>
            </w:pPr>
          </w:p>
        </w:tc>
        <w:tc>
          <w:tcPr>
            <w:tcW w:w="236" w:type="dxa"/>
          </w:tcPr>
          <w:p w14:paraId="627088B8" w14:textId="77777777" w:rsidR="00EF2187" w:rsidRPr="00C453FE" w:rsidRDefault="00EF2187" w:rsidP="00EF2187">
            <w:pPr>
              <w:autoSpaceDE w:val="0"/>
              <w:autoSpaceDN w:val="0"/>
              <w:adjustRightInd w:val="0"/>
              <w:rPr>
                <w:sz w:val="18"/>
                <w:szCs w:val="18"/>
              </w:rPr>
            </w:pPr>
          </w:p>
        </w:tc>
        <w:tc>
          <w:tcPr>
            <w:tcW w:w="236" w:type="dxa"/>
          </w:tcPr>
          <w:p w14:paraId="1239F3C8" w14:textId="77777777" w:rsidR="00EF2187" w:rsidRPr="00C453FE" w:rsidRDefault="00EF2187" w:rsidP="00EF2187">
            <w:pPr>
              <w:autoSpaceDE w:val="0"/>
              <w:autoSpaceDN w:val="0"/>
              <w:adjustRightInd w:val="0"/>
              <w:rPr>
                <w:sz w:val="18"/>
                <w:szCs w:val="18"/>
              </w:rPr>
            </w:pPr>
          </w:p>
        </w:tc>
        <w:tc>
          <w:tcPr>
            <w:tcW w:w="236" w:type="dxa"/>
          </w:tcPr>
          <w:p w14:paraId="544A050A" w14:textId="77777777" w:rsidR="00EF2187" w:rsidRPr="00C453FE" w:rsidRDefault="00EF2187" w:rsidP="00EF2187">
            <w:pPr>
              <w:autoSpaceDE w:val="0"/>
              <w:autoSpaceDN w:val="0"/>
              <w:adjustRightInd w:val="0"/>
              <w:rPr>
                <w:sz w:val="18"/>
                <w:szCs w:val="18"/>
              </w:rPr>
            </w:pPr>
          </w:p>
        </w:tc>
        <w:tc>
          <w:tcPr>
            <w:tcW w:w="236" w:type="dxa"/>
          </w:tcPr>
          <w:p w14:paraId="36B0321E" w14:textId="77777777" w:rsidR="00EF2187" w:rsidRPr="00C453FE" w:rsidRDefault="00EF2187" w:rsidP="00EF2187">
            <w:pPr>
              <w:autoSpaceDE w:val="0"/>
              <w:autoSpaceDN w:val="0"/>
              <w:adjustRightInd w:val="0"/>
              <w:rPr>
                <w:sz w:val="18"/>
                <w:szCs w:val="18"/>
              </w:rPr>
            </w:pPr>
          </w:p>
        </w:tc>
        <w:tc>
          <w:tcPr>
            <w:tcW w:w="3120" w:type="dxa"/>
          </w:tcPr>
          <w:p w14:paraId="207F6871" w14:textId="77777777" w:rsidR="00EF2187" w:rsidRPr="00C453FE" w:rsidRDefault="00EF2187" w:rsidP="00EF2187">
            <w:pPr>
              <w:autoSpaceDE w:val="0"/>
              <w:autoSpaceDN w:val="0"/>
              <w:adjustRightInd w:val="0"/>
              <w:rPr>
                <w:sz w:val="18"/>
                <w:szCs w:val="18"/>
              </w:rPr>
            </w:pPr>
          </w:p>
        </w:tc>
        <w:tc>
          <w:tcPr>
            <w:tcW w:w="979" w:type="dxa"/>
          </w:tcPr>
          <w:p w14:paraId="52D66BB9" w14:textId="77777777" w:rsidR="00EF2187" w:rsidRPr="00C453FE" w:rsidRDefault="00EF2187" w:rsidP="00EF2187">
            <w:pPr>
              <w:autoSpaceDE w:val="0"/>
              <w:autoSpaceDN w:val="0"/>
              <w:adjustRightInd w:val="0"/>
              <w:rPr>
                <w:sz w:val="18"/>
                <w:szCs w:val="18"/>
              </w:rPr>
            </w:pPr>
          </w:p>
        </w:tc>
        <w:tc>
          <w:tcPr>
            <w:tcW w:w="1289" w:type="dxa"/>
          </w:tcPr>
          <w:p w14:paraId="06EF8CA6" w14:textId="77777777" w:rsidR="00EF2187" w:rsidRPr="00C453FE" w:rsidRDefault="00EF2187" w:rsidP="00EF2187">
            <w:pPr>
              <w:autoSpaceDE w:val="0"/>
              <w:autoSpaceDN w:val="0"/>
              <w:adjustRightInd w:val="0"/>
              <w:rPr>
                <w:sz w:val="18"/>
                <w:szCs w:val="18"/>
              </w:rPr>
            </w:pPr>
          </w:p>
        </w:tc>
        <w:tc>
          <w:tcPr>
            <w:tcW w:w="709" w:type="dxa"/>
          </w:tcPr>
          <w:p w14:paraId="2EF37A1F" w14:textId="77777777" w:rsidR="00EF2187" w:rsidRPr="00C453FE" w:rsidRDefault="00EF2187" w:rsidP="00EF2187">
            <w:pPr>
              <w:autoSpaceDE w:val="0"/>
              <w:autoSpaceDN w:val="0"/>
              <w:adjustRightInd w:val="0"/>
              <w:rPr>
                <w:sz w:val="18"/>
                <w:szCs w:val="18"/>
              </w:rPr>
            </w:pPr>
          </w:p>
        </w:tc>
        <w:tc>
          <w:tcPr>
            <w:tcW w:w="1134" w:type="dxa"/>
          </w:tcPr>
          <w:p w14:paraId="4DA0CB7B" w14:textId="77777777" w:rsidR="00EF2187" w:rsidRPr="00C453FE" w:rsidRDefault="00EF2187" w:rsidP="00EF2187">
            <w:pPr>
              <w:autoSpaceDE w:val="0"/>
              <w:autoSpaceDN w:val="0"/>
              <w:adjustRightInd w:val="0"/>
              <w:rPr>
                <w:sz w:val="18"/>
                <w:szCs w:val="18"/>
              </w:rPr>
            </w:pPr>
          </w:p>
        </w:tc>
        <w:tc>
          <w:tcPr>
            <w:tcW w:w="1068" w:type="dxa"/>
          </w:tcPr>
          <w:p w14:paraId="2CAB0DD1" w14:textId="77777777" w:rsidR="00EF2187" w:rsidRPr="00C453FE" w:rsidRDefault="00EF2187" w:rsidP="00EF2187">
            <w:pPr>
              <w:autoSpaceDE w:val="0"/>
              <w:autoSpaceDN w:val="0"/>
              <w:adjustRightInd w:val="0"/>
              <w:rPr>
                <w:sz w:val="18"/>
                <w:szCs w:val="18"/>
              </w:rPr>
            </w:pPr>
          </w:p>
        </w:tc>
        <w:tc>
          <w:tcPr>
            <w:tcW w:w="1445" w:type="dxa"/>
          </w:tcPr>
          <w:p w14:paraId="393DE67D" w14:textId="77777777" w:rsidR="00EF2187" w:rsidRPr="00C453FE" w:rsidRDefault="00EF2187" w:rsidP="00EF2187">
            <w:pPr>
              <w:autoSpaceDE w:val="0"/>
              <w:autoSpaceDN w:val="0"/>
              <w:adjustRightInd w:val="0"/>
              <w:rPr>
                <w:sz w:val="18"/>
                <w:szCs w:val="18"/>
              </w:rPr>
            </w:pPr>
          </w:p>
        </w:tc>
      </w:tr>
      <w:tr w:rsidR="00766EA0" w:rsidRPr="00C453FE" w14:paraId="1B79A90B" w14:textId="77777777" w:rsidTr="00A942C7">
        <w:trPr>
          <w:trHeight w:val="310"/>
        </w:trPr>
        <w:tc>
          <w:tcPr>
            <w:tcW w:w="236" w:type="dxa"/>
          </w:tcPr>
          <w:p w14:paraId="63E1623F" w14:textId="77777777" w:rsidR="00EF2187" w:rsidRPr="00C453FE" w:rsidRDefault="00EF2187" w:rsidP="00EF2187">
            <w:pPr>
              <w:autoSpaceDE w:val="0"/>
              <w:autoSpaceDN w:val="0"/>
              <w:adjustRightInd w:val="0"/>
              <w:jc w:val="center"/>
              <w:rPr>
                <w:sz w:val="18"/>
                <w:szCs w:val="18"/>
              </w:rPr>
            </w:pPr>
          </w:p>
        </w:tc>
        <w:tc>
          <w:tcPr>
            <w:tcW w:w="5279" w:type="dxa"/>
            <w:gridSpan w:val="7"/>
            <w:hideMark/>
          </w:tcPr>
          <w:p w14:paraId="58830817" w14:textId="77777777" w:rsidR="00EF2187" w:rsidRPr="00C453FE" w:rsidRDefault="00EF2187" w:rsidP="00EF2187">
            <w:pPr>
              <w:autoSpaceDE w:val="0"/>
              <w:autoSpaceDN w:val="0"/>
              <w:adjustRightInd w:val="0"/>
              <w:jc w:val="center"/>
              <w:rPr>
                <w:sz w:val="18"/>
                <w:szCs w:val="18"/>
              </w:rPr>
            </w:pPr>
            <w:r w:rsidRPr="00C453FE">
              <w:rPr>
                <w:sz w:val="18"/>
                <w:szCs w:val="18"/>
              </w:rPr>
              <w:t>(įstaigos vadovo ar jo įgalioto asmens pareigų pavadinimas)</w:t>
            </w:r>
          </w:p>
        </w:tc>
        <w:tc>
          <w:tcPr>
            <w:tcW w:w="1289" w:type="dxa"/>
          </w:tcPr>
          <w:p w14:paraId="35DA4834" w14:textId="77777777" w:rsidR="00EF2187" w:rsidRPr="00C453FE" w:rsidRDefault="00EF2187" w:rsidP="00EF2187">
            <w:pPr>
              <w:autoSpaceDE w:val="0"/>
              <w:autoSpaceDN w:val="0"/>
              <w:adjustRightInd w:val="0"/>
              <w:jc w:val="center"/>
              <w:rPr>
                <w:sz w:val="18"/>
                <w:szCs w:val="18"/>
              </w:rPr>
            </w:pPr>
          </w:p>
        </w:tc>
        <w:tc>
          <w:tcPr>
            <w:tcW w:w="709" w:type="dxa"/>
            <w:hideMark/>
          </w:tcPr>
          <w:p w14:paraId="1210B14F" w14:textId="77777777" w:rsidR="00EF2187" w:rsidRPr="00C453FE" w:rsidRDefault="00EF2187" w:rsidP="00EF2187">
            <w:pPr>
              <w:autoSpaceDE w:val="0"/>
              <w:autoSpaceDN w:val="0"/>
              <w:adjustRightInd w:val="0"/>
              <w:jc w:val="center"/>
              <w:rPr>
                <w:sz w:val="18"/>
                <w:szCs w:val="18"/>
              </w:rPr>
            </w:pPr>
            <w:r w:rsidRPr="00C453FE">
              <w:rPr>
                <w:sz w:val="18"/>
                <w:szCs w:val="18"/>
              </w:rPr>
              <w:t>(parašas)</w:t>
            </w:r>
          </w:p>
        </w:tc>
        <w:tc>
          <w:tcPr>
            <w:tcW w:w="1134" w:type="dxa"/>
          </w:tcPr>
          <w:p w14:paraId="256EE2F1" w14:textId="77777777" w:rsidR="00EF2187" w:rsidRPr="00C453FE" w:rsidRDefault="00EF2187" w:rsidP="00EF2187">
            <w:pPr>
              <w:autoSpaceDE w:val="0"/>
              <w:autoSpaceDN w:val="0"/>
              <w:adjustRightInd w:val="0"/>
              <w:jc w:val="right"/>
              <w:rPr>
                <w:sz w:val="18"/>
                <w:szCs w:val="18"/>
              </w:rPr>
            </w:pPr>
          </w:p>
        </w:tc>
        <w:tc>
          <w:tcPr>
            <w:tcW w:w="2513" w:type="dxa"/>
            <w:gridSpan w:val="2"/>
            <w:hideMark/>
          </w:tcPr>
          <w:p w14:paraId="2A04F6B8" w14:textId="77777777" w:rsidR="00EF2187" w:rsidRPr="00C453FE" w:rsidRDefault="00EF2187" w:rsidP="00EF2187">
            <w:pPr>
              <w:autoSpaceDE w:val="0"/>
              <w:autoSpaceDN w:val="0"/>
              <w:adjustRightInd w:val="0"/>
              <w:rPr>
                <w:sz w:val="18"/>
                <w:szCs w:val="18"/>
              </w:rPr>
            </w:pPr>
            <w:r w:rsidRPr="00C453FE">
              <w:rPr>
                <w:sz w:val="18"/>
                <w:szCs w:val="18"/>
              </w:rPr>
              <w:t xml:space="preserve">                      (vardas ir pavardė)</w:t>
            </w:r>
          </w:p>
        </w:tc>
      </w:tr>
      <w:tr w:rsidR="00766EA0" w:rsidRPr="00C453FE" w14:paraId="45CBA0FF" w14:textId="77777777" w:rsidTr="00A942C7">
        <w:trPr>
          <w:trHeight w:val="310"/>
        </w:trPr>
        <w:tc>
          <w:tcPr>
            <w:tcW w:w="236" w:type="dxa"/>
          </w:tcPr>
          <w:p w14:paraId="2556C751" w14:textId="77777777" w:rsidR="00EF2187" w:rsidRPr="00C453FE" w:rsidRDefault="00EF2187" w:rsidP="00EF2187">
            <w:pPr>
              <w:autoSpaceDE w:val="0"/>
              <w:autoSpaceDN w:val="0"/>
              <w:adjustRightInd w:val="0"/>
              <w:jc w:val="center"/>
              <w:rPr>
                <w:sz w:val="18"/>
                <w:szCs w:val="18"/>
              </w:rPr>
            </w:pPr>
          </w:p>
        </w:tc>
        <w:tc>
          <w:tcPr>
            <w:tcW w:w="236" w:type="dxa"/>
          </w:tcPr>
          <w:p w14:paraId="0D292A5F" w14:textId="77777777" w:rsidR="00EF2187" w:rsidRPr="00C453FE" w:rsidRDefault="00EF2187" w:rsidP="00EF2187">
            <w:pPr>
              <w:autoSpaceDE w:val="0"/>
              <w:autoSpaceDN w:val="0"/>
              <w:adjustRightInd w:val="0"/>
              <w:jc w:val="center"/>
              <w:rPr>
                <w:sz w:val="18"/>
                <w:szCs w:val="18"/>
              </w:rPr>
            </w:pPr>
          </w:p>
        </w:tc>
        <w:tc>
          <w:tcPr>
            <w:tcW w:w="236" w:type="dxa"/>
          </w:tcPr>
          <w:p w14:paraId="7F4B3DF9" w14:textId="77777777" w:rsidR="00EF2187" w:rsidRPr="00C453FE" w:rsidRDefault="00EF2187" w:rsidP="00EF2187">
            <w:pPr>
              <w:autoSpaceDE w:val="0"/>
              <w:autoSpaceDN w:val="0"/>
              <w:adjustRightInd w:val="0"/>
              <w:jc w:val="center"/>
              <w:rPr>
                <w:sz w:val="18"/>
                <w:szCs w:val="18"/>
              </w:rPr>
            </w:pPr>
          </w:p>
        </w:tc>
        <w:tc>
          <w:tcPr>
            <w:tcW w:w="236" w:type="dxa"/>
          </w:tcPr>
          <w:p w14:paraId="049573E5" w14:textId="77777777" w:rsidR="00EF2187" w:rsidRPr="00C453FE" w:rsidRDefault="00EF2187" w:rsidP="00EF2187">
            <w:pPr>
              <w:autoSpaceDE w:val="0"/>
              <w:autoSpaceDN w:val="0"/>
              <w:adjustRightInd w:val="0"/>
              <w:jc w:val="center"/>
              <w:rPr>
                <w:sz w:val="18"/>
                <w:szCs w:val="18"/>
              </w:rPr>
            </w:pPr>
          </w:p>
        </w:tc>
        <w:tc>
          <w:tcPr>
            <w:tcW w:w="236" w:type="dxa"/>
          </w:tcPr>
          <w:p w14:paraId="748BC42C" w14:textId="77777777" w:rsidR="00EF2187" w:rsidRPr="00C453FE" w:rsidRDefault="00EF2187" w:rsidP="00EF2187">
            <w:pPr>
              <w:autoSpaceDE w:val="0"/>
              <w:autoSpaceDN w:val="0"/>
              <w:adjustRightInd w:val="0"/>
              <w:jc w:val="center"/>
              <w:rPr>
                <w:sz w:val="18"/>
                <w:szCs w:val="18"/>
              </w:rPr>
            </w:pPr>
          </w:p>
        </w:tc>
        <w:tc>
          <w:tcPr>
            <w:tcW w:w="236" w:type="dxa"/>
          </w:tcPr>
          <w:p w14:paraId="30F1BDBA" w14:textId="77777777" w:rsidR="00EF2187" w:rsidRPr="00C453FE" w:rsidRDefault="00EF2187" w:rsidP="00EF2187">
            <w:pPr>
              <w:autoSpaceDE w:val="0"/>
              <w:autoSpaceDN w:val="0"/>
              <w:adjustRightInd w:val="0"/>
              <w:jc w:val="center"/>
              <w:rPr>
                <w:sz w:val="18"/>
                <w:szCs w:val="18"/>
              </w:rPr>
            </w:pPr>
          </w:p>
        </w:tc>
        <w:tc>
          <w:tcPr>
            <w:tcW w:w="3120" w:type="dxa"/>
          </w:tcPr>
          <w:p w14:paraId="45085838" w14:textId="77777777" w:rsidR="00EF2187" w:rsidRPr="00C453FE" w:rsidRDefault="00EF2187" w:rsidP="00EF2187">
            <w:pPr>
              <w:autoSpaceDE w:val="0"/>
              <w:autoSpaceDN w:val="0"/>
              <w:adjustRightInd w:val="0"/>
              <w:jc w:val="center"/>
              <w:rPr>
                <w:sz w:val="18"/>
                <w:szCs w:val="18"/>
              </w:rPr>
            </w:pPr>
          </w:p>
        </w:tc>
        <w:tc>
          <w:tcPr>
            <w:tcW w:w="979" w:type="dxa"/>
          </w:tcPr>
          <w:p w14:paraId="6C2D3967" w14:textId="77777777" w:rsidR="00EF2187" w:rsidRPr="00C453FE" w:rsidRDefault="00EF2187" w:rsidP="00EF2187">
            <w:pPr>
              <w:autoSpaceDE w:val="0"/>
              <w:autoSpaceDN w:val="0"/>
              <w:adjustRightInd w:val="0"/>
              <w:jc w:val="center"/>
              <w:rPr>
                <w:sz w:val="18"/>
                <w:szCs w:val="18"/>
              </w:rPr>
            </w:pPr>
          </w:p>
        </w:tc>
        <w:tc>
          <w:tcPr>
            <w:tcW w:w="1289" w:type="dxa"/>
          </w:tcPr>
          <w:p w14:paraId="1E001530" w14:textId="77777777" w:rsidR="00EF2187" w:rsidRPr="00C453FE" w:rsidRDefault="00EF2187" w:rsidP="00EF2187">
            <w:pPr>
              <w:autoSpaceDE w:val="0"/>
              <w:autoSpaceDN w:val="0"/>
              <w:adjustRightInd w:val="0"/>
              <w:jc w:val="right"/>
              <w:rPr>
                <w:sz w:val="18"/>
                <w:szCs w:val="18"/>
              </w:rPr>
            </w:pPr>
          </w:p>
        </w:tc>
        <w:tc>
          <w:tcPr>
            <w:tcW w:w="709" w:type="dxa"/>
          </w:tcPr>
          <w:p w14:paraId="04399427" w14:textId="77777777" w:rsidR="00EF2187" w:rsidRPr="00C453FE" w:rsidRDefault="00EF2187" w:rsidP="00EF2187">
            <w:pPr>
              <w:autoSpaceDE w:val="0"/>
              <w:autoSpaceDN w:val="0"/>
              <w:adjustRightInd w:val="0"/>
              <w:jc w:val="right"/>
              <w:rPr>
                <w:sz w:val="18"/>
                <w:szCs w:val="18"/>
              </w:rPr>
            </w:pPr>
          </w:p>
        </w:tc>
        <w:tc>
          <w:tcPr>
            <w:tcW w:w="1134" w:type="dxa"/>
          </w:tcPr>
          <w:p w14:paraId="2FF55B1C" w14:textId="77777777" w:rsidR="00EF2187" w:rsidRPr="00C453FE" w:rsidRDefault="00EF2187" w:rsidP="00EF2187">
            <w:pPr>
              <w:autoSpaceDE w:val="0"/>
              <w:autoSpaceDN w:val="0"/>
              <w:adjustRightInd w:val="0"/>
              <w:jc w:val="right"/>
              <w:rPr>
                <w:sz w:val="18"/>
                <w:szCs w:val="18"/>
              </w:rPr>
            </w:pPr>
          </w:p>
        </w:tc>
        <w:tc>
          <w:tcPr>
            <w:tcW w:w="1068" w:type="dxa"/>
          </w:tcPr>
          <w:p w14:paraId="72B50AD3" w14:textId="77777777" w:rsidR="00EF2187" w:rsidRPr="00C453FE" w:rsidRDefault="00EF2187" w:rsidP="00EF2187">
            <w:pPr>
              <w:autoSpaceDE w:val="0"/>
              <w:autoSpaceDN w:val="0"/>
              <w:adjustRightInd w:val="0"/>
              <w:jc w:val="right"/>
              <w:rPr>
                <w:sz w:val="18"/>
                <w:szCs w:val="18"/>
              </w:rPr>
            </w:pPr>
          </w:p>
        </w:tc>
        <w:tc>
          <w:tcPr>
            <w:tcW w:w="1445" w:type="dxa"/>
          </w:tcPr>
          <w:p w14:paraId="266D2FB3" w14:textId="77777777" w:rsidR="00EF2187" w:rsidRPr="00C453FE" w:rsidRDefault="00EF2187" w:rsidP="00EF2187">
            <w:pPr>
              <w:autoSpaceDE w:val="0"/>
              <w:autoSpaceDN w:val="0"/>
              <w:adjustRightInd w:val="0"/>
              <w:jc w:val="right"/>
              <w:rPr>
                <w:sz w:val="18"/>
                <w:szCs w:val="18"/>
              </w:rPr>
            </w:pPr>
          </w:p>
        </w:tc>
      </w:tr>
      <w:tr w:rsidR="00766EA0" w:rsidRPr="00C453FE" w14:paraId="39FB3331" w14:textId="77777777" w:rsidTr="00A942C7">
        <w:trPr>
          <w:trHeight w:val="382"/>
        </w:trPr>
        <w:tc>
          <w:tcPr>
            <w:tcW w:w="236" w:type="dxa"/>
          </w:tcPr>
          <w:p w14:paraId="2FEC2E9B" w14:textId="77777777" w:rsidR="00EF2187" w:rsidRPr="00C453FE" w:rsidRDefault="00EF2187" w:rsidP="00EF2187">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12C4AD3A"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1E365766"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25C3A8EA"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E33F013" w14:textId="77777777" w:rsidR="00EF2187" w:rsidRPr="00C453FE" w:rsidRDefault="00EF2187" w:rsidP="00EF2187">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98DE54B" w14:textId="77777777" w:rsidR="00EF2187" w:rsidRPr="00C453FE" w:rsidRDefault="00EF2187" w:rsidP="00EF2187">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23A2204D" w14:textId="77777777" w:rsidR="00EF2187" w:rsidRPr="00C453FE" w:rsidRDefault="00EF2187" w:rsidP="00EF2187">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1DBDEA57" w14:textId="77777777" w:rsidR="00EF2187" w:rsidRPr="00C453FE" w:rsidRDefault="00EF2187" w:rsidP="00EF2187">
            <w:pPr>
              <w:autoSpaceDE w:val="0"/>
              <w:autoSpaceDN w:val="0"/>
              <w:adjustRightInd w:val="0"/>
              <w:jc w:val="right"/>
              <w:rPr>
                <w:sz w:val="18"/>
                <w:szCs w:val="18"/>
              </w:rPr>
            </w:pPr>
          </w:p>
        </w:tc>
        <w:tc>
          <w:tcPr>
            <w:tcW w:w="1289" w:type="dxa"/>
          </w:tcPr>
          <w:p w14:paraId="19D3C035" w14:textId="77777777" w:rsidR="00EF2187" w:rsidRPr="00C453FE" w:rsidRDefault="00EF2187" w:rsidP="00EF2187">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6B81785C" w14:textId="77777777" w:rsidR="00EF2187" w:rsidRPr="00C453FE" w:rsidRDefault="00EF2187" w:rsidP="00EF2187">
            <w:pPr>
              <w:autoSpaceDE w:val="0"/>
              <w:autoSpaceDN w:val="0"/>
              <w:adjustRightInd w:val="0"/>
              <w:jc w:val="right"/>
              <w:rPr>
                <w:sz w:val="18"/>
                <w:szCs w:val="18"/>
              </w:rPr>
            </w:pPr>
          </w:p>
        </w:tc>
        <w:tc>
          <w:tcPr>
            <w:tcW w:w="1134" w:type="dxa"/>
          </w:tcPr>
          <w:p w14:paraId="60F349B8" w14:textId="77777777" w:rsidR="00EF2187" w:rsidRPr="00C453FE" w:rsidRDefault="00EF2187" w:rsidP="00EF2187">
            <w:pPr>
              <w:autoSpaceDE w:val="0"/>
              <w:autoSpaceDN w:val="0"/>
              <w:adjustRightInd w:val="0"/>
              <w:jc w:val="right"/>
              <w:rPr>
                <w:sz w:val="18"/>
                <w:szCs w:val="18"/>
              </w:rPr>
            </w:pPr>
          </w:p>
        </w:tc>
        <w:tc>
          <w:tcPr>
            <w:tcW w:w="1068" w:type="dxa"/>
            <w:tcBorders>
              <w:top w:val="nil"/>
              <w:left w:val="nil"/>
              <w:bottom w:val="single" w:sz="2" w:space="0" w:color="auto"/>
              <w:right w:val="nil"/>
            </w:tcBorders>
          </w:tcPr>
          <w:p w14:paraId="7060120D" w14:textId="77777777" w:rsidR="00EF2187" w:rsidRPr="00C453FE" w:rsidRDefault="00EF2187" w:rsidP="00EF2187">
            <w:pPr>
              <w:autoSpaceDE w:val="0"/>
              <w:autoSpaceDN w:val="0"/>
              <w:adjustRightInd w:val="0"/>
              <w:jc w:val="right"/>
              <w:rPr>
                <w:sz w:val="18"/>
                <w:szCs w:val="18"/>
              </w:rPr>
            </w:pPr>
          </w:p>
        </w:tc>
        <w:tc>
          <w:tcPr>
            <w:tcW w:w="1445" w:type="dxa"/>
            <w:tcBorders>
              <w:top w:val="nil"/>
              <w:left w:val="nil"/>
              <w:bottom w:val="single" w:sz="2" w:space="0" w:color="auto"/>
              <w:right w:val="nil"/>
            </w:tcBorders>
          </w:tcPr>
          <w:p w14:paraId="30A16061" w14:textId="77777777" w:rsidR="00EF2187" w:rsidRPr="00C453FE" w:rsidRDefault="00EF2187" w:rsidP="00EF2187">
            <w:pPr>
              <w:autoSpaceDE w:val="0"/>
              <w:autoSpaceDN w:val="0"/>
              <w:adjustRightInd w:val="0"/>
              <w:jc w:val="right"/>
              <w:rPr>
                <w:sz w:val="18"/>
                <w:szCs w:val="18"/>
              </w:rPr>
            </w:pPr>
          </w:p>
        </w:tc>
      </w:tr>
      <w:tr w:rsidR="00766EA0" w:rsidRPr="00C453FE" w14:paraId="49A46E8C" w14:textId="77777777" w:rsidTr="00A942C7">
        <w:trPr>
          <w:trHeight w:val="576"/>
        </w:trPr>
        <w:tc>
          <w:tcPr>
            <w:tcW w:w="236" w:type="dxa"/>
          </w:tcPr>
          <w:p w14:paraId="74E7C35A" w14:textId="77777777" w:rsidR="00EF2187" w:rsidRPr="00C453FE" w:rsidRDefault="00EF2187" w:rsidP="00EF2187">
            <w:pPr>
              <w:autoSpaceDE w:val="0"/>
              <w:autoSpaceDN w:val="0"/>
              <w:adjustRightInd w:val="0"/>
              <w:jc w:val="center"/>
              <w:rPr>
                <w:sz w:val="18"/>
                <w:szCs w:val="18"/>
              </w:rPr>
            </w:pPr>
          </w:p>
        </w:tc>
        <w:tc>
          <w:tcPr>
            <w:tcW w:w="6568" w:type="dxa"/>
            <w:gridSpan w:val="8"/>
            <w:tcBorders>
              <w:top w:val="single" w:sz="2" w:space="0" w:color="auto"/>
              <w:left w:val="nil"/>
              <w:bottom w:val="nil"/>
              <w:right w:val="nil"/>
            </w:tcBorders>
            <w:hideMark/>
          </w:tcPr>
          <w:p w14:paraId="7A3E4AC1" w14:textId="77777777" w:rsidR="00EF2187" w:rsidRPr="00C453FE" w:rsidRDefault="00EF2187" w:rsidP="00EF2187">
            <w:pPr>
              <w:autoSpaceDE w:val="0"/>
              <w:autoSpaceDN w:val="0"/>
              <w:adjustRightInd w:val="0"/>
              <w:jc w:val="center"/>
              <w:rPr>
                <w:sz w:val="18"/>
                <w:szCs w:val="18"/>
              </w:rPr>
            </w:pPr>
            <w:r w:rsidRPr="00C453FE">
              <w:rPr>
                <w:sz w:val="18"/>
                <w:szCs w:val="18"/>
              </w:rPr>
              <w:t xml:space="preserve">(įstaigos padalinio, atsakingo už planavimą, vadovo ar jo įgalioto asmens pareigų pavadinimas)  </w:t>
            </w:r>
          </w:p>
        </w:tc>
        <w:tc>
          <w:tcPr>
            <w:tcW w:w="709" w:type="dxa"/>
            <w:hideMark/>
          </w:tcPr>
          <w:p w14:paraId="42C6C014" w14:textId="77777777" w:rsidR="00EF2187" w:rsidRPr="00C453FE" w:rsidRDefault="00EF2187" w:rsidP="00EF2187">
            <w:pPr>
              <w:autoSpaceDE w:val="0"/>
              <w:autoSpaceDN w:val="0"/>
              <w:adjustRightInd w:val="0"/>
              <w:jc w:val="center"/>
              <w:rPr>
                <w:sz w:val="18"/>
                <w:szCs w:val="18"/>
              </w:rPr>
            </w:pPr>
            <w:r w:rsidRPr="00C453FE">
              <w:rPr>
                <w:sz w:val="18"/>
                <w:szCs w:val="18"/>
              </w:rPr>
              <w:t>(parašas)</w:t>
            </w:r>
          </w:p>
        </w:tc>
        <w:tc>
          <w:tcPr>
            <w:tcW w:w="1134" w:type="dxa"/>
          </w:tcPr>
          <w:p w14:paraId="5DC3A3BE" w14:textId="77777777" w:rsidR="00EF2187" w:rsidRPr="00C453FE" w:rsidRDefault="00EF2187" w:rsidP="00EF2187">
            <w:pPr>
              <w:autoSpaceDE w:val="0"/>
              <w:autoSpaceDN w:val="0"/>
              <w:adjustRightInd w:val="0"/>
              <w:jc w:val="right"/>
              <w:rPr>
                <w:sz w:val="18"/>
                <w:szCs w:val="18"/>
              </w:rPr>
            </w:pPr>
          </w:p>
        </w:tc>
        <w:tc>
          <w:tcPr>
            <w:tcW w:w="2513" w:type="dxa"/>
            <w:gridSpan w:val="2"/>
            <w:hideMark/>
          </w:tcPr>
          <w:p w14:paraId="356DA01E" w14:textId="77777777" w:rsidR="00EF2187" w:rsidRPr="00C453FE" w:rsidRDefault="00EF2187" w:rsidP="00EF2187">
            <w:pPr>
              <w:autoSpaceDE w:val="0"/>
              <w:autoSpaceDN w:val="0"/>
              <w:adjustRightInd w:val="0"/>
              <w:jc w:val="center"/>
              <w:rPr>
                <w:sz w:val="18"/>
                <w:szCs w:val="18"/>
              </w:rPr>
            </w:pPr>
            <w:r w:rsidRPr="00C453FE">
              <w:rPr>
                <w:sz w:val="18"/>
                <w:szCs w:val="18"/>
              </w:rPr>
              <w:t xml:space="preserve">                      (vardas ir pavardė)</w:t>
            </w:r>
          </w:p>
        </w:tc>
      </w:tr>
    </w:tbl>
    <w:p w14:paraId="4431CDEC" w14:textId="77777777" w:rsidR="00EF2187" w:rsidRPr="00C453FE" w:rsidRDefault="00EF2187" w:rsidP="00EF2187">
      <w:pPr>
        <w:ind w:left="6120"/>
      </w:pPr>
    </w:p>
    <w:p w14:paraId="3525BBFB" w14:textId="77777777" w:rsidR="00453D94" w:rsidRPr="00C453FE" w:rsidRDefault="00453D94">
      <w:r w:rsidRPr="00C453FE">
        <w:br w:type="page"/>
      </w:r>
    </w:p>
    <w:p w14:paraId="11F1A8E9" w14:textId="77777777" w:rsidR="00453D94" w:rsidRPr="00C453FE" w:rsidRDefault="00EF2187" w:rsidP="00453D94">
      <w:pPr>
        <w:ind w:left="6120" w:right="140"/>
        <w:jc w:val="right"/>
      </w:pPr>
      <w:r w:rsidRPr="00C453FE">
        <w:lastRenderedPageBreak/>
        <w:t>Biudžeto lėš</w:t>
      </w:r>
      <w:r w:rsidR="009A5488" w:rsidRPr="00C453FE">
        <w:t>ų naudojimo sutarties</w:t>
      </w:r>
    </w:p>
    <w:p w14:paraId="1507DFC3" w14:textId="49886E06" w:rsidR="00EF2187" w:rsidRPr="00C453FE" w:rsidRDefault="00EF2187" w:rsidP="00453D94">
      <w:pPr>
        <w:ind w:left="6120" w:right="140"/>
        <w:jc w:val="right"/>
      </w:pPr>
      <w:r w:rsidRPr="00C453FE">
        <w:t>2</w:t>
      </w:r>
      <w:r w:rsidR="009A5488" w:rsidRPr="00C453FE">
        <w:t xml:space="preserve"> priedas</w:t>
      </w:r>
    </w:p>
    <w:p w14:paraId="6A1FF9BA" w14:textId="77777777" w:rsidR="00EF2187" w:rsidRPr="00C453FE" w:rsidRDefault="00EF2187" w:rsidP="00EF2187">
      <w:pPr>
        <w:ind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766EA0" w:rsidRPr="00C453FE" w14:paraId="3F40BF46" w14:textId="77777777" w:rsidTr="00A942C7">
        <w:tc>
          <w:tcPr>
            <w:tcW w:w="9854" w:type="dxa"/>
            <w:tcBorders>
              <w:top w:val="single" w:sz="4" w:space="0" w:color="auto"/>
              <w:left w:val="single" w:sz="4" w:space="0" w:color="auto"/>
              <w:bottom w:val="single" w:sz="4" w:space="0" w:color="auto"/>
              <w:right w:val="single" w:sz="4" w:space="0" w:color="auto"/>
            </w:tcBorders>
          </w:tcPr>
          <w:p w14:paraId="67BC561F" w14:textId="77777777" w:rsidR="00EF2187" w:rsidRPr="00C453FE" w:rsidRDefault="00EF2187" w:rsidP="00EF2187">
            <w:pPr>
              <w:tabs>
                <w:tab w:val="left" w:pos="851"/>
              </w:tabs>
              <w:ind w:right="140"/>
            </w:pPr>
          </w:p>
        </w:tc>
      </w:tr>
    </w:tbl>
    <w:p w14:paraId="31F6BC5E" w14:textId="47A40C71" w:rsidR="00EF2187" w:rsidRPr="00C453FE" w:rsidRDefault="00EF2187" w:rsidP="00EF2187">
      <w:pPr>
        <w:tabs>
          <w:tab w:val="left" w:pos="851"/>
        </w:tabs>
        <w:ind w:right="140"/>
        <w:jc w:val="center"/>
        <w:rPr>
          <w:i/>
          <w:sz w:val="20"/>
          <w:szCs w:val="20"/>
        </w:rPr>
      </w:pPr>
      <w:r w:rsidRPr="00C453FE">
        <w:rPr>
          <w:i/>
        </w:rPr>
        <w:t>(projekto vykdytojo pavadinimas</w:t>
      </w:r>
      <w:r w:rsidR="00F53C78" w:rsidRPr="00C453FE">
        <w:rPr>
          <w:i/>
        </w:rPr>
        <w:t>, teisinė forma</w:t>
      </w:r>
      <w:r w:rsidRPr="00C453FE">
        <w:rPr>
          <w:i/>
        </w:rPr>
        <w:t>)</w:t>
      </w:r>
    </w:p>
    <w:p w14:paraId="61A5371E" w14:textId="77777777" w:rsidR="00EF2187" w:rsidRPr="00C453FE" w:rsidRDefault="00EF2187" w:rsidP="00EF2187">
      <w:pPr>
        <w:tabs>
          <w:tab w:val="left" w:pos="851"/>
        </w:tabs>
        <w:ind w:right="1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766EA0" w:rsidRPr="00C453FE" w14:paraId="30BC8CA0" w14:textId="77777777" w:rsidTr="00A942C7">
        <w:tc>
          <w:tcPr>
            <w:tcW w:w="9855" w:type="dxa"/>
            <w:tcBorders>
              <w:top w:val="single" w:sz="4" w:space="0" w:color="auto"/>
              <w:left w:val="single" w:sz="4" w:space="0" w:color="auto"/>
              <w:bottom w:val="single" w:sz="4" w:space="0" w:color="auto"/>
              <w:right w:val="single" w:sz="4" w:space="0" w:color="auto"/>
            </w:tcBorders>
          </w:tcPr>
          <w:p w14:paraId="1A4052FE" w14:textId="77777777" w:rsidR="00EF2187" w:rsidRPr="00C453FE" w:rsidRDefault="00EF2187" w:rsidP="00EF2187">
            <w:pPr>
              <w:tabs>
                <w:tab w:val="left" w:pos="851"/>
              </w:tabs>
              <w:spacing w:line="240" w:lineRule="atLeast"/>
              <w:ind w:right="140"/>
            </w:pPr>
          </w:p>
        </w:tc>
      </w:tr>
    </w:tbl>
    <w:p w14:paraId="4C6BB25C" w14:textId="77777777" w:rsidR="00EF2187" w:rsidRPr="00C453FE" w:rsidRDefault="00EF2187" w:rsidP="00EF2187">
      <w:pPr>
        <w:tabs>
          <w:tab w:val="left" w:pos="851"/>
        </w:tabs>
        <w:spacing w:line="240" w:lineRule="atLeast"/>
        <w:ind w:right="140" w:hanging="142"/>
        <w:jc w:val="center"/>
        <w:rPr>
          <w:i/>
          <w:sz w:val="20"/>
          <w:szCs w:val="20"/>
        </w:rPr>
      </w:pPr>
      <w:r w:rsidRPr="00C453FE">
        <w:rPr>
          <w:i/>
        </w:rPr>
        <w:t xml:space="preserve"> (projekto pavadinimas)</w:t>
      </w:r>
    </w:p>
    <w:p w14:paraId="5AA66443" w14:textId="77777777" w:rsidR="00EF2187" w:rsidRPr="00C453FE" w:rsidRDefault="00EF2187" w:rsidP="00EF2187">
      <w:pPr>
        <w:ind w:right="140"/>
        <w:jc w:val="center"/>
        <w:rPr>
          <w:b/>
          <w:bCs/>
        </w:rPr>
      </w:pPr>
    </w:p>
    <w:p w14:paraId="54E6ADEA" w14:textId="77777777" w:rsidR="007A4953" w:rsidRPr="00C453FE" w:rsidRDefault="007A4953" w:rsidP="007A4953">
      <w:pPr>
        <w:ind w:right="140"/>
        <w:jc w:val="center"/>
        <w:rPr>
          <w:b/>
          <w:bCs/>
          <w:szCs w:val="20"/>
        </w:rPr>
      </w:pPr>
      <w:r w:rsidRPr="00C453FE">
        <w:rPr>
          <w:b/>
          <w:bCs/>
          <w:szCs w:val="20"/>
        </w:rPr>
        <w:t>ANYKŠČIŲ RAJONO SAVIVALDYBĖS ADMINISTRACIJOS</w:t>
      </w:r>
    </w:p>
    <w:p w14:paraId="30AAC81E" w14:textId="77777777" w:rsidR="007A4953" w:rsidRPr="00C453FE" w:rsidRDefault="007A4953" w:rsidP="007A4953">
      <w:pPr>
        <w:ind w:right="140"/>
        <w:jc w:val="center"/>
        <w:rPr>
          <w:b/>
          <w:bCs/>
          <w:szCs w:val="20"/>
        </w:rPr>
      </w:pPr>
      <w:r w:rsidRPr="00C453FE">
        <w:rPr>
          <w:b/>
          <w:bCs/>
          <w:szCs w:val="20"/>
        </w:rPr>
        <w:t>SKYRIUI, ATSAKINGAM UŽ FINANSUS IR APSKAITĄ</w:t>
      </w:r>
    </w:p>
    <w:p w14:paraId="6BA7CA63" w14:textId="77777777" w:rsidR="007A4953" w:rsidRPr="00C453FE" w:rsidRDefault="007A4953" w:rsidP="00EF2187">
      <w:pPr>
        <w:ind w:right="140"/>
        <w:jc w:val="center"/>
        <w:rPr>
          <w:b/>
          <w:bCs/>
        </w:rPr>
      </w:pPr>
    </w:p>
    <w:p w14:paraId="4E864428" w14:textId="77777777" w:rsidR="00EF2187" w:rsidRPr="00C453FE" w:rsidRDefault="00EF2187" w:rsidP="00EF2187">
      <w:pPr>
        <w:ind w:right="140"/>
        <w:jc w:val="center"/>
        <w:rPr>
          <w:b/>
          <w:bCs/>
        </w:rPr>
      </w:pPr>
    </w:p>
    <w:p w14:paraId="433DCC2E" w14:textId="77777777" w:rsidR="00EF2187" w:rsidRPr="00C453FE" w:rsidRDefault="00EF2187" w:rsidP="00EF2187">
      <w:pPr>
        <w:ind w:right="140"/>
        <w:jc w:val="center"/>
        <w:rPr>
          <w:b/>
          <w:bCs/>
        </w:rPr>
      </w:pPr>
      <w:r w:rsidRPr="00C453FE">
        <w:rPr>
          <w:b/>
          <w:bCs/>
        </w:rPr>
        <w:t>PARAIŠKA LĖŠŲ POREIKIUI NR.</w:t>
      </w:r>
    </w:p>
    <w:p w14:paraId="34CEDD19" w14:textId="77777777" w:rsidR="00EF2187" w:rsidRPr="00C453FE" w:rsidRDefault="00EF2187" w:rsidP="00EF2187">
      <w:pPr>
        <w:ind w:right="140"/>
        <w:rPr>
          <w:b/>
          <w:bCs/>
        </w:rPr>
      </w:pPr>
    </w:p>
    <w:p w14:paraId="7F04E07E" w14:textId="77777777" w:rsidR="00EF2187" w:rsidRPr="00C453FE" w:rsidRDefault="00EF2187" w:rsidP="00EF2187">
      <w:pPr>
        <w:ind w:right="140"/>
        <w:jc w:val="center"/>
      </w:pPr>
      <w:r w:rsidRPr="00C453FE">
        <w:t>20_     m. _______________ ___d.</w:t>
      </w:r>
    </w:p>
    <w:p w14:paraId="79254EDC" w14:textId="77777777" w:rsidR="00EF2187" w:rsidRPr="00C453FE" w:rsidRDefault="00EF2187" w:rsidP="00EF2187">
      <w:pPr>
        <w:ind w:right="140"/>
        <w:jc w:val="center"/>
      </w:pPr>
    </w:p>
    <w:p w14:paraId="274F4F53" w14:textId="77777777" w:rsidR="00EF2187" w:rsidRPr="00C453FE" w:rsidRDefault="00EF2187" w:rsidP="00EF2187">
      <w:pPr>
        <w:ind w:right="140"/>
        <w:jc w:val="center"/>
      </w:pPr>
    </w:p>
    <w:p w14:paraId="28A2F14E" w14:textId="77777777" w:rsidR="00EF2187" w:rsidRPr="00C453FE" w:rsidRDefault="00EF2187" w:rsidP="00EF2187">
      <w:pPr>
        <w:ind w:right="140"/>
        <w:jc w:val="center"/>
      </w:pPr>
    </w:p>
    <w:p w14:paraId="0E100220" w14:textId="181D443E" w:rsidR="00EF2187" w:rsidRPr="00C453FE" w:rsidRDefault="00EF2187" w:rsidP="00EF2187">
      <w:pPr>
        <w:ind w:right="140"/>
        <w:rPr>
          <w:b/>
        </w:rPr>
      </w:pPr>
      <w:r w:rsidRPr="00C453FE">
        <w:rPr>
          <w:b/>
        </w:rPr>
        <w:t xml:space="preserve">Prašome skirtas lėšas pervesti į šią </w:t>
      </w:r>
      <w:r w:rsidR="00F53C78" w:rsidRPr="00C453FE">
        <w:rPr>
          <w:b/>
        </w:rPr>
        <w:t>finansų įstaigos</w:t>
      </w:r>
      <w:r w:rsidRPr="00C453FE">
        <w:rPr>
          <w:b/>
        </w:rPr>
        <w:t xml:space="preserve"> sąskaitą: LT</w:t>
      </w:r>
      <w:r w:rsidR="00F53C78" w:rsidRPr="00C453FE">
        <w:rPr>
          <w:b/>
        </w:rPr>
        <w:t xml:space="preserve"> </w:t>
      </w:r>
      <w:r w:rsidR="00F53C78" w:rsidRPr="00C453FE">
        <w:rPr>
          <w:bCs/>
          <w:i/>
          <w:iCs/>
        </w:rPr>
        <w:t>(turi sutapti su sąskaita nurodyta sutartyje)</w:t>
      </w:r>
    </w:p>
    <w:p w14:paraId="172E2F5D" w14:textId="77777777" w:rsidR="00EF2187" w:rsidRPr="00C453FE" w:rsidRDefault="00EF2187" w:rsidP="00EF2187">
      <w:pPr>
        <w:ind w:right="140"/>
        <w:rPr>
          <w:b/>
          <w:bCs/>
        </w:rPr>
      </w:pPr>
    </w:p>
    <w:p w14:paraId="61DBBCEE" w14:textId="77777777" w:rsidR="00EF2187" w:rsidRPr="00C453FE" w:rsidRDefault="00EF2187" w:rsidP="00EF2187">
      <w:pPr>
        <w:ind w:right="140"/>
      </w:pPr>
    </w:p>
    <w:tbl>
      <w:tblPr>
        <w:tblW w:w="97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26"/>
        <w:gridCol w:w="1443"/>
        <w:gridCol w:w="1623"/>
        <w:gridCol w:w="1623"/>
      </w:tblGrid>
      <w:tr w:rsidR="00766EA0" w:rsidRPr="00C453FE" w14:paraId="17AB6E81" w14:textId="77777777" w:rsidTr="00A942C7">
        <w:trPr>
          <w:trHeight w:val="502"/>
        </w:trPr>
        <w:tc>
          <w:tcPr>
            <w:tcW w:w="721" w:type="dxa"/>
            <w:tcBorders>
              <w:top w:val="single" w:sz="4" w:space="0" w:color="auto"/>
              <w:left w:val="single" w:sz="4" w:space="0" w:color="auto"/>
              <w:bottom w:val="single" w:sz="4" w:space="0" w:color="auto"/>
              <w:right w:val="single" w:sz="4" w:space="0" w:color="auto"/>
            </w:tcBorders>
            <w:hideMark/>
          </w:tcPr>
          <w:p w14:paraId="45EBCE80" w14:textId="77777777" w:rsidR="00EF2187" w:rsidRPr="00C453FE" w:rsidRDefault="00EF2187" w:rsidP="00EF2187">
            <w:pPr>
              <w:ind w:right="140"/>
              <w:rPr>
                <w:b/>
                <w:bCs/>
              </w:rPr>
            </w:pPr>
            <w:r w:rsidRPr="00C453FE">
              <w:rPr>
                <w:b/>
                <w:bCs/>
              </w:rPr>
              <w:t>Eil.</w:t>
            </w:r>
          </w:p>
          <w:p w14:paraId="025DEEC1" w14:textId="77777777" w:rsidR="00EF2187" w:rsidRPr="00C453FE" w:rsidRDefault="00EF2187" w:rsidP="00EF2187">
            <w:pPr>
              <w:ind w:right="140"/>
              <w:rPr>
                <w:b/>
                <w:bCs/>
              </w:rPr>
            </w:pPr>
            <w:r w:rsidRPr="00C453FE">
              <w:rPr>
                <w:b/>
                <w:bCs/>
              </w:rPr>
              <w:t>Nr.</w:t>
            </w:r>
          </w:p>
        </w:tc>
        <w:tc>
          <w:tcPr>
            <w:tcW w:w="4328" w:type="dxa"/>
            <w:tcBorders>
              <w:top w:val="single" w:sz="4" w:space="0" w:color="auto"/>
              <w:left w:val="single" w:sz="4" w:space="0" w:color="auto"/>
              <w:bottom w:val="single" w:sz="4" w:space="0" w:color="auto"/>
              <w:right w:val="single" w:sz="4" w:space="0" w:color="auto"/>
            </w:tcBorders>
            <w:hideMark/>
          </w:tcPr>
          <w:p w14:paraId="689D04F4" w14:textId="77777777" w:rsidR="00EF2187" w:rsidRPr="00C453FE" w:rsidRDefault="00EF2187" w:rsidP="00EF2187">
            <w:pPr>
              <w:ind w:right="140"/>
              <w:rPr>
                <w:b/>
                <w:bCs/>
              </w:rPr>
            </w:pPr>
            <w:r w:rsidRPr="00C453FE">
              <w:rPr>
                <w:b/>
                <w:bCs/>
              </w:rPr>
              <w:t>Programos pavadinimas,</w:t>
            </w:r>
          </w:p>
          <w:p w14:paraId="6AD3F03D" w14:textId="77777777" w:rsidR="00EF2187" w:rsidRPr="00C453FE" w:rsidRDefault="00EF2187" w:rsidP="00EF2187">
            <w:pPr>
              <w:ind w:right="140"/>
              <w:rPr>
                <w:b/>
                <w:bCs/>
              </w:rPr>
            </w:pPr>
            <w:r w:rsidRPr="00C453FE">
              <w:rPr>
                <w:b/>
                <w:bCs/>
              </w:rPr>
              <w:t>kodas, funkcijos kodas</w:t>
            </w:r>
          </w:p>
        </w:tc>
        <w:tc>
          <w:tcPr>
            <w:tcW w:w="1443" w:type="dxa"/>
            <w:tcBorders>
              <w:top w:val="single" w:sz="4" w:space="0" w:color="auto"/>
              <w:left w:val="single" w:sz="4" w:space="0" w:color="auto"/>
              <w:bottom w:val="single" w:sz="4" w:space="0" w:color="auto"/>
              <w:right w:val="single" w:sz="4" w:space="0" w:color="auto"/>
            </w:tcBorders>
            <w:hideMark/>
          </w:tcPr>
          <w:p w14:paraId="5FB43EB5" w14:textId="77777777" w:rsidR="00EF2187" w:rsidRPr="00C453FE" w:rsidRDefault="00EF2187" w:rsidP="00EF2187">
            <w:pPr>
              <w:ind w:right="140"/>
              <w:rPr>
                <w:b/>
                <w:bCs/>
              </w:rPr>
            </w:pPr>
            <w:r w:rsidRPr="00C453FE">
              <w:rPr>
                <w:b/>
                <w:bCs/>
              </w:rPr>
              <w:t xml:space="preserve">Numatyta </w:t>
            </w:r>
          </w:p>
          <w:p w14:paraId="20D68AFC" w14:textId="77777777" w:rsidR="00EF2187" w:rsidRPr="00C453FE" w:rsidRDefault="00EF2187" w:rsidP="00EF2187">
            <w:pPr>
              <w:ind w:right="140"/>
              <w:rPr>
                <w:b/>
                <w:bCs/>
              </w:rPr>
            </w:pPr>
            <w:r w:rsidRPr="00C453FE">
              <w:rPr>
                <w:b/>
                <w:bCs/>
              </w:rPr>
              <w:t>sąmatoje</w:t>
            </w:r>
          </w:p>
        </w:tc>
        <w:tc>
          <w:tcPr>
            <w:tcW w:w="1623" w:type="dxa"/>
            <w:tcBorders>
              <w:top w:val="single" w:sz="4" w:space="0" w:color="auto"/>
              <w:left w:val="single" w:sz="4" w:space="0" w:color="auto"/>
              <w:bottom w:val="single" w:sz="4" w:space="0" w:color="auto"/>
              <w:right w:val="single" w:sz="4" w:space="0" w:color="auto"/>
            </w:tcBorders>
            <w:hideMark/>
          </w:tcPr>
          <w:p w14:paraId="619EA83B" w14:textId="77777777" w:rsidR="00EF2187" w:rsidRPr="00C453FE" w:rsidRDefault="00EF2187" w:rsidP="00EF2187">
            <w:pPr>
              <w:ind w:right="140"/>
              <w:rPr>
                <w:b/>
                <w:bCs/>
              </w:rPr>
            </w:pPr>
            <w:r w:rsidRPr="00C453FE">
              <w:rPr>
                <w:b/>
                <w:bCs/>
              </w:rPr>
              <w:t xml:space="preserve">Gauti </w:t>
            </w:r>
          </w:p>
          <w:p w14:paraId="1EA8D29A" w14:textId="77777777" w:rsidR="00EF2187" w:rsidRPr="00C453FE" w:rsidRDefault="00EF2187" w:rsidP="00EF2187">
            <w:pPr>
              <w:ind w:right="140"/>
              <w:rPr>
                <w:b/>
                <w:bCs/>
              </w:rPr>
            </w:pPr>
            <w:r w:rsidRPr="00C453FE">
              <w:rPr>
                <w:b/>
                <w:bCs/>
              </w:rPr>
              <w:t>asignavimai</w:t>
            </w:r>
          </w:p>
        </w:tc>
        <w:tc>
          <w:tcPr>
            <w:tcW w:w="1623" w:type="dxa"/>
            <w:tcBorders>
              <w:top w:val="single" w:sz="4" w:space="0" w:color="auto"/>
              <w:left w:val="single" w:sz="4" w:space="0" w:color="auto"/>
              <w:bottom w:val="single" w:sz="4" w:space="0" w:color="auto"/>
              <w:right w:val="single" w:sz="4" w:space="0" w:color="auto"/>
            </w:tcBorders>
          </w:tcPr>
          <w:p w14:paraId="4DA41864" w14:textId="77777777" w:rsidR="00EF2187" w:rsidRPr="00C453FE" w:rsidRDefault="00EF2187" w:rsidP="00EF2187">
            <w:pPr>
              <w:ind w:right="140"/>
              <w:rPr>
                <w:b/>
                <w:bCs/>
              </w:rPr>
            </w:pPr>
            <w:r w:rsidRPr="00C453FE">
              <w:rPr>
                <w:b/>
                <w:bCs/>
              </w:rPr>
              <w:t>Prašomų lėšų suma</w:t>
            </w:r>
          </w:p>
          <w:p w14:paraId="2B4881E1" w14:textId="77777777" w:rsidR="00EF2187" w:rsidRPr="00C453FE" w:rsidRDefault="00EF2187" w:rsidP="00EF2187">
            <w:pPr>
              <w:ind w:right="140"/>
              <w:rPr>
                <w:b/>
                <w:bCs/>
              </w:rPr>
            </w:pPr>
          </w:p>
        </w:tc>
      </w:tr>
      <w:tr w:rsidR="00766EA0" w:rsidRPr="00C453FE" w14:paraId="1B7EBE70" w14:textId="77777777" w:rsidTr="00A942C7">
        <w:trPr>
          <w:trHeight w:val="662"/>
        </w:trPr>
        <w:tc>
          <w:tcPr>
            <w:tcW w:w="721" w:type="dxa"/>
            <w:tcBorders>
              <w:top w:val="single" w:sz="4" w:space="0" w:color="auto"/>
              <w:left w:val="single" w:sz="4" w:space="0" w:color="auto"/>
              <w:bottom w:val="single" w:sz="4" w:space="0" w:color="auto"/>
              <w:right w:val="single" w:sz="4" w:space="0" w:color="auto"/>
            </w:tcBorders>
            <w:hideMark/>
          </w:tcPr>
          <w:p w14:paraId="26BB1592" w14:textId="77777777" w:rsidR="00EF2187" w:rsidRPr="00C453FE" w:rsidRDefault="00EF2187" w:rsidP="00EF2187">
            <w:pPr>
              <w:ind w:right="140"/>
            </w:pPr>
            <w:r w:rsidRPr="00C453FE">
              <w:t>1.</w:t>
            </w:r>
          </w:p>
        </w:tc>
        <w:tc>
          <w:tcPr>
            <w:tcW w:w="4328" w:type="dxa"/>
            <w:tcBorders>
              <w:top w:val="single" w:sz="4" w:space="0" w:color="auto"/>
              <w:left w:val="single" w:sz="4" w:space="0" w:color="auto"/>
              <w:bottom w:val="single" w:sz="4" w:space="0" w:color="auto"/>
              <w:right w:val="single" w:sz="4" w:space="0" w:color="auto"/>
            </w:tcBorders>
            <w:hideMark/>
          </w:tcPr>
          <w:p w14:paraId="7237392F" w14:textId="7346E341" w:rsidR="00EF2187" w:rsidRPr="00C453FE" w:rsidRDefault="00EF2187" w:rsidP="00723971">
            <w:pPr>
              <w:ind w:right="140"/>
              <w:rPr>
                <w:b/>
              </w:rPr>
            </w:pPr>
            <w:r w:rsidRPr="00C453FE">
              <w:t xml:space="preserve"> 1 programos „Darnios kurortinės plėtros programa“ </w:t>
            </w:r>
            <w:r w:rsidR="007452B4" w:rsidRPr="00C453FE">
              <w:t>priemonė</w:t>
            </w:r>
            <w:r w:rsidRPr="00C453FE">
              <w:rPr>
                <w:bCs/>
              </w:rPr>
              <w:t xml:space="preserve"> </w:t>
            </w:r>
            <w:r w:rsidR="007452B4" w:rsidRPr="00C453FE">
              <w:rPr>
                <w:bCs/>
              </w:rPr>
              <w:t>„</w:t>
            </w:r>
            <w:r w:rsidRPr="00C453FE">
              <w:rPr>
                <w:bCs/>
              </w:rPr>
              <w:t>L</w:t>
            </w:r>
            <w:r w:rsidR="009919E8" w:rsidRPr="00C453FE">
              <w:rPr>
                <w:bCs/>
              </w:rPr>
              <w:t>ei</w:t>
            </w:r>
            <w:r w:rsidRPr="00C453FE">
              <w:rPr>
                <w:bCs/>
              </w:rPr>
              <w:t xml:space="preserve">dybinių </w:t>
            </w:r>
            <w:r w:rsidR="00DF1912" w:rsidRPr="00C453FE">
              <w:rPr>
                <w:bCs/>
              </w:rPr>
              <w:t>ir literatūr</w:t>
            </w:r>
            <w:r w:rsidR="009919E8" w:rsidRPr="00C453FE">
              <w:rPr>
                <w:bCs/>
              </w:rPr>
              <w:t>os</w:t>
            </w:r>
            <w:r w:rsidR="00DF1912" w:rsidRPr="00C453FE">
              <w:rPr>
                <w:bCs/>
              </w:rPr>
              <w:t xml:space="preserve"> </w:t>
            </w:r>
            <w:r w:rsidRPr="00C453FE">
              <w:rPr>
                <w:bCs/>
              </w:rPr>
              <w:t>veiklų</w:t>
            </w:r>
            <w:r w:rsidR="00723971" w:rsidRPr="00C453FE">
              <w:rPr>
                <w:bCs/>
              </w:rPr>
              <w:t xml:space="preserve"> </w:t>
            </w:r>
            <w:r w:rsidRPr="00C453FE">
              <w:rPr>
                <w:bCs/>
              </w:rPr>
              <w:t>įgyvendinimas</w:t>
            </w:r>
            <w:r w:rsidR="007452B4" w:rsidRPr="00C453FE">
              <w:rPr>
                <w:bCs/>
              </w:rPr>
              <w:t>“ 1.1.2.07</w:t>
            </w:r>
          </w:p>
        </w:tc>
        <w:tc>
          <w:tcPr>
            <w:tcW w:w="1443" w:type="dxa"/>
            <w:tcBorders>
              <w:top w:val="single" w:sz="4" w:space="0" w:color="auto"/>
              <w:left w:val="single" w:sz="4" w:space="0" w:color="auto"/>
              <w:bottom w:val="single" w:sz="4" w:space="0" w:color="auto"/>
              <w:right w:val="single" w:sz="4" w:space="0" w:color="auto"/>
            </w:tcBorders>
          </w:tcPr>
          <w:p w14:paraId="4B99B44A" w14:textId="77777777" w:rsidR="00EF2187" w:rsidRPr="00C453FE" w:rsidRDefault="00EF2187" w:rsidP="00EF2187">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62A64A3B" w14:textId="77777777" w:rsidR="00EF2187" w:rsidRPr="00C453FE" w:rsidRDefault="00EF2187" w:rsidP="00EF2187">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207AA0FD" w14:textId="77777777" w:rsidR="00EF2187" w:rsidRPr="00C453FE" w:rsidRDefault="00EF2187" w:rsidP="00EF2187">
            <w:pPr>
              <w:ind w:right="140"/>
              <w:rPr>
                <w:b/>
              </w:rPr>
            </w:pPr>
          </w:p>
        </w:tc>
      </w:tr>
      <w:tr w:rsidR="00766EA0" w:rsidRPr="00C453FE" w14:paraId="58A57913" w14:textId="77777777" w:rsidTr="00A942C7">
        <w:trPr>
          <w:trHeight w:val="368"/>
        </w:trPr>
        <w:tc>
          <w:tcPr>
            <w:tcW w:w="721" w:type="dxa"/>
            <w:tcBorders>
              <w:top w:val="single" w:sz="4" w:space="0" w:color="auto"/>
              <w:left w:val="single" w:sz="4" w:space="0" w:color="auto"/>
              <w:bottom w:val="single" w:sz="4" w:space="0" w:color="auto"/>
              <w:right w:val="single" w:sz="4" w:space="0" w:color="auto"/>
            </w:tcBorders>
            <w:hideMark/>
          </w:tcPr>
          <w:p w14:paraId="685C8ED3" w14:textId="77777777" w:rsidR="00EF2187" w:rsidRPr="00C453FE" w:rsidRDefault="00EF2187" w:rsidP="00EF2187">
            <w:pPr>
              <w:ind w:right="140"/>
            </w:pPr>
            <w:r w:rsidRPr="00C453FE">
              <w:t>2.</w:t>
            </w:r>
          </w:p>
        </w:tc>
        <w:tc>
          <w:tcPr>
            <w:tcW w:w="4328" w:type="dxa"/>
            <w:tcBorders>
              <w:top w:val="single" w:sz="4" w:space="0" w:color="auto"/>
              <w:left w:val="single" w:sz="4" w:space="0" w:color="auto"/>
              <w:bottom w:val="single" w:sz="4" w:space="0" w:color="auto"/>
              <w:right w:val="single" w:sz="4" w:space="0" w:color="auto"/>
            </w:tcBorders>
            <w:hideMark/>
          </w:tcPr>
          <w:p w14:paraId="41E02113" w14:textId="77777777" w:rsidR="00EF2187" w:rsidRPr="00C453FE" w:rsidRDefault="00EF2187" w:rsidP="00EF2187">
            <w:pPr>
              <w:ind w:right="140"/>
              <w:rPr>
                <w:b/>
              </w:rPr>
            </w:pPr>
            <w:r w:rsidRPr="00C453FE">
              <w:t xml:space="preserve"> </w:t>
            </w:r>
          </w:p>
        </w:tc>
        <w:tc>
          <w:tcPr>
            <w:tcW w:w="1443" w:type="dxa"/>
            <w:tcBorders>
              <w:top w:val="single" w:sz="4" w:space="0" w:color="auto"/>
              <w:left w:val="single" w:sz="4" w:space="0" w:color="auto"/>
              <w:bottom w:val="single" w:sz="4" w:space="0" w:color="auto"/>
              <w:right w:val="single" w:sz="4" w:space="0" w:color="auto"/>
            </w:tcBorders>
          </w:tcPr>
          <w:p w14:paraId="4E61A95F" w14:textId="77777777" w:rsidR="00EF2187" w:rsidRPr="00C453FE" w:rsidRDefault="00EF2187" w:rsidP="00EF2187">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13AB88B1" w14:textId="77777777" w:rsidR="00EF2187" w:rsidRPr="00C453FE" w:rsidRDefault="00EF2187" w:rsidP="00EF2187">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36A7A659" w14:textId="77777777" w:rsidR="00EF2187" w:rsidRPr="00C453FE" w:rsidRDefault="00EF2187" w:rsidP="00EF2187">
            <w:pPr>
              <w:ind w:right="140"/>
              <w:rPr>
                <w:b/>
              </w:rPr>
            </w:pPr>
          </w:p>
        </w:tc>
      </w:tr>
      <w:tr w:rsidR="00766EA0" w:rsidRPr="00C453FE" w14:paraId="35D9100A" w14:textId="77777777" w:rsidTr="00A942C7">
        <w:trPr>
          <w:trHeight w:val="368"/>
        </w:trPr>
        <w:tc>
          <w:tcPr>
            <w:tcW w:w="721" w:type="dxa"/>
            <w:tcBorders>
              <w:top w:val="single" w:sz="4" w:space="0" w:color="auto"/>
              <w:left w:val="single" w:sz="4" w:space="0" w:color="auto"/>
              <w:bottom w:val="single" w:sz="4" w:space="0" w:color="auto"/>
              <w:right w:val="single" w:sz="4" w:space="0" w:color="auto"/>
            </w:tcBorders>
          </w:tcPr>
          <w:p w14:paraId="5F22B873" w14:textId="77777777" w:rsidR="00EF2187" w:rsidRPr="00C453FE" w:rsidRDefault="00EF2187" w:rsidP="00EF2187">
            <w:pPr>
              <w:ind w:right="140"/>
              <w:rPr>
                <w:b/>
              </w:rPr>
            </w:pPr>
          </w:p>
        </w:tc>
        <w:tc>
          <w:tcPr>
            <w:tcW w:w="4328" w:type="dxa"/>
            <w:tcBorders>
              <w:top w:val="single" w:sz="4" w:space="0" w:color="auto"/>
              <w:left w:val="single" w:sz="4" w:space="0" w:color="auto"/>
              <w:bottom w:val="single" w:sz="4" w:space="0" w:color="auto"/>
              <w:right w:val="single" w:sz="4" w:space="0" w:color="auto"/>
            </w:tcBorders>
            <w:hideMark/>
          </w:tcPr>
          <w:p w14:paraId="520AF8DB" w14:textId="77777777" w:rsidR="00EF2187" w:rsidRPr="00C453FE" w:rsidRDefault="00EF2187" w:rsidP="00EF2187">
            <w:pPr>
              <w:ind w:right="140"/>
              <w:jc w:val="center"/>
            </w:pPr>
            <w:r w:rsidRPr="00C453FE">
              <w:rPr>
                <w:b/>
              </w:rPr>
              <w:t>Iš viso:</w:t>
            </w:r>
          </w:p>
        </w:tc>
        <w:tc>
          <w:tcPr>
            <w:tcW w:w="1443" w:type="dxa"/>
            <w:tcBorders>
              <w:top w:val="single" w:sz="4" w:space="0" w:color="auto"/>
              <w:left w:val="single" w:sz="4" w:space="0" w:color="auto"/>
              <w:bottom w:val="single" w:sz="4" w:space="0" w:color="auto"/>
              <w:right w:val="single" w:sz="4" w:space="0" w:color="auto"/>
            </w:tcBorders>
          </w:tcPr>
          <w:p w14:paraId="09F9C4AD" w14:textId="77777777" w:rsidR="00EF2187" w:rsidRPr="00C453FE" w:rsidRDefault="00EF2187" w:rsidP="00EF2187">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4DFACF87" w14:textId="77777777" w:rsidR="00EF2187" w:rsidRPr="00C453FE" w:rsidRDefault="00EF2187" w:rsidP="00EF2187">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29F84E1A" w14:textId="77777777" w:rsidR="00EF2187" w:rsidRPr="00C453FE" w:rsidRDefault="00EF2187" w:rsidP="00EF2187">
            <w:pPr>
              <w:ind w:right="140"/>
              <w:rPr>
                <w:b/>
              </w:rPr>
            </w:pPr>
          </w:p>
        </w:tc>
      </w:tr>
    </w:tbl>
    <w:p w14:paraId="63492C3E" w14:textId="77777777" w:rsidR="00EF2187" w:rsidRPr="00C453FE" w:rsidRDefault="00EF2187" w:rsidP="00EF2187">
      <w:pPr>
        <w:ind w:right="140"/>
        <w:rPr>
          <w:i/>
          <w:sz w:val="20"/>
          <w:szCs w:val="20"/>
        </w:rPr>
      </w:pPr>
    </w:p>
    <w:p w14:paraId="093333D9" w14:textId="77777777" w:rsidR="00EF2187" w:rsidRPr="00C453FE" w:rsidRDefault="00EF2187" w:rsidP="00EF2187">
      <w:pPr>
        <w:ind w:right="140"/>
      </w:pPr>
    </w:p>
    <w:p w14:paraId="0C58BFD6" w14:textId="77777777" w:rsidR="00EF2187" w:rsidRPr="00C453FE" w:rsidRDefault="00EF2187" w:rsidP="00EF2187">
      <w:pPr>
        <w:ind w:right="140"/>
      </w:pPr>
    </w:p>
    <w:p w14:paraId="43C42A77" w14:textId="77777777" w:rsidR="00EF2187" w:rsidRPr="00C453FE" w:rsidRDefault="00EF2187" w:rsidP="00EF2187">
      <w:pPr>
        <w:ind w:right="140"/>
      </w:pPr>
    </w:p>
    <w:p w14:paraId="579DFA22" w14:textId="77777777" w:rsidR="00EF2187" w:rsidRPr="00C453FE" w:rsidRDefault="00EF2187" w:rsidP="00EF2187">
      <w:pPr>
        <w:ind w:right="140"/>
      </w:pPr>
    </w:p>
    <w:p w14:paraId="6291E190" w14:textId="77777777" w:rsidR="00EF2187" w:rsidRPr="00C453FE" w:rsidRDefault="00EF2187" w:rsidP="00EF2187">
      <w:pPr>
        <w:ind w:right="140"/>
      </w:pPr>
      <w:r w:rsidRPr="00C453FE">
        <w:t>Projekto vykdytojo vadovas                   _________________</w:t>
      </w:r>
      <w:r w:rsidRPr="00C453FE">
        <w:tab/>
        <w:t>________________</w:t>
      </w:r>
    </w:p>
    <w:p w14:paraId="11872AC8" w14:textId="77777777" w:rsidR="00EF2187" w:rsidRPr="00C453FE" w:rsidRDefault="00EF2187" w:rsidP="00EF2187">
      <w:pPr>
        <w:ind w:right="140"/>
        <w:rPr>
          <w:i/>
        </w:rPr>
      </w:pPr>
      <w:r w:rsidRPr="00C453FE">
        <w:tab/>
      </w:r>
      <w:r w:rsidRPr="00C453FE">
        <w:tab/>
        <w:t xml:space="preserve">                              </w:t>
      </w:r>
      <w:r w:rsidRPr="00C453FE">
        <w:rPr>
          <w:i/>
        </w:rPr>
        <w:t>(parašas)</w:t>
      </w:r>
      <w:r w:rsidRPr="00C453FE">
        <w:rPr>
          <w:i/>
        </w:rPr>
        <w:tab/>
        <w:t xml:space="preserve">  (vardas, pavardė)</w:t>
      </w:r>
    </w:p>
    <w:p w14:paraId="0980E97D" w14:textId="77777777" w:rsidR="00901934" w:rsidRPr="00C453FE" w:rsidRDefault="00901934" w:rsidP="00901934">
      <w:pPr>
        <w:ind w:right="140"/>
        <w:jc w:val="right"/>
      </w:pPr>
    </w:p>
    <w:p w14:paraId="318A280B" w14:textId="77777777" w:rsidR="00901934" w:rsidRPr="00C453FE" w:rsidRDefault="00901934" w:rsidP="00901934">
      <w:pPr>
        <w:ind w:right="140"/>
        <w:jc w:val="right"/>
      </w:pPr>
    </w:p>
    <w:p w14:paraId="3EC57459" w14:textId="3A1871F3" w:rsidR="00453D94" w:rsidRPr="00C453FE" w:rsidRDefault="00453D94">
      <w:r w:rsidRPr="00C453FE">
        <w:br w:type="page"/>
      </w:r>
    </w:p>
    <w:p w14:paraId="070DDE5E" w14:textId="77777777" w:rsidR="00453D94" w:rsidRPr="00C453FE" w:rsidRDefault="00DF5F18" w:rsidP="00453D94">
      <w:pPr>
        <w:ind w:left="6120" w:right="140"/>
        <w:jc w:val="right"/>
      </w:pPr>
      <w:r w:rsidRPr="00C453FE">
        <w:lastRenderedPageBreak/>
        <w:t>Biudžeto lėšų naudojimo sutarties</w:t>
      </w:r>
    </w:p>
    <w:p w14:paraId="46839438" w14:textId="6496C4EF" w:rsidR="00DF5F18" w:rsidRPr="00C453FE" w:rsidRDefault="00DF5F18" w:rsidP="00453D94">
      <w:pPr>
        <w:ind w:left="6120" w:right="140"/>
        <w:jc w:val="right"/>
      </w:pPr>
      <w:r w:rsidRPr="00C453FE">
        <w:t xml:space="preserve">3 </w:t>
      </w:r>
      <w:r w:rsidR="00D95EB6" w:rsidRPr="00C453FE">
        <w:t>priedas</w:t>
      </w:r>
    </w:p>
    <w:p w14:paraId="40DA11EB" w14:textId="77777777" w:rsidR="00DF5F18" w:rsidRPr="00C453FE" w:rsidRDefault="00DF5F18" w:rsidP="00DF5F18">
      <w:pPr>
        <w:ind w:left="6120"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766EA0" w:rsidRPr="00C453FE" w14:paraId="3670D3D1" w14:textId="77777777" w:rsidTr="00A942C7">
        <w:tc>
          <w:tcPr>
            <w:tcW w:w="9242" w:type="dxa"/>
            <w:tcBorders>
              <w:top w:val="single" w:sz="4" w:space="0" w:color="auto"/>
              <w:left w:val="single" w:sz="4" w:space="0" w:color="auto"/>
              <w:bottom w:val="single" w:sz="4" w:space="0" w:color="auto"/>
              <w:right w:val="single" w:sz="4" w:space="0" w:color="auto"/>
            </w:tcBorders>
          </w:tcPr>
          <w:p w14:paraId="08EE3B97" w14:textId="77777777" w:rsidR="00DF5F18" w:rsidRPr="00C453FE" w:rsidRDefault="00DF5F18" w:rsidP="00DF5F18">
            <w:pPr>
              <w:tabs>
                <w:tab w:val="left" w:pos="851"/>
              </w:tabs>
              <w:ind w:right="140"/>
            </w:pPr>
          </w:p>
        </w:tc>
      </w:tr>
    </w:tbl>
    <w:p w14:paraId="217AC91A" w14:textId="77777777" w:rsidR="00DF5F18" w:rsidRPr="00C453FE" w:rsidRDefault="00DF5F18" w:rsidP="00DF5F18">
      <w:pPr>
        <w:tabs>
          <w:tab w:val="left" w:pos="851"/>
        </w:tabs>
        <w:ind w:right="140"/>
        <w:jc w:val="center"/>
        <w:rPr>
          <w:i/>
          <w:sz w:val="20"/>
          <w:szCs w:val="20"/>
        </w:rPr>
      </w:pPr>
      <w:r w:rsidRPr="00C453FE">
        <w:rPr>
          <w:i/>
        </w:rPr>
        <w:t>(projekto vykdytojo pavadinimas)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766EA0" w:rsidRPr="00C453FE" w14:paraId="4F9F60DE" w14:textId="77777777" w:rsidTr="00A942C7">
        <w:tc>
          <w:tcPr>
            <w:tcW w:w="9242" w:type="dxa"/>
            <w:tcBorders>
              <w:top w:val="single" w:sz="4" w:space="0" w:color="auto"/>
              <w:left w:val="single" w:sz="4" w:space="0" w:color="auto"/>
              <w:bottom w:val="single" w:sz="4" w:space="0" w:color="auto"/>
              <w:right w:val="single" w:sz="4" w:space="0" w:color="auto"/>
            </w:tcBorders>
          </w:tcPr>
          <w:p w14:paraId="7E81AB8E" w14:textId="77777777" w:rsidR="00DF5F18" w:rsidRPr="00C453FE" w:rsidRDefault="00DF5F18" w:rsidP="00DF5F18">
            <w:pPr>
              <w:tabs>
                <w:tab w:val="left" w:pos="851"/>
              </w:tabs>
              <w:spacing w:line="240" w:lineRule="atLeast"/>
              <w:ind w:right="140"/>
            </w:pPr>
          </w:p>
        </w:tc>
      </w:tr>
    </w:tbl>
    <w:p w14:paraId="30540F46" w14:textId="77777777" w:rsidR="00DF5F18" w:rsidRPr="00C453FE" w:rsidRDefault="00DF5F18" w:rsidP="00DF5F18">
      <w:pPr>
        <w:tabs>
          <w:tab w:val="left" w:pos="851"/>
        </w:tabs>
        <w:spacing w:line="240" w:lineRule="atLeast"/>
        <w:ind w:right="140" w:hanging="142"/>
        <w:jc w:val="center"/>
        <w:rPr>
          <w:i/>
          <w:sz w:val="20"/>
          <w:szCs w:val="20"/>
        </w:rPr>
      </w:pPr>
      <w:r w:rsidRPr="00C453FE">
        <w:rPr>
          <w:i/>
        </w:rPr>
        <w:t xml:space="preserve"> (projekto pavadinimas)</w:t>
      </w:r>
    </w:p>
    <w:p w14:paraId="23DAB61D" w14:textId="77777777" w:rsidR="00DF5F18" w:rsidRPr="00C453FE" w:rsidRDefault="00DF5F18" w:rsidP="00DF5F18">
      <w:pPr>
        <w:tabs>
          <w:tab w:val="left" w:pos="851"/>
        </w:tabs>
        <w:spacing w:line="240" w:lineRule="atLeast"/>
        <w:ind w:right="140" w:hanging="142"/>
        <w:jc w:val="center"/>
        <w:rPr>
          <w:i/>
        </w:rPr>
      </w:pPr>
    </w:p>
    <w:p w14:paraId="18894D88" w14:textId="77777777" w:rsidR="00DF5F18" w:rsidRPr="00C453FE" w:rsidRDefault="00DF5F18" w:rsidP="00DF5F18">
      <w:pPr>
        <w:tabs>
          <w:tab w:val="left" w:pos="851"/>
        </w:tabs>
        <w:spacing w:line="240" w:lineRule="atLeast"/>
        <w:ind w:right="140" w:hanging="142"/>
        <w:jc w:val="center"/>
        <w:rPr>
          <w:b/>
        </w:rPr>
      </w:pPr>
      <w:r w:rsidRPr="00C453FE">
        <w:rPr>
          <w:b/>
        </w:rPr>
        <w:t>Projekto finansavimo ____________ sutartis Nr. _____</w:t>
      </w:r>
    </w:p>
    <w:p w14:paraId="66700976" w14:textId="77777777" w:rsidR="00DF5F18" w:rsidRPr="00C453FE" w:rsidRDefault="00DF5F18" w:rsidP="00DF5F18">
      <w:pPr>
        <w:tabs>
          <w:tab w:val="left" w:pos="851"/>
        </w:tabs>
        <w:spacing w:line="240" w:lineRule="atLeast"/>
        <w:ind w:right="140" w:hanging="142"/>
        <w:jc w:val="center"/>
        <w:rPr>
          <w:i/>
        </w:rPr>
      </w:pPr>
      <w:r w:rsidRPr="00C453FE">
        <w:rPr>
          <w:i/>
        </w:rPr>
        <w:t xml:space="preserve">                                             (data)                               (numeris)</w:t>
      </w:r>
    </w:p>
    <w:p w14:paraId="7327D067" w14:textId="77777777" w:rsidR="00DF5F18" w:rsidRPr="00C453FE" w:rsidRDefault="00DF5F18" w:rsidP="00DF5F18">
      <w:pPr>
        <w:ind w:right="140"/>
        <w:rPr>
          <w:b/>
          <w:bCs/>
        </w:rPr>
      </w:pPr>
    </w:p>
    <w:p w14:paraId="6119176B" w14:textId="77777777" w:rsidR="007A4953" w:rsidRPr="00C453FE" w:rsidRDefault="007A4953" w:rsidP="007A4953">
      <w:pPr>
        <w:ind w:right="140"/>
        <w:jc w:val="center"/>
        <w:rPr>
          <w:b/>
          <w:bCs/>
        </w:rPr>
      </w:pPr>
      <w:r w:rsidRPr="00C453FE">
        <w:rPr>
          <w:b/>
          <w:bCs/>
        </w:rPr>
        <w:t>ANYKŠČIŲ RAJONO SAVIVALDYBĖS ADMINISTRACIJOS</w:t>
      </w:r>
    </w:p>
    <w:p w14:paraId="2D99AF2D" w14:textId="1AA44EF2" w:rsidR="00DF5F18" w:rsidRPr="00C453FE" w:rsidRDefault="007A4953" w:rsidP="007A4953">
      <w:pPr>
        <w:ind w:right="140"/>
        <w:jc w:val="center"/>
        <w:rPr>
          <w:b/>
          <w:bCs/>
        </w:rPr>
      </w:pPr>
      <w:r w:rsidRPr="00C453FE">
        <w:rPr>
          <w:b/>
          <w:bCs/>
        </w:rPr>
        <w:t>SKYRIUI, ATSAKINGAM UŽ FINANSUS IR APSKAITĄ</w:t>
      </w:r>
    </w:p>
    <w:p w14:paraId="7BE22F87" w14:textId="77777777" w:rsidR="00DF5F18" w:rsidRPr="00C453FE" w:rsidRDefault="00DF5F18" w:rsidP="00DF5F18">
      <w:pPr>
        <w:ind w:right="140"/>
        <w:jc w:val="center"/>
        <w:rPr>
          <w:b/>
          <w:bCs/>
        </w:rPr>
      </w:pPr>
      <w:r w:rsidRPr="00C453FE">
        <w:rPr>
          <w:b/>
          <w:bCs/>
        </w:rPr>
        <w:t>PROJEKTO  VYKDYMO ATASKAITA</w:t>
      </w:r>
    </w:p>
    <w:tbl>
      <w:tblPr>
        <w:tblW w:w="0" w:type="auto"/>
        <w:tblInd w:w="108" w:type="dxa"/>
        <w:tblLook w:val="01E0" w:firstRow="1" w:lastRow="1" w:firstColumn="1" w:lastColumn="1" w:noHBand="0" w:noVBand="0"/>
      </w:tblPr>
      <w:tblGrid>
        <w:gridCol w:w="9134"/>
      </w:tblGrid>
      <w:tr w:rsidR="00DF5F18" w:rsidRPr="00C453FE" w14:paraId="390EE338" w14:textId="77777777" w:rsidTr="00A942C7">
        <w:tc>
          <w:tcPr>
            <w:tcW w:w="9134" w:type="dxa"/>
            <w:hideMark/>
          </w:tcPr>
          <w:p w14:paraId="2F465A9C" w14:textId="77777777" w:rsidR="00DF5F18" w:rsidRPr="00C453FE" w:rsidRDefault="00DF5F18" w:rsidP="00DF5F18">
            <w:pPr>
              <w:ind w:right="140"/>
              <w:jc w:val="center"/>
              <w:rPr>
                <w:b/>
              </w:rPr>
            </w:pPr>
          </w:p>
        </w:tc>
      </w:tr>
    </w:tbl>
    <w:p w14:paraId="0B2FBF4D" w14:textId="77777777" w:rsidR="00DF5F18" w:rsidRPr="00C453FE" w:rsidRDefault="00DF5F18" w:rsidP="00DF5F18">
      <w:pPr>
        <w:ind w:right="140"/>
        <w:rPr>
          <w:sz w:val="16"/>
          <w:szCs w:val="16"/>
        </w:rPr>
      </w:pPr>
    </w:p>
    <w:tbl>
      <w:tblPr>
        <w:tblW w:w="0" w:type="auto"/>
        <w:tblInd w:w="108" w:type="dxa"/>
        <w:tblLook w:val="01E0" w:firstRow="1" w:lastRow="1" w:firstColumn="1" w:lastColumn="1" w:noHBand="0" w:noVBand="0"/>
      </w:tblPr>
      <w:tblGrid>
        <w:gridCol w:w="3432"/>
        <w:gridCol w:w="2737"/>
        <w:gridCol w:w="3361"/>
      </w:tblGrid>
      <w:tr w:rsidR="00766EA0" w:rsidRPr="00C453FE" w14:paraId="185EB5E3" w14:textId="77777777" w:rsidTr="00A942C7">
        <w:tc>
          <w:tcPr>
            <w:tcW w:w="3471" w:type="dxa"/>
          </w:tcPr>
          <w:p w14:paraId="41CAAC4A" w14:textId="77777777" w:rsidR="00DF5F18" w:rsidRPr="00C453FE" w:rsidRDefault="00DF5F18" w:rsidP="00DF5F18">
            <w:pPr>
              <w:ind w:right="140"/>
              <w:jc w:val="center"/>
              <w:rPr>
                <w:b/>
              </w:rPr>
            </w:pPr>
          </w:p>
        </w:tc>
        <w:tc>
          <w:tcPr>
            <w:tcW w:w="2768" w:type="dxa"/>
            <w:tcBorders>
              <w:top w:val="nil"/>
              <w:left w:val="nil"/>
              <w:bottom w:val="single" w:sz="4" w:space="0" w:color="auto"/>
              <w:right w:val="nil"/>
            </w:tcBorders>
          </w:tcPr>
          <w:p w14:paraId="17405905" w14:textId="77777777" w:rsidR="00DF5F18" w:rsidRPr="00C453FE" w:rsidRDefault="00DF5F18" w:rsidP="00DF5F18">
            <w:pPr>
              <w:ind w:right="140"/>
              <w:jc w:val="center"/>
            </w:pPr>
          </w:p>
        </w:tc>
        <w:tc>
          <w:tcPr>
            <w:tcW w:w="3400" w:type="dxa"/>
          </w:tcPr>
          <w:p w14:paraId="1AA3C8E5" w14:textId="77777777" w:rsidR="00DF5F18" w:rsidRPr="00C453FE" w:rsidRDefault="00DF5F18" w:rsidP="00DF5F18">
            <w:pPr>
              <w:ind w:right="140"/>
              <w:jc w:val="center"/>
            </w:pPr>
          </w:p>
        </w:tc>
      </w:tr>
      <w:tr w:rsidR="00DF5F18" w:rsidRPr="00C453FE" w14:paraId="040E3EB1" w14:textId="77777777" w:rsidTr="00A942C7">
        <w:tc>
          <w:tcPr>
            <w:tcW w:w="9639" w:type="dxa"/>
            <w:gridSpan w:val="3"/>
            <w:hideMark/>
          </w:tcPr>
          <w:p w14:paraId="04747DE4" w14:textId="77777777" w:rsidR="00DF5F18" w:rsidRPr="00C453FE" w:rsidRDefault="00DF5F18" w:rsidP="00DF5F18">
            <w:pPr>
              <w:ind w:right="140"/>
              <w:jc w:val="center"/>
              <w:rPr>
                <w:b/>
                <w:i/>
              </w:rPr>
            </w:pPr>
            <w:r w:rsidRPr="00C453FE">
              <w:rPr>
                <w:i/>
              </w:rPr>
              <w:t>(data)</w:t>
            </w:r>
          </w:p>
        </w:tc>
      </w:tr>
    </w:tbl>
    <w:p w14:paraId="3187BBE2" w14:textId="77777777" w:rsidR="00DF5F18" w:rsidRPr="00C453FE" w:rsidRDefault="00DF5F18" w:rsidP="00DF5F18">
      <w:pPr>
        <w:ind w:right="140"/>
        <w:rPr>
          <w:b/>
          <w:bCs/>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5530"/>
      </w:tblGrid>
      <w:tr w:rsidR="00766EA0" w:rsidRPr="00C453FE" w14:paraId="152C27F2" w14:textId="77777777" w:rsidTr="00A942C7">
        <w:tc>
          <w:tcPr>
            <w:tcW w:w="4109" w:type="dxa"/>
            <w:tcBorders>
              <w:top w:val="single" w:sz="4" w:space="0" w:color="auto"/>
              <w:left w:val="single" w:sz="4" w:space="0" w:color="auto"/>
              <w:bottom w:val="single" w:sz="4" w:space="0" w:color="auto"/>
              <w:right w:val="single" w:sz="4" w:space="0" w:color="auto"/>
            </w:tcBorders>
            <w:vAlign w:val="center"/>
            <w:hideMark/>
          </w:tcPr>
          <w:p w14:paraId="3F3F8DB1" w14:textId="77777777" w:rsidR="00DF5F18" w:rsidRPr="00C453FE" w:rsidRDefault="00DF5F18" w:rsidP="00DF5F18">
            <w:pPr>
              <w:ind w:right="140"/>
              <w:rPr>
                <w:b/>
              </w:rPr>
            </w:pPr>
            <w:r w:rsidRPr="00C453FE">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042B88CF" w14:textId="77777777" w:rsidR="00DF5F18" w:rsidRPr="00C453FE" w:rsidRDefault="00DF5F18" w:rsidP="00DF5F18">
            <w:pPr>
              <w:ind w:right="140"/>
            </w:pPr>
            <w:r w:rsidRPr="00C453FE">
              <w:t xml:space="preserve">1 programos „Darnios kurortinės plėtros programa“ </w:t>
            </w:r>
          </w:p>
        </w:tc>
      </w:tr>
      <w:tr w:rsidR="00766EA0" w:rsidRPr="00C453FE" w14:paraId="04126AA7" w14:textId="77777777" w:rsidTr="00A942C7">
        <w:tc>
          <w:tcPr>
            <w:tcW w:w="4109" w:type="dxa"/>
            <w:tcBorders>
              <w:top w:val="single" w:sz="4" w:space="0" w:color="auto"/>
              <w:left w:val="single" w:sz="4" w:space="0" w:color="auto"/>
              <w:bottom w:val="single" w:sz="4" w:space="0" w:color="auto"/>
              <w:right w:val="single" w:sz="4" w:space="0" w:color="auto"/>
            </w:tcBorders>
            <w:vAlign w:val="center"/>
            <w:hideMark/>
          </w:tcPr>
          <w:p w14:paraId="5A0531F9" w14:textId="77777777" w:rsidR="00DF5F18" w:rsidRPr="00C453FE" w:rsidRDefault="00DF5F18" w:rsidP="00DF5F18">
            <w:pPr>
              <w:ind w:right="140"/>
              <w:rPr>
                <w:b/>
              </w:rPr>
            </w:pPr>
            <w:r w:rsidRPr="00C453FE">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145B0D1A" w14:textId="1E52BF58" w:rsidR="00DF5F18" w:rsidRPr="00C453FE" w:rsidRDefault="00AC4B2D" w:rsidP="00DF5F18">
            <w:pPr>
              <w:ind w:right="140"/>
            </w:pPr>
            <w:r w:rsidRPr="00C453FE">
              <w:rPr>
                <w:bCs/>
              </w:rPr>
              <w:t xml:space="preserve">Leidybinių </w:t>
            </w:r>
            <w:r w:rsidR="00760B81" w:rsidRPr="00C453FE">
              <w:rPr>
                <w:bCs/>
              </w:rPr>
              <w:t>ir literatū</w:t>
            </w:r>
            <w:r w:rsidR="009919E8" w:rsidRPr="00C453FE">
              <w:rPr>
                <w:bCs/>
              </w:rPr>
              <w:t>ros</w:t>
            </w:r>
            <w:r w:rsidR="00760B81" w:rsidRPr="00C453FE">
              <w:rPr>
                <w:bCs/>
              </w:rPr>
              <w:t xml:space="preserve"> </w:t>
            </w:r>
            <w:r w:rsidRPr="00C453FE">
              <w:rPr>
                <w:bCs/>
              </w:rPr>
              <w:t>veiklų</w:t>
            </w:r>
            <w:r w:rsidR="00723971" w:rsidRPr="00C453FE">
              <w:rPr>
                <w:bCs/>
              </w:rPr>
              <w:t xml:space="preserve"> </w:t>
            </w:r>
            <w:r w:rsidRPr="00C453FE">
              <w:rPr>
                <w:bCs/>
              </w:rPr>
              <w:t>įgyvendinimas</w:t>
            </w:r>
            <w:r w:rsidR="007452B4" w:rsidRPr="00C453FE">
              <w:rPr>
                <w:bCs/>
              </w:rPr>
              <w:t xml:space="preserve"> (1.1.2.07)</w:t>
            </w:r>
          </w:p>
        </w:tc>
      </w:tr>
    </w:tbl>
    <w:p w14:paraId="519231BA" w14:textId="77777777" w:rsidR="00DF5F18" w:rsidRPr="00C453FE" w:rsidRDefault="00DF5F18" w:rsidP="00DF5F18">
      <w:pPr>
        <w:ind w:right="140"/>
        <w:rPr>
          <w:sz w:val="20"/>
          <w:szCs w:val="20"/>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2"/>
        <w:gridCol w:w="1461"/>
        <w:gridCol w:w="1514"/>
        <w:gridCol w:w="2588"/>
      </w:tblGrid>
      <w:tr w:rsidR="00766EA0" w:rsidRPr="00C453FE" w14:paraId="106C9820" w14:textId="77777777" w:rsidTr="00A942C7">
        <w:tc>
          <w:tcPr>
            <w:tcW w:w="9705" w:type="dxa"/>
            <w:gridSpan w:val="4"/>
            <w:tcBorders>
              <w:top w:val="single" w:sz="4" w:space="0" w:color="auto"/>
              <w:left w:val="single" w:sz="4" w:space="0" w:color="auto"/>
              <w:bottom w:val="single" w:sz="4" w:space="0" w:color="auto"/>
              <w:right w:val="single" w:sz="4" w:space="0" w:color="auto"/>
            </w:tcBorders>
            <w:hideMark/>
          </w:tcPr>
          <w:p w14:paraId="708A9B16" w14:textId="77777777" w:rsidR="00DF5F18" w:rsidRPr="00C453FE" w:rsidRDefault="00DF5F18" w:rsidP="00DF5F18">
            <w:pPr>
              <w:ind w:right="140"/>
              <w:jc w:val="both"/>
              <w:rPr>
                <w:b/>
              </w:rPr>
            </w:pPr>
            <w:r w:rsidRPr="00C453FE">
              <w:rPr>
                <w:b/>
              </w:rPr>
              <w:t xml:space="preserve">Duomenys apie lėšų panaudojimą </w:t>
            </w:r>
          </w:p>
        </w:tc>
      </w:tr>
      <w:tr w:rsidR="00766EA0" w:rsidRPr="00C453FE" w14:paraId="76BD51DD" w14:textId="77777777" w:rsidTr="00A942C7">
        <w:tc>
          <w:tcPr>
            <w:tcW w:w="4142" w:type="dxa"/>
            <w:vMerge w:val="restart"/>
            <w:tcBorders>
              <w:top w:val="single" w:sz="4" w:space="0" w:color="auto"/>
              <w:left w:val="single" w:sz="4" w:space="0" w:color="auto"/>
              <w:bottom w:val="single" w:sz="4" w:space="0" w:color="auto"/>
              <w:right w:val="single" w:sz="4" w:space="0" w:color="auto"/>
            </w:tcBorders>
            <w:vAlign w:val="center"/>
            <w:hideMark/>
          </w:tcPr>
          <w:p w14:paraId="3114C44A" w14:textId="77777777" w:rsidR="00DF5F18" w:rsidRPr="00C453FE" w:rsidRDefault="00DF5F18" w:rsidP="00DF5F18">
            <w:pPr>
              <w:ind w:right="140"/>
              <w:jc w:val="center"/>
            </w:pPr>
            <w:r w:rsidRPr="00C453FE">
              <w:t>Išlaidų pavadinimas, ekonominės</w:t>
            </w:r>
          </w:p>
          <w:p w14:paraId="04BB1B5C" w14:textId="77777777" w:rsidR="00DF5F18" w:rsidRPr="00C453FE" w:rsidRDefault="00DF5F18" w:rsidP="00DF5F18">
            <w:pPr>
              <w:ind w:right="140"/>
              <w:jc w:val="center"/>
            </w:pPr>
            <w:r w:rsidRPr="00C453FE">
              <w:t>klasifikacijos kodas*</w:t>
            </w:r>
          </w:p>
        </w:tc>
        <w:tc>
          <w:tcPr>
            <w:tcW w:w="2975" w:type="dxa"/>
            <w:gridSpan w:val="2"/>
            <w:tcBorders>
              <w:top w:val="single" w:sz="4" w:space="0" w:color="auto"/>
              <w:left w:val="single" w:sz="4" w:space="0" w:color="auto"/>
              <w:bottom w:val="single" w:sz="4" w:space="0" w:color="auto"/>
              <w:right w:val="single" w:sz="4" w:space="0" w:color="auto"/>
            </w:tcBorders>
            <w:hideMark/>
          </w:tcPr>
          <w:p w14:paraId="19154F0C" w14:textId="77777777" w:rsidR="00DF5F18" w:rsidRPr="00C453FE" w:rsidRDefault="00DF5F18" w:rsidP="00DF5F18">
            <w:pPr>
              <w:ind w:right="140"/>
              <w:jc w:val="center"/>
            </w:pPr>
            <w:r w:rsidRPr="00C453FE">
              <w:t>Suma (Eur)</w:t>
            </w:r>
          </w:p>
        </w:tc>
        <w:tc>
          <w:tcPr>
            <w:tcW w:w="2588" w:type="dxa"/>
            <w:vMerge w:val="restart"/>
            <w:tcBorders>
              <w:top w:val="single" w:sz="4" w:space="0" w:color="auto"/>
              <w:left w:val="single" w:sz="4" w:space="0" w:color="auto"/>
              <w:bottom w:val="single" w:sz="4" w:space="0" w:color="auto"/>
              <w:right w:val="single" w:sz="4" w:space="0" w:color="auto"/>
            </w:tcBorders>
            <w:hideMark/>
          </w:tcPr>
          <w:p w14:paraId="618642CB" w14:textId="77777777" w:rsidR="00DF5F18" w:rsidRPr="00C453FE" w:rsidRDefault="00DF5F18" w:rsidP="00DF5F18">
            <w:pPr>
              <w:ind w:right="140"/>
              <w:jc w:val="center"/>
            </w:pPr>
            <w:r w:rsidRPr="00C453FE">
              <w:t>Išlaidas pateisinančio dokumento data, pavadinimas ir Nr.</w:t>
            </w:r>
          </w:p>
        </w:tc>
      </w:tr>
      <w:tr w:rsidR="00766EA0" w:rsidRPr="00C453FE" w14:paraId="1B466074" w14:textId="77777777" w:rsidTr="00A942C7">
        <w:tc>
          <w:tcPr>
            <w:tcW w:w="4142" w:type="dxa"/>
            <w:vMerge/>
            <w:tcBorders>
              <w:top w:val="single" w:sz="4" w:space="0" w:color="auto"/>
              <w:left w:val="single" w:sz="4" w:space="0" w:color="auto"/>
              <w:bottom w:val="single" w:sz="4" w:space="0" w:color="auto"/>
              <w:right w:val="single" w:sz="4" w:space="0" w:color="auto"/>
            </w:tcBorders>
            <w:vAlign w:val="center"/>
            <w:hideMark/>
          </w:tcPr>
          <w:p w14:paraId="57FA8F9B" w14:textId="77777777" w:rsidR="00DF5F18" w:rsidRPr="00C453FE" w:rsidRDefault="00DF5F18" w:rsidP="00DF5F18">
            <w:pPr>
              <w:ind w:right="14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264251E" w14:textId="77777777" w:rsidR="00DF5F18" w:rsidRPr="00C453FE" w:rsidRDefault="00DF5F18" w:rsidP="00DF5F18">
            <w:pPr>
              <w:ind w:right="140"/>
              <w:jc w:val="center"/>
            </w:pPr>
            <w:r w:rsidRPr="00C453FE">
              <w:t>skirta</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6F0DAC0" w14:textId="77777777" w:rsidR="00DF5F18" w:rsidRPr="00C453FE" w:rsidRDefault="00DF5F18" w:rsidP="00DF5F18">
            <w:pPr>
              <w:ind w:right="140"/>
              <w:jc w:val="center"/>
            </w:pPr>
            <w:r w:rsidRPr="00C453FE">
              <w:t>panaudota</w:t>
            </w: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3104ABFA" w14:textId="77777777" w:rsidR="00DF5F18" w:rsidRPr="00C453FE" w:rsidRDefault="00DF5F18" w:rsidP="00DF5F18">
            <w:pPr>
              <w:ind w:right="140"/>
            </w:pPr>
          </w:p>
        </w:tc>
      </w:tr>
      <w:tr w:rsidR="00766EA0" w:rsidRPr="00C453FE" w14:paraId="18E8161C" w14:textId="77777777" w:rsidTr="00A942C7">
        <w:tc>
          <w:tcPr>
            <w:tcW w:w="4142" w:type="dxa"/>
            <w:tcBorders>
              <w:top w:val="single" w:sz="4" w:space="0" w:color="auto"/>
              <w:left w:val="single" w:sz="4" w:space="0" w:color="auto"/>
              <w:bottom w:val="single" w:sz="4" w:space="0" w:color="auto"/>
              <w:right w:val="single" w:sz="4" w:space="0" w:color="auto"/>
            </w:tcBorders>
            <w:vAlign w:val="center"/>
          </w:tcPr>
          <w:p w14:paraId="75EEF251" w14:textId="77777777" w:rsidR="00DF5F18" w:rsidRPr="00C453FE" w:rsidRDefault="00DF5F18" w:rsidP="00DF5F18">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6AD305C2" w14:textId="77777777" w:rsidR="00DF5F18" w:rsidRPr="00C453FE" w:rsidRDefault="00DF5F18" w:rsidP="00DF5F1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3C90D8E4" w14:textId="77777777" w:rsidR="00DF5F18" w:rsidRPr="00C453FE" w:rsidRDefault="00DF5F18" w:rsidP="00DF5F1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1BDD6E95" w14:textId="77777777" w:rsidR="00DF5F18" w:rsidRPr="00C453FE" w:rsidRDefault="00DF5F18" w:rsidP="00DF5F18">
            <w:pPr>
              <w:ind w:right="140"/>
              <w:jc w:val="right"/>
            </w:pPr>
          </w:p>
        </w:tc>
      </w:tr>
      <w:tr w:rsidR="00766EA0" w:rsidRPr="00C453FE" w14:paraId="7F5907E7" w14:textId="77777777" w:rsidTr="00A942C7">
        <w:tc>
          <w:tcPr>
            <w:tcW w:w="4142" w:type="dxa"/>
            <w:tcBorders>
              <w:top w:val="single" w:sz="4" w:space="0" w:color="auto"/>
              <w:left w:val="single" w:sz="4" w:space="0" w:color="auto"/>
              <w:bottom w:val="single" w:sz="4" w:space="0" w:color="auto"/>
              <w:right w:val="single" w:sz="4" w:space="0" w:color="auto"/>
            </w:tcBorders>
            <w:vAlign w:val="center"/>
          </w:tcPr>
          <w:p w14:paraId="1AA4EAB2" w14:textId="77777777" w:rsidR="00DF5F18" w:rsidRPr="00C453FE" w:rsidRDefault="00DF5F18" w:rsidP="00DF5F18">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43CC5CD2" w14:textId="77777777" w:rsidR="00DF5F18" w:rsidRPr="00C453FE" w:rsidRDefault="00DF5F18" w:rsidP="00DF5F1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1211B9EF" w14:textId="77777777" w:rsidR="00DF5F18" w:rsidRPr="00C453FE" w:rsidRDefault="00DF5F18" w:rsidP="00DF5F1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4D16D0E7" w14:textId="77777777" w:rsidR="00DF5F18" w:rsidRPr="00C453FE" w:rsidRDefault="00DF5F18" w:rsidP="00DF5F18">
            <w:pPr>
              <w:ind w:right="140"/>
              <w:jc w:val="right"/>
            </w:pPr>
          </w:p>
        </w:tc>
      </w:tr>
      <w:tr w:rsidR="00766EA0" w:rsidRPr="00C453FE" w14:paraId="3D28E129" w14:textId="77777777" w:rsidTr="00A942C7">
        <w:tc>
          <w:tcPr>
            <w:tcW w:w="4142" w:type="dxa"/>
            <w:tcBorders>
              <w:top w:val="single" w:sz="4" w:space="0" w:color="auto"/>
              <w:left w:val="single" w:sz="4" w:space="0" w:color="auto"/>
              <w:bottom w:val="single" w:sz="4" w:space="0" w:color="auto"/>
              <w:right w:val="single" w:sz="4" w:space="0" w:color="auto"/>
            </w:tcBorders>
            <w:vAlign w:val="center"/>
          </w:tcPr>
          <w:p w14:paraId="15912EE5" w14:textId="77777777" w:rsidR="00DF5F18" w:rsidRPr="00C453FE" w:rsidRDefault="00DF5F18" w:rsidP="00DF5F18">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7DC0B1F9" w14:textId="77777777" w:rsidR="00DF5F18" w:rsidRPr="00C453FE" w:rsidRDefault="00DF5F18" w:rsidP="00DF5F1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647892CB" w14:textId="77777777" w:rsidR="00DF5F18" w:rsidRPr="00C453FE" w:rsidRDefault="00DF5F18" w:rsidP="00DF5F1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00A460F9" w14:textId="77777777" w:rsidR="00DF5F18" w:rsidRPr="00C453FE" w:rsidRDefault="00DF5F18" w:rsidP="00DF5F18">
            <w:pPr>
              <w:ind w:right="140"/>
            </w:pPr>
          </w:p>
        </w:tc>
      </w:tr>
      <w:tr w:rsidR="00766EA0" w:rsidRPr="00C453FE" w14:paraId="20E0C0C1" w14:textId="77777777" w:rsidTr="00A942C7">
        <w:tc>
          <w:tcPr>
            <w:tcW w:w="4142" w:type="dxa"/>
            <w:tcBorders>
              <w:top w:val="single" w:sz="4" w:space="0" w:color="auto"/>
              <w:left w:val="single" w:sz="4" w:space="0" w:color="auto"/>
              <w:bottom w:val="single" w:sz="4" w:space="0" w:color="auto"/>
              <w:right w:val="single" w:sz="4" w:space="0" w:color="auto"/>
            </w:tcBorders>
            <w:vAlign w:val="center"/>
            <w:hideMark/>
          </w:tcPr>
          <w:p w14:paraId="6452BE48" w14:textId="77777777" w:rsidR="00DF5F18" w:rsidRPr="00C453FE" w:rsidRDefault="00DF5F18" w:rsidP="00DF5F18">
            <w:pPr>
              <w:ind w:right="140"/>
              <w:jc w:val="center"/>
            </w:pPr>
            <w:r w:rsidRPr="00C453FE">
              <w:t>Iš viso:</w:t>
            </w:r>
          </w:p>
        </w:tc>
        <w:tc>
          <w:tcPr>
            <w:tcW w:w="1461" w:type="dxa"/>
            <w:tcBorders>
              <w:top w:val="single" w:sz="4" w:space="0" w:color="auto"/>
              <w:left w:val="single" w:sz="4" w:space="0" w:color="auto"/>
              <w:bottom w:val="single" w:sz="4" w:space="0" w:color="auto"/>
              <w:right w:val="single" w:sz="4" w:space="0" w:color="auto"/>
            </w:tcBorders>
            <w:vAlign w:val="center"/>
          </w:tcPr>
          <w:p w14:paraId="555AB409" w14:textId="77777777" w:rsidR="00DF5F18" w:rsidRPr="00C453FE" w:rsidRDefault="00DF5F18" w:rsidP="00DF5F18">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13B99BFB" w14:textId="77777777" w:rsidR="00DF5F18" w:rsidRPr="00C453FE" w:rsidRDefault="00DF5F18" w:rsidP="00DF5F18">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52A1B670" w14:textId="77777777" w:rsidR="00DF5F18" w:rsidRPr="00C453FE" w:rsidRDefault="00DF5F18" w:rsidP="00DF5F18">
            <w:pPr>
              <w:ind w:right="140"/>
              <w:jc w:val="right"/>
            </w:pPr>
          </w:p>
        </w:tc>
      </w:tr>
    </w:tbl>
    <w:p w14:paraId="694F6C53" w14:textId="77777777" w:rsidR="00DF5F18" w:rsidRPr="00C453FE" w:rsidRDefault="00DF5F18" w:rsidP="00DF5F18">
      <w:pPr>
        <w:ind w:right="140"/>
        <w:jc w:val="both"/>
        <w:rPr>
          <w:i/>
          <w:sz w:val="20"/>
          <w:szCs w:val="20"/>
        </w:rPr>
      </w:pPr>
      <w:r w:rsidRPr="00C453FE">
        <w:rPr>
          <w:i/>
        </w:rPr>
        <w:t>* Pildoma pagal sąmatoje nurodytas išlaidų kategorijas</w:t>
      </w:r>
    </w:p>
    <w:p w14:paraId="26FB9F8B" w14:textId="77777777" w:rsidR="00DF5F18" w:rsidRPr="00C453FE" w:rsidRDefault="00DF5F18" w:rsidP="00DF5F18">
      <w:pPr>
        <w:ind w:right="140"/>
        <w:jc w:val="both"/>
      </w:pPr>
      <w:r w:rsidRPr="00C453FE">
        <w:t>Patvirtiname, kad šioje ataskaitoje nurodytos išlaidų sumos atitinka išlaidas pateisinančius dokumentus ir lėšų panaudojimo ataskaitose nurodytus duomenis.</w:t>
      </w:r>
    </w:p>
    <w:tbl>
      <w:tblPr>
        <w:tblW w:w="9639" w:type="dxa"/>
        <w:tblInd w:w="108" w:type="dxa"/>
        <w:tblLook w:val="01E0" w:firstRow="1" w:lastRow="1" w:firstColumn="1" w:lastColumn="1" w:noHBand="0" w:noVBand="0"/>
      </w:tblPr>
      <w:tblGrid>
        <w:gridCol w:w="3261"/>
        <w:gridCol w:w="283"/>
        <w:gridCol w:w="2552"/>
        <w:gridCol w:w="283"/>
        <w:gridCol w:w="3260"/>
      </w:tblGrid>
      <w:tr w:rsidR="00766EA0" w:rsidRPr="00C453FE" w14:paraId="7CF54997" w14:textId="77777777" w:rsidTr="00A942C7">
        <w:trPr>
          <w:trHeight w:val="343"/>
        </w:trPr>
        <w:tc>
          <w:tcPr>
            <w:tcW w:w="3261" w:type="dxa"/>
            <w:vAlign w:val="center"/>
          </w:tcPr>
          <w:p w14:paraId="1E2466D9" w14:textId="77777777" w:rsidR="00DF5F18" w:rsidRPr="00C453FE" w:rsidRDefault="00DF5F18" w:rsidP="00DF5F18">
            <w:pPr>
              <w:spacing w:line="240" w:lineRule="atLeast"/>
              <w:ind w:right="140"/>
            </w:pPr>
          </w:p>
          <w:p w14:paraId="758A5404" w14:textId="77777777" w:rsidR="00DF5F18" w:rsidRPr="00C453FE" w:rsidRDefault="00DF5F18" w:rsidP="00DF5F18">
            <w:pPr>
              <w:spacing w:line="240" w:lineRule="atLeast"/>
              <w:ind w:right="140"/>
            </w:pPr>
            <w:r w:rsidRPr="00C453FE">
              <w:t>Įstaigos / įmonės / organizacijos / asociacijos</w:t>
            </w:r>
          </w:p>
          <w:p w14:paraId="56C61EB4" w14:textId="77777777" w:rsidR="00DF5F18" w:rsidRPr="00C453FE" w:rsidRDefault="00DF5F18" w:rsidP="00DF5F18">
            <w:pPr>
              <w:spacing w:line="240" w:lineRule="atLeast"/>
              <w:ind w:right="140"/>
            </w:pPr>
            <w:r w:rsidRPr="00C453FE">
              <w:t>vadovas</w:t>
            </w:r>
          </w:p>
        </w:tc>
        <w:tc>
          <w:tcPr>
            <w:tcW w:w="283" w:type="dxa"/>
            <w:vAlign w:val="center"/>
          </w:tcPr>
          <w:p w14:paraId="0994C5F9" w14:textId="77777777" w:rsidR="00DF5F18" w:rsidRPr="00C453FE" w:rsidRDefault="00DF5F18" w:rsidP="00DF5F18">
            <w:pPr>
              <w:spacing w:line="240" w:lineRule="atLeast"/>
              <w:ind w:right="140"/>
            </w:pPr>
          </w:p>
        </w:tc>
        <w:tc>
          <w:tcPr>
            <w:tcW w:w="2552" w:type="dxa"/>
            <w:tcBorders>
              <w:top w:val="nil"/>
              <w:left w:val="nil"/>
              <w:bottom w:val="single" w:sz="4" w:space="0" w:color="auto"/>
              <w:right w:val="nil"/>
            </w:tcBorders>
            <w:vAlign w:val="center"/>
          </w:tcPr>
          <w:p w14:paraId="2B7B881F" w14:textId="77777777" w:rsidR="00DF5F18" w:rsidRPr="00C453FE" w:rsidRDefault="00DF5F18" w:rsidP="00DF5F18">
            <w:pPr>
              <w:spacing w:line="240" w:lineRule="atLeast"/>
              <w:ind w:right="140"/>
            </w:pPr>
          </w:p>
        </w:tc>
        <w:tc>
          <w:tcPr>
            <w:tcW w:w="283" w:type="dxa"/>
            <w:vAlign w:val="center"/>
          </w:tcPr>
          <w:p w14:paraId="3D21DC9C" w14:textId="77777777" w:rsidR="00DF5F18" w:rsidRPr="00C453FE" w:rsidRDefault="00DF5F18" w:rsidP="00DF5F18">
            <w:pPr>
              <w:spacing w:line="240" w:lineRule="atLeast"/>
              <w:ind w:right="140"/>
            </w:pPr>
          </w:p>
        </w:tc>
        <w:tc>
          <w:tcPr>
            <w:tcW w:w="3260" w:type="dxa"/>
            <w:tcBorders>
              <w:top w:val="nil"/>
              <w:left w:val="nil"/>
              <w:bottom w:val="single" w:sz="4" w:space="0" w:color="auto"/>
              <w:right w:val="nil"/>
            </w:tcBorders>
            <w:vAlign w:val="center"/>
          </w:tcPr>
          <w:p w14:paraId="57193439" w14:textId="77777777" w:rsidR="00DF5F18" w:rsidRPr="00C453FE" w:rsidRDefault="00DF5F18" w:rsidP="00DF5F18">
            <w:pPr>
              <w:spacing w:line="240" w:lineRule="atLeast"/>
              <w:ind w:right="140"/>
            </w:pPr>
          </w:p>
        </w:tc>
      </w:tr>
      <w:tr w:rsidR="00DF5F18" w:rsidRPr="00C453FE" w14:paraId="032713BC" w14:textId="77777777" w:rsidTr="00A942C7">
        <w:tc>
          <w:tcPr>
            <w:tcW w:w="3261" w:type="dxa"/>
          </w:tcPr>
          <w:p w14:paraId="691532B8" w14:textId="77777777" w:rsidR="00DF5F18" w:rsidRPr="00C453FE" w:rsidRDefault="00DF5F18" w:rsidP="00DF5F18">
            <w:pPr>
              <w:ind w:right="140"/>
              <w:jc w:val="center"/>
            </w:pPr>
          </w:p>
        </w:tc>
        <w:tc>
          <w:tcPr>
            <w:tcW w:w="283" w:type="dxa"/>
          </w:tcPr>
          <w:p w14:paraId="6D47A943" w14:textId="77777777" w:rsidR="00DF5F18" w:rsidRPr="00C453FE" w:rsidRDefault="00DF5F18" w:rsidP="00DF5F18">
            <w:pPr>
              <w:ind w:right="140"/>
              <w:jc w:val="center"/>
            </w:pPr>
          </w:p>
        </w:tc>
        <w:tc>
          <w:tcPr>
            <w:tcW w:w="2552" w:type="dxa"/>
            <w:tcBorders>
              <w:top w:val="single" w:sz="4" w:space="0" w:color="auto"/>
              <w:left w:val="nil"/>
              <w:bottom w:val="nil"/>
              <w:right w:val="nil"/>
            </w:tcBorders>
            <w:hideMark/>
          </w:tcPr>
          <w:p w14:paraId="7135692C" w14:textId="77777777" w:rsidR="00DF5F18" w:rsidRPr="00C453FE" w:rsidRDefault="00DF5F18" w:rsidP="00DF5F18">
            <w:pPr>
              <w:ind w:right="140"/>
              <w:jc w:val="center"/>
            </w:pPr>
            <w:r w:rsidRPr="00C453FE">
              <w:t>(parašas)</w:t>
            </w:r>
          </w:p>
        </w:tc>
        <w:tc>
          <w:tcPr>
            <w:tcW w:w="283" w:type="dxa"/>
          </w:tcPr>
          <w:p w14:paraId="2910A450" w14:textId="77777777" w:rsidR="00DF5F18" w:rsidRPr="00C453FE" w:rsidRDefault="00DF5F18" w:rsidP="00DF5F18">
            <w:pPr>
              <w:ind w:right="140"/>
              <w:jc w:val="center"/>
            </w:pPr>
          </w:p>
        </w:tc>
        <w:tc>
          <w:tcPr>
            <w:tcW w:w="3260" w:type="dxa"/>
            <w:tcBorders>
              <w:top w:val="single" w:sz="4" w:space="0" w:color="auto"/>
              <w:left w:val="nil"/>
              <w:bottom w:val="nil"/>
              <w:right w:val="nil"/>
            </w:tcBorders>
            <w:hideMark/>
          </w:tcPr>
          <w:p w14:paraId="7E7C571E" w14:textId="77777777" w:rsidR="00DF5F18" w:rsidRPr="00C453FE" w:rsidRDefault="00DF5F18" w:rsidP="00DF5F18">
            <w:pPr>
              <w:ind w:right="140"/>
              <w:jc w:val="center"/>
            </w:pPr>
            <w:r w:rsidRPr="00C453FE">
              <w:t>(vardas ir pavardė)</w:t>
            </w:r>
          </w:p>
        </w:tc>
      </w:tr>
    </w:tbl>
    <w:p w14:paraId="0D2CD443" w14:textId="77777777" w:rsidR="00DF5F18" w:rsidRPr="00C453FE" w:rsidRDefault="00DF5F18" w:rsidP="00DF5F18">
      <w:pPr>
        <w:ind w:right="140"/>
        <w:jc w:val="both"/>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766EA0" w:rsidRPr="00C453FE" w14:paraId="0DFF65FC" w14:textId="77777777" w:rsidTr="00A942C7">
        <w:trPr>
          <w:trHeight w:val="343"/>
        </w:trPr>
        <w:tc>
          <w:tcPr>
            <w:tcW w:w="3261" w:type="dxa"/>
            <w:vAlign w:val="center"/>
            <w:hideMark/>
          </w:tcPr>
          <w:p w14:paraId="0BD7D454" w14:textId="77777777" w:rsidR="00DF5F18" w:rsidRPr="00C453FE" w:rsidRDefault="00DF5F18" w:rsidP="00DF5F18">
            <w:pPr>
              <w:spacing w:line="240" w:lineRule="atLeast"/>
              <w:ind w:right="140"/>
            </w:pPr>
            <w:r w:rsidRPr="00C453FE">
              <w:t>Projekto vadovas</w:t>
            </w:r>
          </w:p>
        </w:tc>
        <w:tc>
          <w:tcPr>
            <w:tcW w:w="283" w:type="dxa"/>
            <w:vAlign w:val="center"/>
          </w:tcPr>
          <w:p w14:paraId="71F957A5" w14:textId="77777777" w:rsidR="00DF5F18" w:rsidRPr="00C453FE" w:rsidRDefault="00DF5F18" w:rsidP="00DF5F18">
            <w:pPr>
              <w:spacing w:line="240" w:lineRule="atLeast"/>
              <w:ind w:right="140"/>
            </w:pPr>
          </w:p>
        </w:tc>
        <w:tc>
          <w:tcPr>
            <w:tcW w:w="2552" w:type="dxa"/>
            <w:tcBorders>
              <w:top w:val="nil"/>
              <w:left w:val="nil"/>
              <w:bottom w:val="single" w:sz="4" w:space="0" w:color="auto"/>
              <w:right w:val="nil"/>
            </w:tcBorders>
            <w:vAlign w:val="center"/>
          </w:tcPr>
          <w:p w14:paraId="05A44E48" w14:textId="77777777" w:rsidR="00DF5F18" w:rsidRPr="00C453FE" w:rsidRDefault="00DF5F18" w:rsidP="00DF5F18">
            <w:pPr>
              <w:spacing w:line="240" w:lineRule="atLeast"/>
              <w:ind w:right="140"/>
            </w:pPr>
          </w:p>
        </w:tc>
        <w:tc>
          <w:tcPr>
            <w:tcW w:w="283" w:type="dxa"/>
            <w:vAlign w:val="center"/>
          </w:tcPr>
          <w:p w14:paraId="0B5BDDFA" w14:textId="77777777" w:rsidR="00DF5F18" w:rsidRPr="00C453FE" w:rsidRDefault="00DF5F18" w:rsidP="00DF5F18">
            <w:pPr>
              <w:spacing w:line="240" w:lineRule="atLeast"/>
              <w:ind w:right="140"/>
            </w:pPr>
          </w:p>
        </w:tc>
        <w:tc>
          <w:tcPr>
            <w:tcW w:w="3260" w:type="dxa"/>
            <w:tcBorders>
              <w:top w:val="nil"/>
              <w:left w:val="nil"/>
              <w:bottom w:val="single" w:sz="4" w:space="0" w:color="auto"/>
              <w:right w:val="nil"/>
            </w:tcBorders>
            <w:vAlign w:val="center"/>
          </w:tcPr>
          <w:p w14:paraId="5E5F6DAD" w14:textId="77777777" w:rsidR="00DF5F18" w:rsidRPr="00C453FE" w:rsidRDefault="00DF5F18" w:rsidP="00DF5F18">
            <w:pPr>
              <w:spacing w:line="240" w:lineRule="atLeast"/>
              <w:ind w:right="140"/>
            </w:pPr>
          </w:p>
        </w:tc>
      </w:tr>
      <w:tr w:rsidR="00DF5F18" w:rsidRPr="00C453FE" w14:paraId="60C16D68" w14:textId="77777777" w:rsidTr="00A942C7">
        <w:tc>
          <w:tcPr>
            <w:tcW w:w="3261" w:type="dxa"/>
          </w:tcPr>
          <w:p w14:paraId="19F829C0" w14:textId="77777777" w:rsidR="00DF5F18" w:rsidRPr="00C453FE" w:rsidRDefault="00DF5F18" w:rsidP="00DF5F18">
            <w:pPr>
              <w:ind w:right="140"/>
              <w:jc w:val="center"/>
            </w:pPr>
          </w:p>
        </w:tc>
        <w:tc>
          <w:tcPr>
            <w:tcW w:w="283" w:type="dxa"/>
          </w:tcPr>
          <w:p w14:paraId="60665CE0" w14:textId="77777777" w:rsidR="00DF5F18" w:rsidRPr="00C453FE" w:rsidRDefault="00DF5F18" w:rsidP="00DF5F18">
            <w:pPr>
              <w:ind w:right="140"/>
              <w:jc w:val="center"/>
            </w:pPr>
          </w:p>
        </w:tc>
        <w:tc>
          <w:tcPr>
            <w:tcW w:w="2552" w:type="dxa"/>
            <w:tcBorders>
              <w:top w:val="single" w:sz="4" w:space="0" w:color="auto"/>
              <w:left w:val="nil"/>
              <w:bottom w:val="nil"/>
              <w:right w:val="nil"/>
            </w:tcBorders>
            <w:hideMark/>
          </w:tcPr>
          <w:p w14:paraId="5205EB12" w14:textId="77777777" w:rsidR="00DF5F18" w:rsidRPr="00C453FE" w:rsidRDefault="00DF5F18" w:rsidP="00DF5F18">
            <w:pPr>
              <w:ind w:right="140"/>
              <w:jc w:val="center"/>
            </w:pPr>
            <w:r w:rsidRPr="00C453FE">
              <w:t>(parašas)</w:t>
            </w:r>
          </w:p>
        </w:tc>
        <w:tc>
          <w:tcPr>
            <w:tcW w:w="283" w:type="dxa"/>
          </w:tcPr>
          <w:p w14:paraId="4817E861" w14:textId="77777777" w:rsidR="00DF5F18" w:rsidRPr="00C453FE" w:rsidRDefault="00DF5F18" w:rsidP="00DF5F18">
            <w:pPr>
              <w:ind w:right="140"/>
              <w:jc w:val="center"/>
            </w:pPr>
          </w:p>
        </w:tc>
        <w:tc>
          <w:tcPr>
            <w:tcW w:w="3260" w:type="dxa"/>
            <w:tcBorders>
              <w:top w:val="single" w:sz="4" w:space="0" w:color="auto"/>
              <w:left w:val="nil"/>
              <w:bottom w:val="nil"/>
              <w:right w:val="nil"/>
            </w:tcBorders>
            <w:hideMark/>
          </w:tcPr>
          <w:p w14:paraId="583ABF15" w14:textId="77777777" w:rsidR="00DF5F18" w:rsidRPr="00C453FE" w:rsidRDefault="00DF5F18" w:rsidP="00DF5F18">
            <w:pPr>
              <w:ind w:right="140"/>
              <w:jc w:val="center"/>
            </w:pPr>
            <w:r w:rsidRPr="00C453FE">
              <w:t>(vardas ir pavardė)</w:t>
            </w:r>
          </w:p>
        </w:tc>
      </w:tr>
    </w:tbl>
    <w:p w14:paraId="778F1462" w14:textId="77777777" w:rsidR="00DF5F18" w:rsidRPr="00C453FE" w:rsidRDefault="00DF5F18" w:rsidP="00DF5F18">
      <w:pPr>
        <w:ind w:right="140"/>
        <w:jc w:val="both"/>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766EA0" w:rsidRPr="00C453FE" w14:paraId="1D51730C" w14:textId="77777777" w:rsidTr="00A942C7">
        <w:trPr>
          <w:trHeight w:val="343"/>
        </w:trPr>
        <w:tc>
          <w:tcPr>
            <w:tcW w:w="3261" w:type="dxa"/>
            <w:vAlign w:val="center"/>
            <w:hideMark/>
          </w:tcPr>
          <w:p w14:paraId="470DD921" w14:textId="77777777" w:rsidR="00DF5F18" w:rsidRPr="00C453FE" w:rsidRDefault="00DF5F18" w:rsidP="00DF5F18">
            <w:pPr>
              <w:spacing w:line="240" w:lineRule="atLeast"/>
              <w:ind w:right="140"/>
            </w:pPr>
            <w:r w:rsidRPr="00C453FE">
              <w:t>Projekto finansininkas</w:t>
            </w:r>
          </w:p>
        </w:tc>
        <w:tc>
          <w:tcPr>
            <w:tcW w:w="283" w:type="dxa"/>
            <w:vAlign w:val="center"/>
          </w:tcPr>
          <w:p w14:paraId="794FA59F" w14:textId="77777777" w:rsidR="00DF5F18" w:rsidRPr="00C453FE" w:rsidRDefault="00DF5F18" w:rsidP="00DF5F18">
            <w:pPr>
              <w:spacing w:line="240" w:lineRule="atLeast"/>
              <w:ind w:right="140"/>
            </w:pPr>
          </w:p>
        </w:tc>
        <w:tc>
          <w:tcPr>
            <w:tcW w:w="2552" w:type="dxa"/>
            <w:tcBorders>
              <w:top w:val="nil"/>
              <w:left w:val="nil"/>
              <w:bottom w:val="single" w:sz="4" w:space="0" w:color="auto"/>
              <w:right w:val="nil"/>
            </w:tcBorders>
            <w:vAlign w:val="center"/>
          </w:tcPr>
          <w:p w14:paraId="7F91AE68" w14:textId="77777777" w:rsidR="00DF5F18" w:rsidRPr="00C453FE" w:rsidRDefault="00DF5F18" w:rsidP="00DF5F18">
            <w:pPr>
              <w:spacing w:line="240" w:lineRule="atLeast"/>
              <w:ind w:right="140"/>
            </w:pPr>
          </w:p>
        </w:tc>
        <w:tc>
          <w:tcPr>
            <w:tcW w:w="283" w:type="dxa"/>
            <w:vAlign w:val="center"/>
          </w:tcPr>
          <w:p w14:paraId="12DCD07B" w14:textId="77777777" w:rsidR="00DF5F18" w:rsidRPr="00C453FE" w:rsidRDefault="00DF5F18" w:rsidP="00DF5F18">
            <w:pPr>
              <w:spacing w:line="240" w:lineRule="atLeast"/>
              <w:ind w:right="140"/>
            </w:pPr>
          </w:p>
        </w:tc>
        <w:tc>
          <w:tcPr>
            <w:tcW w:w="3260" w:type="dxa"/>
            <w:tcBorders>
              <w:top w:val="nil"/>
              <w:left w:val="nil"/>
              <w:bottom w:val="single" w:sz="4" w:space="0" w:color="auto"/>
              <w:right w:val="nil"/>
            </w:tcBorders>
            <w:vAlign w:val="center"/>
          </w:tcPr>
          <w:p w14:paraId="3C36CC89" w14:textId="77777777" w:rsidR="00DF5F18" w:rsidRPr="00C453FE" w:rsidRDefault="00DF5F18" w:rsidP="00DF5F18">
            <w:pPr>
              <w:spacing w:line="240" w:lineRule="atLeast"/>
              <w:ind w:right="140"/>
            </w:pPr>
          </w:p>
        </w:tc>
      </w:tr>
      <w:tr w:rsidR="00DF5F18" w:rsidRPr="00C453FE" w14:paraId="067536B5" w14:textId="77777777" w:rsidTr="00A942C7">
        <w:tc>
          <w:tcPr>
            <w:tcW w:w="3261" w:type="dxa"/>
          </w:tcPr>
          <w:p w14:paraId="58B74D94" w14:textId="77777777" w:rsidR="00DF5F18" w:rsidRPr="00C453FE" w:rsidRDefault="00DF5F18" w:rsidP="00DF5F18">
            <w:pPr>
              <w:ind w:right="140"/>
              <w:jc w:val="center"/>
            </w:pPr>
          </w:p>
        </w:tc>
        <w:tc>
          <w:tcPr>
            <w:tcW w:w="283" w:type="dxa"/>
          </w:tcPr>
          <w:p w14:paraId="0B2805C7" w14:textId="77777777" w:rsidR="00DF5F18" w:rsidRPr="00C453FE" w:rsidRDefault="00DF5F18" w:rsidP="00DF5F18">
            <w:pPr>
              <w:ind w:right="140"/>
              <w:jc w:val="center"/>
            </w:pPr>
          </w:p>
        </w:tc>
        <w:tc>
          <w:tcPr>
            <w:tcW w:w="2552" w:type="dxa"/>
            <w:tcBorders>
              <w:top w:val="single" w:sz="4" w:space="0" w:color="auto"/>
              <w:left w:val="nil"/>
              <w:bottom w:val="nil"/>
              <w:right w:val="nil"/>
            </w:tcBorders>
            <w:hideMark/>
          </w:tcPr>
          <w:p w14:paraId="1972630F" w14:textId="77777777" w:rsidR="00DF5F18" w:rsidRPr="00C453FE" w:rsidRDefault="00DF5F18" w:rsidP="00DF5F18">
            <w:pPr>
              <w:ind w:right="140"/>
              <w:jc w:val="center"/>
            </w:pPr>
            <w:r w:rsidRPr="00C453FE">
              <w:t>(parašas)</w:t>
            </w:r>
          </w:p>
        </w:tc>
        <w:tc>
          <w:tcPr>
            <w:tcW w:w="283" w:type="dxa"/>
          </w:tcPr>
          <w:p w14:paraId="544F0007" w14:textId="77777777" w:rsidR="00DF5F18" w:rsidRPr="00C453FE" w:rsidRDefault="00DF5F18" w:rsidP="00DF5F18">
            <w:pPr>
              <w:ind w:right="140"/>
              <w:jc w:val="center"/>
            </w:pPr>
          </w:p>
        </w:tc>
        <w:tc>
          <w:tcPr>
            <w:tcW w:w="3260" w:type="dxa"/>
            <w:tcBorders>
              <w:top w:val="single" w:sz="4" w:space="0" w:color="auto"/>
              <w:left w:val="nil"/>
              <w:bottom w:val="nil"/>
              <w:right w:val="nil"/>
            </w:tcBorders>
            <w:hideMark/>
          </w:tcPr>
          <w:p w14:paraId="75C0F49E" w14:textId="77777777" w:rsidR="00DF5F18" w:rsidRPr="00C453FE" w:rsidRDefault="00DF5F18" w:rsidP="00DF5F18">
            <w:pPr>
              <w:ind w:right="140"/>
              <w:jc w:val="center"/>
            </w:pPr>
            <w:r w:rsidRPr="00C453FE">
              <w:t>(vardas ir pavardė)</w:t>
            </w:r>
          </w:p>
        </w:tc>
      </w:tr>
    </w:tbl>
    <w:p w14:paraId="59C0610B" w14:textId="77777777" w:rsidR="00DF5F18" w:rsidRPr="00C453FE" w:rsidRDefault="00DF5F18" w:rsidP="00DF5F18">
      <w:pPr>
        <w:ind w:right="140"/>
        <w:rPr>
          <w:sz w:val="20"/>
          <w:szCs w:val="20"/>
        </w:rPr>
      </w:pPr>
    </w:p>
    <w:p w14:paraId="4457D20A" w14:textId="77777777" w:rsidR="00DF5F18" w:rsidRPr="00C453FE" w:rsidRDefault="00DF5F18" w:rsidP="00DF5F18">
      <w:pPr>
        <w:ind w:right="140"/>
      </w:pPr>
      <w:r w:rsidRPr="00C453FE">
        <w:t>Ataskaitą užpildęs asmuo:</w:t>
      </w:r>
    </w:p>
    <w:p w14:paraId="7821AAD0" w14:textId="77777777" w:rsidR="00DF5F18" w:rsidRPr="00C453FE" w:rsidRDefault="00DF5F18" w:rsidP="00DF5F18">
      <w:pPr>
        <w:ind w:right="140"/>
      </w:pPr>
      <w:r w:rsidRPr="00C453FE">
        <w:t>__________________________________________________________</w:t>
      </w:r>
    </w:p>
    <w:p w14:paraId="3EA2DDF5" w14:textId="77777777" w:rsidR="00DF5F18" w:rsidRPr="00C453FE" w:rsidRDefault="00DF5F18" w:rsidP="00DF5F18">
      <w:pPr>
        <w:pBdr>
          <w:bottom w:val="single" w:sz="12" w:space="13" w:color="auto"/>
        </w:pBdr>
        <w:ind w:right="140"/>
        <w:rPr>
          <w:i/>
        </w:rPr>
      </w:pPr>
      <w:r w:rsidRPr="00C453FE">
        <w:t xml:space="preserve">                                 </w:t>
      </w:r>
      <w:r w:rsidRPr="00C453FE">
        <w:rPr>
          <w:i/>
        </w:rPr>
        <w:t>(vardas, pavardė, tel., el. paštas)</w:t>
      </w:r>
    </w:p>
    <w:p w14:paraId="0929C52B" w14:textId="1890F37A" w:rsidR="00453D94" w:rsidRPr="00C453FE" w:rsidRDefault="00453D94">
      <w:r w:rsidRPr="00C453FE">
        <w:br w:type="page"/>
      </w:r>
    </w:p>
    <w:p w14:paraId="0BD959CD" w14:textId="77777777" w:rsidR="00901934" w:rsidRPr="00C453FE" w:rsidRDefault="00901934" w:rsidP="00901934">
      <w:pPr>
        <w:ind w:right="140"/>
        <w:jc w:val="right"/>
      </w:pPr>
    </w:p>
    <w:p w14:paraId="5B16E661" w14:textId="77777777" w:rsidR="00453D94" w:rsidRPr="00C453FE" w:rsidRDefault="00901934" w:rsidP="00453D94">
      <w:pPr>
        <w:ind w:left="6120" w:right="140"/>
        <w:jc w:val="right"/>
      </w:pPr>
      <w:r w:rsidRPr="00C453FE">
        <w:t>Biu</w:t>
      </w:r>
      <w:r w:rsidR="00D95EB6" w:rsidRPr="00C453FE">
        <w:t>džeto lėšų naudojimo sutarties</w:t>
      </w:r>
    </w:p>
    <w:p w14:paraId="227DA8D6" w14:textId="74AAE4C2" w:rsidR="00901934" w:rsidRPr="00C453FE" w:rsidRDefault="00901934" w:rsidP="00453D94">
      <w:pPr>
        <w:ind w:left="6120" w:right="140"/>
        <w:jc w:val="right"/>
      </w:pPr>
      <w:r w:rsidRPr="00C453FE">
        <w:t>4</w:t>
      </w:r>
      <w:r w:rsidR="00D95EB6" w:rsidRPr="00C453FE">
        <w:t xml:space="preserve"> priedas</w:t>
      </w:r>
    </w:p>
    <w:p w14:paraId="49C2E5A5" w14:textId="77777777" w:rsidR="00901934" w:rsidRPr="00C453FE" w:rsidRDefault="00901934" w:rsidP="00901934">
      <w:pPr>
        <w:ind w:left="6120" w:right="140"/>
      </w:pPr>
    </w:p>
    <w:p w14:paraId="54F0C4DB" w14:textId="77777777" w:rsidR="00315FB5" w:rsidRPr="00C453FE" w:rsidRDefault="00315FB5" w:rsidP="00315FB5"/>
    <w:tbl>
      <w:tblPr>
        <w:tblW w:w="9982" w:type="dxa"/>
        <w:tblInd w:w="-30" w:type="dxa"/>
        <w:tblLayout w:type="fixed"/>
        <w:tblLook w:val="04A0" w:firstRow="1" w:lastRow="0" w:firstColumn="1" w:lastColumn="0" w:noHBand="0" w:noVBand="1"/>
      </w:tblPr>
      <w:tblGrid>
        <w:gridCol w:w="237"/>
        <w:gridCol w:w="236"/>
        <w:gridCol w:w="236"/>
        <w:gridCol w:w="236"/>
        <w:gridCol w:w="236"/>
        <w:gridCol w:w="360"/>
        <w:gridCol w:w="3167"/>
        <w:gridCol w:w="476"/>
        <w:gridCol w:w="9"/>
        <w:gridCol w:w="661"/>
        <w:gridCol w:w="9"/>
        <w:gridCol w:w="227"/>
        <w:gridCol w:w="9"/>
        <w:gridCol w:w="1165"/>
        <w:gridCol w:w="9"/>
        <w:gridCol w:w="1235"/>
        <w:gridCol w:w="9"/>
        <w:gridCol w:w="1009"/>
        <w:gridCol w:w="9"/>
        <w:gridCol w:w="276"/>
        <w:gridCol w:w="162"/>
        <w:gridCol w:w="9"/>
      </w:tblGrid>
      <w:tr w:rsidR="009944DA" w:rsidRPr="00C453FE" w14:paraId="52325B0F" w14:textId="77777777" w:rsidTr="00F11C1F">
        <w:trPr>
          <w:gridAfter w:val="1"/>
          <w:wAfter w:w="9" w:type="dxa"/>
          <w:trHeight w:val="80"/>
        </w:trPr>
        <w:tc>
          <w:tcPr>
            <w:tcW w:w="237" w:type="dxa"/>
          </w:tcPr>
          <w:p w14:paraId="33BCDE33" w14:textId="77777777" w:rsidR="009944DA" w:rsidRPr="00C453FE" w:rsidRDefault="009944DA" w:rsidP="009944DA">
            <w:pPr>
              <w:autoSpaceDE w:val="0"/>
              <w:autoSpaceDN w:val="0"/>
              <w:adjustRightInd w:val="0"/>
              <w:jc w:val="right"/>
              <w:rPr>
                <w:sz w:val="20"/>
                <w:szCs w:val="20"/>
              </w:rPr>
            </w:pPr>
          </w:p>
        </w:tc>
        <w:tc>
          <w:tcPr>
            <w:tcW w:w="236" w:type="dxa"/>
          </w:tcPr>
          <w:p w14:paraId="6FA51FCB" w14:textId="77777777" w:rsidR="009944DA" w:rsidRPr="00C453FE" w:rsidRDefault="009944DA" w:rsidP="009944DA">
            <w:pPr>
              <w:autoSpaceDE w:val="0"/>
              <w:autoSpaceDN w:val="0"/>
              <w:adjustRightInd w:val="0"/>
              <w:jc w:val="right"/>
              <w:rPr>
                <w:sz w:val="20"/>
                <w:szCs w:val="20"/>
              </w:rPr>
            </w:pPr>
          </w:p>
        </w:tc>
        <w:tc>
          <w:tcPr>
            <w:tcW w:w="236" w:type="dxa"/>
          </w:tcPr>
          <w:p w14:paraId="2CC1A3B6" w14:textId="77777777" w:rsidR="009944DA" w:rsidRPr="00C453FE" w:rsidRDefault="009944DA" w:rsidP="009944DA">
            <w:pPr>
              <w:autoSpaceDE w:val="0"/>
              <w:autoSpaceDN w:val="0"/>
              <w:adjustRightInd w:val="0"/>
              <w:jc w:val="right"/>
              <w:rPr>
                <w:sz w:val="20"/>
                <w:szCs w:val="20"/>
              </w:rPr>
            </w:pPr>
          </w:p>
        </w:tc>
        <w:tc>
          <w:tcPr>
            <w:tcW w:w="236" w:type="dxa"/>
          </w:tcPr>
          <w:p w14:paraId="1BB2456D" w14:textId="77777777" w:rsidR="009944DA" w:rsidRPr="00C453FE" w:rsidRDefault="009944DA" w:rsidP="009944DA">
            <w:pPr>
              <w:autoSpaceDE w:val="0"/>
              <w:autoSpaceDN w:val="0"/>
              <w:adjustRightInd w:val="0"/>
              <w:jc w:val="right"/>
              <w:rPr>
                <w:sz w:val="20"/>
                <w:szCs w:val="20"/>
              </w:rPr>
            </w:pPr>
          </w:p>
        </w:tc>
        <w:tc>
          <w:tcPr>
            <w:tcW w:w="236" w:type="dxa"/>
          </w:tcPr>
          <w:p w14:paraId="211E24F1" w14:textId="77777777" w:rsidR="009944DA" w:rsidRPr="00C453FE" w:rsidRDefault="009944DA" w:rsidP="009944DA">
            <w:pPr>
              <w:autoSpaceDE w:val="0"/>
              <w:autoSpaceDN w:val="0"/>
              <w:adjustRightInd w:val="0"/>
              <w:jc w:val="right"/>
              <w:rPr>
                <w:sz w:val="20"/>
                <w:szCs w:val="20"/>
              </w:rPr>
            </w:pPr>
          </w:p>
        </w:tc>
        <w:tc>
          <w:tcPr>
            <w:tcW w:w="360" w:type="dxa"/>
          </w:tcPr>
          <w:p w14:paraId="1C7BE9D3" w14:textId="77777777" w:rsidR="009944DA" w:rsidRPr="00C453FE" w:rsidRDefault="009944DA" w:rsidP="009944DA">
            <w:pPr>
              <w:autoSpaceDE w:val="0"/>
              <w:autoSpaceDN w:val="0"/>
              <w:adjustRightInd w:val="0"/>
              <w:jc w:val="center"/>
              <w:rPr>
                <w:sz w:val="20"/>
                <w:szCs w:val="20"/>
              </w:rPr>
            </w:pPr>
          </w:p>
        </w:tc>
        <w:tc>
          <w:tcPr>
            <w:tcW w:w="3167" w:type="dxa"/>
          </w:tcPr>
          <w:p w14:paraId="58C606F0" w14:textId="77777777" w:rsidR="009944DA" w:rsidRPr="00C453FE" w:rsidRDefault="009944DA" w:rsidP="009944DA">
            <w:pPr>
              <w:autoSpaceDE w:val="0"/>
              <w:autoSpaceDN w:val="0"/>
              <w:adjustRightInd w:val="0"/>
              <w:jc w:val="right"/>
              <w:rPr>
                <w:sz w:val="16"/>
                <w:szCs w:val="16"/>
              </w:rPr>
            </w:pPr>
          </w:p>
        </w:tc>
        <w:tc>
          <w:tcPr>
            <w:tcW w:w="476" w:type="dxa"/>
          </w:tcPr>
          <w:p w14:paraId="4005035F" w14:textId="77777777" w:rsidR="009944DA" w:rsidRPr="00C453FE" w:rsidRDefault="009944DA" w:rsidP="009944DA">
            <w:pPr>
              <w:autoSpaceDE w:val="0"/>
              <w:autoSpaceDN w:val="0"/>
              <w:adjustRightInd w:val="0"/>
              <w:jc w:val="right"/>
              <w:rPr>
                <w:sz w:val="16"/>
                <w:szCs w:val="16"/>
              </w:rPr>
            </w:pPr>
          </w:p>
        </w:tc>
        <w:tc>
          <w:tcPr>
            <w:tcW w:w="906" w:type="dxa"/>
            <w:gridSpan w:val="4"/>
          </w:tcPr>
          <w:p w14:paraId="1B5F39B7" w14:textId="77777777" w:rsidR="009944DA" w:rsidRPr="00C453FE" w:rsidRDefault="009944DA" w:rsidP="009944DA">
            <w:pPr>
              <w:autoSpaceDE w:val="0"/>
              <w:autoSpaceDN w:val="0"/>
              <w:adjustRightInd w:val="0"/>
              <w:jc w:val="right"/>
              <w:rPr>
                <w:rFonts w:ascii="Arial" w:hAnsi="Arial" w:cs="Arial"/>
                <w:sz w:val="20"/>
                <w:szCs w:val="20"/>
              </w:rPr>
            </w:pPr>
          </w:p>
        </w:tc>
        <w:tc>
          <w:tcPr>
            <w:tcW w:w="2418" w:type="dxa"/>
            <w:gridSpan w:val="4"/>
            <w:hideMark/>
          </w:tcPr>
          <w:p w14:paraId="2F35F208" w14:textId="162DEA7B" w:rsidR="009944DA" w:rsidRPr="00C453FE" w:rsidRDefault="009944DA" w:rsidP="009944DA">
            <w:pPr>
              <w:autoSpaceDE w:val="0"/>
              <w:autoSpaceDN w:val="0"/>
              <w:adjustRightInd w:val="0"/>
              <w:rPr>
                <w:sz w:val="16"/>
                <w:szCs w:val="16"/>
              </w:rPr>
            </w:pPr>
            <w:r w:rsidRPr="00C453FE">
              <w:rPr>
                <w:sz w:val="16"/>
                <w:szCs w:val="16"/>
              </w:rPr>
              <w:t>Forma Nr. 2 patvirtinta</w:t>
            </w:r>
          </w:p>
        </w:tc>
        <w:tc>
          <w:tcPr>
            <w:tcW w:w="1018" w:type="dxa"/>
            <w:gridSpan w:val="2"/>
          </w:tcPr>
          <w:p w14:paraId="4392DA7F" w14:textId="77777777" w:rsidR="009944DA" w:rsidRPr="00C453FE" w:rsidRDefault="009944DA" w:rsidP="009944DA">
            <w:pPr>
              <w:autoSpaceDE w:val="0"/>
              <w:autoSpaceDN w:val="0"/>
              <w:adjustRightInd w:val="0"/>
              <w:jc w:val="right"/>
              <w:rPr>
                <w:sz w:val="16"/>
                <w:szCs w:val="16"/>
              </w:rPr>
            </w:pPr>
          </w:p>
        </w:tc>
        <w:tc>
          <w:tcPr>
            <w:tcW w:w="447" w:type="dxa"/>
            <w:gridSpan w:val="3"/>
          </w:tcPr>
          <w:p w14:paraId="73D51FD0" w14:textId="77777777" w:rsidR="009944DA" w:rsidRPr="00C453FE" w:rsidRDefault="009944DA" w:rsidP="009944DA">
            <w:pPr>
              <w:autoSpaceDE w:val="0"/>
              <w:autoSpaceDN w:val="0"/>
              <w:adjustRightInd w:val="0"/>
              <w:jc w:val="right"/>
              <w:rPr>
                <w:sz w:val="20"/>
                <w:szCs w:val="20"/>
              </w:rPr>
            </w:pPr>
          </w:p>
        </w:tc>
      </w:tr>
      <w:tr w:rsidR="009944DA" w:rsidRPr="00C453FE" w14:paraId="2E9DD8C0" w14:textId="77777777" w:rsidTr="00F11C1F">
        <w:trPr>
          <w:gridAfter w:val="1"/>
          <w:wAfter w:w="9" w:type="dxa"/>
          <w:trHeight w:val="254"/>
        </w:trPr>
        <w:tc>
          <w:tcPr>
            <w:tcW w:w="237" w:type="dxa"/>
          </w:tcPr>
          <w:p w14:paraId="70DC28E3" w14:textId="77777777" w:rsidR="009944DA" w:rsidRPr="00C453FE" w:rsidRDefault="009944DA" w:rsidP="009944DA">
            <w:pPr>
              <w:autoSpaceDE w:val="0"/>
              <w:autoSpaceDN w:val="0"/>
              <w:adjustRightInd w:val="0"/>
              <w:jc w:val="right"/>
              <w:rPr>
                <w:sz w:val="20"/>
                <w:szCs w:val="20"/>
              </w:rPr>
            </w:pPr>
          </w:p>
        </w:tc>
        <w:tc>
          <w:tcPr>
            <w:tcW w:w="236" w:type="dxa"/>
          </w:tcPr>
          <w:p w14:paraId="49196F85" w14:textId="77777777" w:rsidR="009944DA" w:rsidRPr="00C453FE" w:rsidRDefault="009944DA" w:rsidP="009944DA">
            <w:pPr>
              <w:autoSpaceDE w:val="0"/>
              <w:autoSpaceDN w:val="0"/>
              <w:adjustRightInd w:val="0"/>
              <w:jc w:val="right"/>
              <w:rPr>
                <w:sz w:val="20"/>
                <w:szCs w:val="20"/>
              </w:rPr>
            </w:pPr>
          </w:p>
        </w:tc>
        <w:tc>
          <w:tcPr>
            <w:tcW w:w="236" w:type="dxa"/>
          </w:tcPr>
          <w:p w14:paraId="6FD8203F" w14:textId="77777777" w:rsidR="009944DA" w:rsidRPr="00C453FE" w:rsidRDefault="009944DA" w:rsidP="009944DA">
            <w:pPr>
              <w:autoSpaceDE w:val="0"/>
              <w:autoSpaceDN w:val="0"/>
              <w:adjustRightInd w:val="0"/>
              <w:jc w:val="right"/>
              <w:rPr>
                <w:sz w:val="20"/>
                <w:szCs w:val="20"/>
              </w:rPr>
            </w:pPr>
          </w:p>
        </w:tc>
        <w:tc>
          <w:tcPr>
            <w:tcW w:w="236" w:type="dxa"/>
          </w:tcPr>
          <w:p w14:paraId="515A1669" w14:textId="77777777" w:rsidR="009944DA" w:rsidRPr="00C453FE" w:rsidRDefault="009944DA" w:rsidP="009944DA">
            <w:pPr>
              <w:autoSpaceDE w:val="0"/>
              <w:autoSpaceDN w:val="0"/>
              <w:adjustRightInd w:val="0"/>
              <w:jc w:val="right"/>
              <w:rPr>
                <w:sz w:val="20"/>
                <w:szCs w:val="20"/>
              </w:rPr>
            </w:pPr>
          </w:p>
        </w:tc>
        <w:tc>
          <w:tcPr>
            <w:tcW w:w="236" w:type="dxa"/>
          </w:tcPr>
          <w:p w14:paraId="081A8800" w14:textId="77777777" w:rsidR="009944DA" w:rsidRPr="00C453FE" w:rsidRDefault="009944DA" w:rsidP="009944DA">
            <w:pPr>
              <w:autoSpaceDE w:val="0"/>
              <w:autoSpaceDN w:val="0"/>
              <w:adjustRightInd w:val="0"/>
              <w:jc w:val="right"/>
              <w:rPr>
                <w:sz w:val="20"/>
                <w:szCs w:val="20"/>
              </w:rPr>
            </w:pPr>
          </w:p>
        </w:tc>
        <w:tc>
          <w:tcPr>
            <w:tcW w:w="360" w:type="dxa"/>
          </w:tcPr>
          <w:p w14:paraId="7CE010E8" w14:textId="77777777" w:rsidR="009944DA" w:rsidRPr="00C453FE" w:rsidRDefault="009944DA" w:rsidP="009944DA">
            <w:pPr>
              <w:autoSpaceDE w:val="0"/>
              <w:autoSpaceDN w:val="0"/>
              <w:adjustRightInd w:val="0"/>
              <w:jc w:val="center"/>
              <w:rPr>
                <w:sz w:val="20"/>
                <w:szCs w:val="20"/>
              </w:rPr>
            </w:pPr>
          </w:p>
        </w:tc>
        <w:tc>
          <w:tcPr>
            <w:tcW w:w="3167" w:type="dxa"/>
          </w:tcPr>
          <w:p w14:paraId="3AF59B3A" w14:textId="77777777" w:rsidR="009944DA" w:rsidRPr="00C453FE" w:rsidRDefault="009944DA" w:rsidP="009944DA">
            <w:pPr>
              <w:autoSpaceDE w:val="0"/>
              <w:autoSpaceDN w:val="0"/>
              <w:adjustRightInd w:val="0"/>
              <w:jc w:val="right"/>
              <w:rPr>
                <w:sz w:val="20"/>
                <w:szCs w:val="20"/>
              </w:rPr>
            </w:pPr>
          </w:p>
        </w:tc>
        <w:tc>
          <w:tcPr>
            <w:tcW w:w="476" w:type="dxa"/>
          </w:tcPr>
          <w:p w14:paraId="7B50DF27" w14:textId="77777777" w:rsidR="009944DA" w:rsidRPr="00C453FE" w:rsidRDefault="009944DA" w:rsidP="009944DA">
            <w:pPr>
              <w:autoSpaceDE w:val="0"/>
              <w:autoSpaceDN w:val="0"/>
              <w:adjustRightInd w:val="0"/>
              <w:jc w:val="right"/>
              <w:rPr>
                <w:sz w:val="16"/>
                <w:szCs w:val="16"/>
              </w:rPr>
            </w:pPr>
          </w:p>
        </w:tc>
        <w:tc>
          <w:tcPr>
            <w:tcW w:w="906" w:type="dxa"/>
            <w:gridSpan w:val="4"/>
          </w:tcPr>
          <w:p w14:paraId="688DC843" w14:textId="77777777" w:rsidR="009944DA" w:rsidRPr="00C453FE" w:rsidRDefault="009944DA" w:rsidP="009944DA">
            <w:pPr>
              <w:autoSpaceDE w:val="0"/>
              <w:autoSpaceDN w:val="0"/>
              <w:adjustRightInd w:val="0"/>
              <w:jc w:val="right"/>
              <w:rPr>
                <w:rFonts w:ascii="Arial" w:hAnsi="Arial" w:cs="Arial"/>
                <w:sz w:val="20"/>
                <w:szCs w:val="20"/>
              </w:rPr>
            </w:pPr>
          </w:p>
        </w:tc>
        <w:tc>
          <w:tcPr>
            <w:tcW w:w="3436" w:type="dxa"/>
            <w:gridSpan w:val="6"/>
            <w:hideMark/>
          </w:tcPr>
          <w:p w14:paraId="22489E2A" w14:textId="7E0B7EB9" w:rsidR="009944DA" w:rsidRPr="00C453FE" w:rsidRDefault="009944DA" w:rsidP="009944DA">
            <w:pPr>
              <w:autoSpaceDE w:val="0"/>
              <w:autoSpaceDN w:val="0"/>
              <w:adjustRightInd w:val="0"/>
              <w:rPr>
                <w:sz w:val="16"/>
                <w:szCs w:val="16"/>
              </w:rPr>
            </w:pPr>
            <w:r w:rsidRPr="00C453FE">
              <w:rPr>
                <w:sz w:val="16"/>
                <w:szCs w:val="16"/>
              </w:rPr>
              <w:t>Lietuvos Respublikos finansų ministro</w:t>
            </w:r>
          </w:p>
        </w:tc>
        <w:tc>
          <w:tcPr>
            <w:tcW w:w="447" w:type="dxa"/>
            <w:gridSpan w:val="3"/>
          </w:tcPr>
          <w:p w14:paraId="56E87358" w14:textId="77777777" w:rsidR="009944DA" w:rsidRPr="00C453FE" w:rsidRDefault="009944DA" w:rsidP="009944DA">
            <w:pPr>
              <w:autoSpaceDE w:val="0"/>
              <w:autoSpaceDN w:val="0"/>
              <w:adjustRightInd w:val="0"/>
              <w:jc w:val="right"/>
              <w:rPr>
                <w:sz w:val="20"/>
                <w:szCs w:val="20"/>
              </w:rPr>
            </w:pPr>
          </w:p>
        </w:tc>
      </w:tr>
      <w:tr w:rsidR="009944DA" w:rsidRPr="00C453FE" w14:paraId="16DAEC70" w14:textId="77777777" w:rsidTr="00F11C1F">
        <w:trPr>
          <w:gridAfter w:val="2"/>
          <w:wAfter w:w="171" w:type="dxa"/>
          <w:trHeight w:val="240"/>
        </w:trPr>
        <w:tc>
          <w:tcPr>
            <w:tcW w:w="237" w:type="dxa"/>
          </w:tcPr>
          <w:p w14:paraId="78911929" w14:textId="77777777" w:rsidR="009944DA" w:rsidRPr="00C453FE" w:rsidRDefault="009944DA" w:rsidP="009944DA">
            <w:pPr>
              <w:autoSpaceDE w:val="0"/>
              <w:autoSpaceDN w:val="0"/>
              <w:adjustRightInd w:val="0"/>
              <w:jc w:val="right"/>
              <w:rPr>
                <w:sz w:val="20"/>
                <w:szCs w:val="20"/>
              </w:rPr>
            </w:pPr>
          </w:p>
        </w:tc>
        <w:tc>
          <w:tcPr>
            <w:tcW w:w="236" w:type="dxa"/>
          </w:tcPr>
          <w:p w14:paraId="717F2ACF" w14:textId="77777777" w:rsidR="009944DA" w:rsidRPr="00C453FE" w:rsidRDefault="009944DA" w:rsidP="009944DA">
            <w:pPr>
              <w:autoSpaceDE w:val="0"/>
              <w:autoSpaceDN w:val="0"/>
              <w:adjustRightInd w:val="0"/>
              <w:jc w:val="right"/>
              <w:rPr>
                <w:sz w:val="20"/>
                <w:szCs w:val="20"/>
              </w:rPr>
            </w:pPr>
          </w:p>
        </w:tc>
        <w:tc>
          <w:tcPr>
            <w:tcW w:w="236" w:type="dxa"/>
          </w:tcPr>
          <w:p w14:paraId="369A3D36" w14:textId="77777777" w:rsidR="009944DA" w:rsidRPr="00C453FE" w:rsidRDefault="009944DA" w:rsidP="009944DA">
            <w:pPr>
              <w:autoSpaceDE w:val="0"/>
              <w:autoSpaceDN w:val="0"/>
              <w:adjustRightInd w:val="0"/>
              <w:jc w:val="right"/>
              <w:rPr>
                <w:sz w:val="20"/>
                <w:szCs w:val="20"/>
              </w:rPr>
            </w:pPr>
          </w:p>
        </w:tc>
        <w:tc>
          <w:tcPr>
            <w:tcW w:w="236" w:type="dxa"/>
          </w:tcPr>
          <w:p w14:paraId="562B1DC1" w14:textId="77777777" w:rsidR="009944DA" w:rsidRPr="00C453FE" w:rsidRDefault="009944DA" w:rsidP="009944DA">
            <w:pPr>
              <w:autoSpaceDE w:val="0"/>
              <w:autoSpaceDN w:val="0"/>
              <w:adjustRightInd w:val="0"/>
              <w:jc w:val="right"/>
              <w:rPr>
                <w:sz w:val="20"/>
                <w:szCs w:val="20"/>
              </w:rPr>
            </w:pPr>
          </w:p>
        </w:tc>
        <w:tc>
          <w:tcPr>
            <w:tcW w:w="236" w:type="dxa"/>
          </w:tcPr>
          <w:p w14:paraId="4F21467C" w14:textId="77777777" w:rsidR="009944DA" w:rsidRPr="00C453FE" w:rsidRDefault="009944DA" w:rsidP="009944DA">
            <w:pPr>
              <w:autoSpaceDE w:val="0"/>
              <w:autoSpaceDN w:val="0"/>
              <w:adjustRightInd w:val="0"/>
              <w:jc w:val="right"/>
              <w:rPr>
                <w:sz w:val="20"/>
                <w:szCs w:val="20"/>
              </w:rPr>
            </w:pPr>
          </w:p>
        </w:tc>
        <w:tc>
          <w:tcPr>
            <w:tcW w:w="360" w:type="dxa"/>
          </w:tcPr>
          <w:p w14:paraId="4A99E6ED" w14:textId="77777777" w:rsidR="009944DA" w:rsidRPr="00C453FE" w:rsidRDefault="009944DA" w:rsidP="009944DA">
            <w:pPr>
              <w:autoSpaceDE w:val="0"/>
              <w:autoSpaceDN w:val="0"/>
              <w:adjustRightInd w:val="0"/>
              <w:jc w:val="center"/>
              <w:rPr>
                <w:sz w:val="20"/>
                <w:szCs w:val="20"/>
              </w:rPr>
            </w:pPr>
          </w:p>
        </w:tc>
        <w:tc>
          <w:tcPr>
            <w:tcW w:w="3167" w:type="dxa"/>
          </w:tcPr>
          <w:p w14:paraId="0D3CF0CF" w14:textId="77777777" w:rsidR="009944DA" w:rsidRPr="00C453FE" w:rsidRDefault="009944DA" w:rsidP="009944DA">
            <w:pPr>
              <w:autoSpaceDE w:val="0"/>
              <w:autoSpaceDN w:val="0"/>
              <w:adjustRightInd w:val="0"/>
              <w:jc w:val="right"/>
              <w:rPr>
                <w:sz w:val="20"/>
                <w:szCs w:val="20"/>
              </w:rPr>
            </w:pPr>
          </w:p>
        </w:tc>
        <w:tc>
          <w:tcPr>
            <w:tcW w:w="476" w:type="dxa"/>
          </w:tcPr>
          <w:p w14:paraId="75EEFF73" w14:textId="77777777" w:rsidR="009944DA" w:rsidRPr="00C453FE" w:rsidRDefault="009944DA" w:rsidP="009944DA">
            <w:pPr>
              <w:autoSpaceDE w:val="0"/>
              <w:autoSpaceDN w:val="0"/>
              <w:adjustRightInd w:val="0"/>
              <w:rPr>
                <w:sz w:val="16"/>
                <w:szCs w:val="16"/>
              </w:rPr>
            </w:pPr>
          </w:p>
        </w:tc>
        <w:tc>
          <w:tcPr>
            <w:tcW w:w="906" w:type="dxa"/>
            <w:gridSpan w:val="4"/>
          </w:tcPr>
          <w:p w14:paraId="6CCADF34" w14:textId="77777777" w:rsidR="009944DA" w:rsidRPr="00C453FE" w:rsidRDefault="009944DA" w:rsidP="009944DA">
            <w:pPr>
              <w:autoSpaceDE w:val="0"/>
              <w:autoSpaceDN w:val="0"/>
              <w:adjustRightInd w:val="0"/>
              <w:jc w:val="right"/>
              <w:rPr>
                <w:sz w:val="16"/>
                <w:szCs w:val="16"/>
              </w:rPr>
            </w:pPr>
          </w:p>
        </w:tc>
        <w:tc>
          <w:tcPr>
            <w:tcW w:w="3721" w:type="dxa"/>
            <w:gridSpan w:val="8"/>
            <w:hideMark/>
          </w:tcPr>
          <w:p w14:paraId="3DE1B49E" w14:textId="76F70D15" w:rsidR="009944DA" w:rsidRPr="00C453FE" w:rsidRDefault="009944DA" w:rsidP="009944DA">
            <w:pPr>
              <w:autoSpaceDE w:val="0"/>
              <w:autoSpaceDN w:val="0"/>
              <w:adjustRightInd w:val="0"/>
              <w:rPr>
                <w:sz w:val="16"/>
                <w:szCs w:val="16"/>
              </w:rPr>
            </w:pPr>
            <w:r w:rsidRPr="00C453FE">
              <w:rPr>
                <w:sz w:val="16"/>
                <w:szCs w:val="16"/>
              </w:rPr>
              <w:t>2008 m. gruodžio 31 d. įsakymu Nr. 1K-465</w:t>
            </w:r>
          </w:p>
        </w:tc>
      </w:tr>
      <w:tr w:rsidR="009944DA" w:rsidRPr="00C453FE" w14:paraId="13A0F30E" w14:textId="77777777" w:rsidTr="00F11C1F">
        <w:trPr>
          <w:gridAfter w:val="1"/>
          <w:wAfter w:w="9" w:type="dxa"/>
          <w:trHeight w:val="254"/>
        </w:trPr>
        <w:tc>
          <w:tcPr>
            <w:tcW w:w="237" w:type="dxa"/>
          </w:tcPr>
          <w:p w14:paraId="67AD52C3" w14:textId="77777777" w:rsidR="009944DA" w:rsidRPr="00C453FE" w:rsidRDefault="009944DA" w:rsidP="009944DA">
            <w:pPr>
              <w:autoSpaceDE w:val="0"/>
              <w:autoSpaceDN w:val="0"/>
              <w:adjustRightInd w:val="0"/>
              <w:jc w:val="right"/>
              <w:rPr>
                <w:sz w:val="20"/>
                <w:szCs w:val="20"/>
              </w:rPr>
            </w:pPr>
          </w:p>
        </w:tc>
        <w:tc>
          <w:tcPr>
            <w:tcW w:w="236" w:type="dxa"/>
          </w:tcPr>
          <w:p w14:paraId="7F4CE704" w14:textId="77777777" w:rsidR="009944DA" w:rsidRPr="00C453FE" w:rsidRDefault="009944DA" w:rsidP="009944DA">
            <w:pPr>
              <w:autoSpaceDE w:val="0"/>
              <w:autoSpaceDN w:val="0"/>
              <w:adjustRightInd w:val="0"/>
              <w:jc w:val="right"/>
              <w:rPr>
                <w:sz w:val="20"/>
                <w:szCs w:val="20"/>
              </w:rPr>
            </w:pPr>
          </w:p>
        </w:tc>
        <w:tc>
          <w:tcPr>
            <w:tcW w:w="236" w:type="dxa"/>
          </w:tcPr>
          <w:p w14:paraId="44477F09" w14:textId="77777777" w:rsidR="009944DA" w:rsidRPr="00C453FE" w:rsidRDefault="009944DA" w:rsidP="009944DA">
            <w:pPr>
              <w:autoSpaceDE w:val="0"/>
              <w:autoSpaceDN w:val="0"/>
              <w:adjustRightInd w:val="0"/>
              <w:jc w:val="right"/>
              <w:rPr>
                <w:sz w:val="20"/>
                <w:szCs w:val="20"/>
              </w:rPr>
            </w:pPr>
          </w:p>
        </w:tc>
        <w:tc>
          <w:tcPr>
            <w:tcW w:w="236" w:type="dxa"/>
          </w:tcPr>
          <w:p w14:paraId="05E15C68" w14:textId="77777777" w:rsidR="009944DA" w:rsidRPr="00C453FE" w:rsidRDefault="009944DA" w:rsidP="009944DA">
            <w:pPr>
              <w:autoSpaceDE w:val="0"/>
              <w:autoSpaceDN w:val="0"/>
              <w:adjustRightInd w:val="0"/>
              <w:jc w:val="right"/>
              <w:rPr>
                <w:sz w:val="20"/>
                <w:szCs w:val="20"/>
              </w:rPr>
            </w:pPr>
          </w:p>
        </w:tc>
        <w:tc>
          <w:tcPr>
            <w:tcW w:w="236" w:type="dxa"/>
          </w:tcPr>
          <w:p w14:paraId="31A2B6FB" w14:textId="77777777" w:rsidR="009944DA" w:rsidRPr="00C453FE" w:rsidRDefault="009944DA" w:rsidP="009944DA">
            <w:pPr>
              <w:autoSpaceDE w:val="0"/>
              <w:autoSpaceDN w:val="0"/>
              <w:adjustRightInd w:val="0"/>
              <w:jc w:val="right"/>
              <w:rPr>
                <w:sz w:val="20"/>
                <w:szCs w:val="20"/>
              </w:rPr>
            </w:pPr>
          </w:p>
        </w:tc>
        <w:tc>
          <w:tcPr>
            <w:tcW w:w="360" w:type="dxa"/>
          </w:tcPr>
          <w:p w14:paraId="4A5293AC" w14:textId="77777777" w:rsidR="009944DA" w:rsidRPr="00C453FE" w:rsidRDefault="009944DA" w:rsidP="009944DA">
            <w:pPr>
              <w:autoSpaceDE w:val="0"/>
              <w:autoSpaceDN w:val="0"/>
              <w:adjustRightInd w:val="0"/>
              <w:jc w:val="center"/>
              <w:rPr>
                <w:sz w:val="20"/>
                <w:szCs w:val="20"/>
              </w:rPr>
            </w:pPr>
          </w:p>
        </w:tc>
        <w:tc>
          <w:tcPr>
            <w:tcW w:w="3167" w:type="dxa"/>
            <w:hideMark/>
          </w:tcPr>
          <w:p w14:paraId="5CF81B2E" w14:textId="77777777" w:rsidR="009944DA" w:rsidRPr="00C453FE" w:rsidRDefault="009944DA" w:rsidP="009944DA">
            <w:pPr>
              <w:autoSpaceDE w:val="0"/>
              <w:autoSpaceDN w:val="0"/>
              <w:adjustRightInd w:val="0"/>
              <w:jc w:val="right"/>
              <w:rPr>
                <w:sz w:val="16"/>
                <w:szCs w:val="16"/>
              </w:rPr>
            </w:pPr>
            <w:r w:rsidRPr="00C453FE">
              <w:rPr>
                <w:sz w:val="16"/>
                <w:szCs w:val="16"/>
              </w:rPr>
              <w:t xml:space="preserve">       </w:t>
            </w:r>
          </w:p>
        </w:tc>
        <w:tc>
          <w:tcPr>
            <w:tcW w:w="476" w:type="dxa"/>
          </w:tcPr>
          <w:p w14:paraId="35378A8E" w14:textId="77777777" w:rsidR="009944DA" w:rsidRPr="00C453FE" w:rsidRDefault="009944DA" w:rsidP="009944DA">
            <w:pPr>
              <w:autoSpaceDE w:val="0"/>
              <w:autoSpaceDN w:val="0"/>
              <w:adjustRightInd w:val="0"/>
              <w:jc w:val="right"/>
              <w:rPr>
                <w:sz w:val="16"/>
                <w:szCs w:val="16"/>
              </w:rPr>
            </w:pPr>
          </w:p>
        </w:tc>
        <w:tc>
          <w:tcPr>
            <w:tcW w:w="906" w:type="dxa"/>
            <w:gridSpan w:val="4"/>
          </w:tcPr>
          <w:p w14:paraId="2ECB3112" w14:textId="77777777" w:rsidR="009944DA" w:rsidRPr="00C453FE" w:rsidRDefault="009944DA" w:rsidP="009944DA">
            <w:pPr>
              <w:autoSpaceDE w:val="0"/>
              <w:autoSpaceDN w:val="0"/>
              <w:adjustRightInd w:val="0"/>
              <w:jc w:val="right"/>
              <w:rPr>
                <w:rFonts w:ascii="Arial" w:hAnsi="Arial" w:cs="Arial"/>
                <w:sz w:val="20"/>
                <w:szCs w:val="20"/>
              </w:rPr>
            </w:pPr>
          </w:p>
        </w:tc>
        <w:tc>
          <w:tcPr>
            <w:tcW w:w="3436" w:type="dxa"/>
            <w:gridSpan w:val="6"/>
            <w:hideMark/>
          </w:tcPr>
          <w:p w14:paraId="44263DF4" w14:textId="52BBDE56" w:rsidR="009944DA" w:rsidRPr="00C453FE" w:rsidRDefault="009944DA" w:rsidP="009944DA">
            <w:pPr>
              <w:autoSpaceDE w:val="0"/>
              <w:autoSpaceDN w:val="0"/>
              <w:adjustRightInd w:val="0"/>
              <w:rPr>
                <w:sz w:val="16"/>
                <w:szCs w:val="16"/>
              </w:rPr>
            </w:pPr>
            <w:r w:rsidRPr="00C453FE">
              <w:rPr>
                <w:sz w:val="16"/>
                <w:szCs w:val="16"/>
              </w:rPr>
              <w:t>(Lietuvos Respublikos finansų ministro</w:t>
            </w:r>
          </w:p>
        </w:tc>
        <w:tc>
          <w:tcPr>
            <w:tcW w:w="447" w:type="dxa"/>
            <w:gridSpan w:val="3"/>
          </w:tcPr>
          <w:p w14:paraId="0A239F3F" w14:textId="77777777" w:rsidR="009944DA" w:rsidRPr="00C453FE" w:rsidRDefault="009944DA" w:rsidP="009944DA">
            <w:pPr>
              <w:autoSpaceDE w:val="0"/>
              <w:autoSpaceDN w:val="0"/>
              <w:adjustRightInd w:val="0"/>
              <w:jc w:val="right"/>
              <w:rPr>
                <w:sz w:val="20"/>
                <w:szCs w:val="20"/>
              </w:rPr>
            </w:pPr>
          </w:p>
        </w:tc>
      </w:tr>
      <w:tr w:rsidR="009944DA" w:rsidRPr="00C453FE" w14:paraId="5FF9657D" w14:textId="77777777" w:rsidTr="00F11C1F">
        <w:trPr>
          <w:gridAfter w:val="2"/>
          <w:wAfter w:w="171" w:type="dxa"/>
          <w:trHeight w:val="214"/>
        </w:trPr>
        <w:tc>
          <w:tcPr>
            <w:tcW w:w="237" w:type="dxa"/>
          </w:tcPr>
          <w:p w14:paraId="20991849" w14:textId="77777777" w:rsidR="009944DA" w:rsidRPr="00C453FE" w:rsidRDefault="009944DA" w:rsidP="009944DA">
            <w:pPr>
              <w:autoSpaceDE w:val="0"/>
              <w:autoSpaceDN w:val="0"/>
              <w:adjustRightInd w:val="0"/>
              <w:jc w:val="right"/>
              <w:rPr>
                <w:sz w:val="20"/>
                <w:szCs w:val="20"/>
              </w:rPr>
            </w:pPr>
          </w:p>
        </w:tc>
        <w:tc>
          <w:tcPr>
            <w:tcW w:w="236" w:type="dxa"/>
          </w:tcPr>
          <w:p w14:paraId="2C4564D7" w14:textId="77777777" w:rsidR="009944DA" w:rsidRPr="00C453FE" w:rsidRDefault="009944DA" w:rsidP="009944DA">
            <w:pPr>
              <w:autoSpaceDE w:val="0"/>
              <w:autoSpaceDN w:val="0"/>
              <w:adjustRightInd w:val="0"/>
              <w:jc w:val="right"/>
              <w:rPr>
                <w:sz w:val="20"/>
                <w:szCs w:val="20"/>
              </w:rPr>
            </w:pPr>
          </w:p>
        </w:tc>
        <w:tc>
          <w:tcPr>
            <w:tcW w:w="236" w:type="dxa"/>
          </w:tcPr>
          <w:p w14:paraId="7D3A480B" w14:textId="77777777" w:rsidR="009944DA" w:rsidRPr="00C453FE" w:rsidRDefault="009944DA" w:rsidP="009944DA">
            <w:pPr>
              <w:autoSpaceDE w:val="0"/>
              <w:autoSpaceDN w:val="0"/>
              <w:adjustRightInd w:val="0"/>
              <w:jc w:val="right"/>
              <w:rPr>
                <w:sz w:val="20"/>
                <w:szCs w:val="20"/>
              </w:rPr>
            </w:pPr>
          </w:p>
        </w:tc>
        <w:tc>
          <w:tcPr>
            <w:tcW w:w="236" w:type="dxa"/>
          </w:tcPr>
          <w:p w14:paraId="3FEADA30" w14:textId="77777777" w:rsidR="009944DA" w:rsidRPr="00C453FE" w:rsidRDefault="009944DA" w:rsidP="009944DA">
            <w:pPr>
              <w:autoSpaceDE w:val="0"/>
              <w:autoSpaceDN w:val="0"/>
              <w:adjustRightInd w:val="0"/>
              <w:jc w:val="right"/>
              <w:rPr>
                <w:sz w:val="20"/>
                <w:szCs w:val="20"/>
              </w:rPr>
            </w:pPr>
          </w:p>
        </w:tc>
        <w:tc>
          <w:tcPr>
            <w:tcW w:w="236" w:type="dxa"/>
          </w:tcPr>
          <w:p w14:paraId="2FC13795" w14:textId="77777777" w:rsidR="009944DA" w:rsidRPr="00C453FE" w:rsidRDefault="009944DA" w:rsidP="009944DA">
            <w:pPr>
              <w:autoSpaceDE w:val="0"/>
              <w:autoSpaceDN w:val="0"/>
              <w:adjustRightInd w:val="0"/>
              <w:jc w:val="right"/>
              <w:rPr>
                <w:sz w:val="20"/>
                <w:szCs w:val="20"/>
              </w:rPr>
            </w:pPr>
          </w:p>
        </w:tc>
        <w:tc>
          <w:tcPr>
            <w:tcW w:w="360" w:type="dxa"/>
          </w:tcPr>
          <w:p w14:paraId="227E284C" w14:textId="77777777" w:rsidR="009944DA" w:rsidRPr="00C453FE" w:rsidRDefault="009944DA" w:rsidP="009944DA">
            <w:pPr>
              <w:autoSpaceDE w:val="0"/>
              <w:autoSpaceDN w:val="0"/>
              <w:adjustRightInd w:val="0"/>
              <w:jc w:val="center"/>
              <w:rPr>
                <w:sz w:val="20"/>
                <w:szCs w:val="20"/>
              </w:rPr>
            </w:pPr>
          </w:p>
        </w:tc>
        <w:tc>
          <w:tcPr>
            <w:tcW w:w="3167" w:type="dxa"/>
          </w:tcPr>
          <w:p w14:paraId="5CDCA4EE" w14:textId="77777777" w:rsidR="009944DA" w:rsidRPr="00C453FE" w:rsidRDefault="009944DA" w:rsidP="009944DA">
            <w:pPr>
              <w:autoSpaceDE w:val="0"/>
              <w:autoSpaceDN w:val="0"/>
              <w:adjustRightInd w:val="0"/>
              <w:jc w:val="right"/>
              <w:rPr>
                <w:sz w:val="20"/>
                <w:szCs w:val="20"/>
              </w:rPr>
            </w:pPr>
          </w:p>
          <w:p w14:paraId="17B01694" w14:textId="77777777" w:rsidR="009944DA" w:rsidRPr="00C453FE" w:rsidRDefault="009944DA" w:rsidP="009944DA">
            <w:pPr>
              <w:autoSpaceDE w:val="0"/>
              <w:autoSpaceDN w:val="0"/>
              <w:adjustRightInd w:val="0"/>
              <w:jc w:val="right"/>
              <w:rPr>
                <w:sz w:val="20"/>
                <w:szCs w:val="20"/>
              </w:rPr>
            </w:pPr>
          </w:p>
          <w:p w14:paraId="595EF69E" w14:textId="77777777" w:rsidR="009944DA" w:rsidRPr="00C453FE" w:rsidRDefault="009944DA" w:rsidP="009944DA">
            <w:pPr>
              <w:autoSpaceDE w:val="0"/>
              <w:autoSpaceDN w:val="0"/>
              <w:adjustRightInd w:val="0"/>
              <w:jc w:val="right"/>
              <w:rPr>
                <w:sz w:val="20"/>
                <w:szCs w:val="20"/>
              </w:rPr>
            </w:pPr>
          </w:p>
          <w:p w14:paraId="2B27F6D9" w14:textId="77777777" w:rsidR="009944DA" w:rsidRPr="00C453FE" w:rsidRDefault="009944DA" w:rsidP="009944DA">
            <w:pPr>
              <w:autoSpaceDE w:val="0"/>
              <w:autoSpaceDN w:val="0"/>
              <w:adjustRightInd w:val="0"/>
              <w:jc w:val="right"/>
              <w:rPr>
                <w:sz w:val="20"/>
                <w:szCs w:val="20"/>
              </w:rPr>
            </w:pPr>
          </w:p>
          <w:p w14:paraId="3735A871" w14:textId="77777777" w:rsidR="009944DA" w:rsidRPr="00C453FE" w:rsidRDefault="009944DA" w:rsidP="009944DA">
            <w:pPr>
              <w:autoSpaceDE w:val="0"/>
              <w:autoSpaceDN w:val="0"/>
              <w:adjustRightInd w:val="0"/>
              <w:jc w:val="right"/>
              <w:rPr>
                <w:sz w:val="20"/>
                <w:szCs w:val="20"/>
              </w:rPr>
            </w:pPr>
          </w:p>
        </w:tc>
        <w:tc>
          <w:tcPr>
            <w:tcW w:w="476" w:type="dxa"/>
          </w:tcPr>
          <w:p w14:paraId="208BC714" w14:textId="77777777" w:rsidR="009944DA" w:rsidRPr="00C453FE" w:rsidRDefault="009944DA" w:rsidP="009944DA">
            <w:pPr>
              <w:autoSpaceDE w:val="0"/>
              <w:autoSpaceDN w:val="0"/>
              <w:adjustRightInd w:val="0"/>
              <w:jc w:val="right"/>
              <w:rPr>
                <w:sz w:val="16"/>
                <w:szCs w:val="16"/>
              </w:rPr>
            </w:pPr>
          </w:p>
        </w:tc>
        <w:tc>
          <w:tcPr>
            <w:tcW w:w="906" w:type="dxa"/>
            <w:gridSpan w:val="4"/>
          </w:tcPr>
          <w:p w14:paraId="2D60FD71" w14:textId="77777777" w:rsidR="009944DA" w:rsidRPr="00C453FE" w:rsidRDefault="009944DA" w:rsidP="009944DA">
            <w:pPr>
              <w:autoSpaceDE w:val="0"/>
              <w:autoSpaceDN w:val="0"/>
              <w:adjustRightInd w:val="0"/>
              <w:jc w:val="right"/>
              <w:rPr>
                <w:rFonts w:ascii="Arial" w:hAnsi="Arial" w:cs="Arial"/>
                <w:sz w:val="20"/>
                <w:szCs w:val="20"/>
              </w:rPr>
            </w:pPr>
          </w:p>
        </w:tc>
        <w:tc>
          <w:tcPr>
            <w:tcW w:w="3721" w:type="dxa"/>
            <w:gridSpan w:val="8"/>
            <w:hideMark/>
          </w:tcPr>
          <w:p w14:paraId="7CE7B436" w14:textId="47E114F8" w:rsidR="009944DA" w:rsidRPr="00C453FE" w:rsidRDefault="009944DA" w:rsidP="009944DA">
            <w:pPr>
              <w:autoSpaceDE w:val="0"/>
              <w:autoSpaceDN w:val="0"/>
              <w:adjustRightInd w:val="0"/>
              <w:rPr>
                <w:sz w:val="16"/>
                <w:szCs w:val="16"/>
              </w:rPr>
            </w:pPr>
            <w:r w:rsidRPr="00C453FE">
              <w:rPr>
                <w:sz w:val="16"/>
                <w:szCs w:val="16"/>
              </w:rPr>
              <w:t>202</w:t>
            </w:r>
            <w:r w:rsidR="00CF1C6A" w:rsidRPr="00C453FE">
              <w:rPr>
                <w:sz w:val="16"/>
                <w:szCs w:val="16"/>
              </w:rPr>
              <w:t>3</w:t>
            </w:r>
            <w:r w:rsidRPr="00C453FE">
              <w:rPr>
                <w:sz w:val="16"/>
                <w:szCs w:val="16"/>
              </w:rPr>
              <w:t xml:space="preserve"> m. </w:t>
            </w:r>
            <w:r w:rsidR="00CF1C6A" w:rsidRPr="00C453FE">
              <w:rPr>
                <w:sz w:val="16"/>
                <w:szCs w:val="16"/>
              </w:rPr>
              <w:t>kovo 26</w:t>
            </w:r>
            <w:r w:rsidRPr="00C453FE">
              <w:rPr>
                <w:sz w:val="16"/>
                <w:szCs w:val="16"/>
              </w:rPr>
              <w:t xml:space="preserve"> d. įsakymo Nr. 1K-</w:t>
            </w:r>
            <w:r w:rsidR="00CF1C6A" w:rsidRPr="00C453FE">
              <w:rPr>
                <w:sz w:val="16"/>
                <w:szCs w:val="16"/>
              </w:rPr>
              <w:t>119</w:t>
            </w:r>
            <w:r w:rsidRPr="00C453FE">
              <w:rPr>
                <w:sz w:val="16"/>
                <w:szCs w:val="16"/>
              </w:rPr>
              <w:t xml:space="preserve"> redakcija)</w:t>
            </w:r>
          </w:p>
        </w:tc>
      </w:tr>
      <w:tr w:rsidR="00766EA0" w:rsidRPr="00C453FE" w14:paraId="3F11943C" w14:textId="77777777" w:rsidTr="00F11C1F">
        <w:trPr>
          <w:gridAfter w:val="1"/>
          <w:wAfter w:w="9" w:type="dxa"/>
          <w:trHeight w:val="173"/>
        </w:trPr>
        <w:tc>
          <w:tcPr>
            <w:tcW w:w="237" w:type="dxa"/>
          </w:tcPr>
          <w:p w14:paraId="7DB75F92" w14:textId="77777777" w:rsidR="00FC748B" w:rsidRPr="00C453FE" w:rsidRDefault="00FC748B" w:rsidP="00FC748B">
            <w:pPr>
              <w:autoSpaceDE w:val="0"/>
              <w:autoSpaceDN w:val="0"/>
              <w:adjustRightInd w:val="0"/>
              <w:jc w:val="right"/>
              <w:rPr>
                <w:sz w:val="20"/>
                <w:szCs w:val="20"/>
              </w:rPr>
            </w:pPr>
          </w:p>
        </w:tc>
        <w:tc>
          <w:tcPr>
            <w:tcW w:w="236" w:type="dxa"/>
          </w:tcPr>
          <w:p w14:paraId="7EDA6B35" w14:textId="77777777" w:rsidR="00FC748B" w:rsidRPr="00C453FE" w:rsidRDefault="00FC748B" w:rsidP="00FC748B">
            <w:pPr>
              <w:autoSpaceDE w:val="0"/>
              <w:autoSpaceDN w:val="0"/>
              <w:adjustRightInd w:val="0"/>
              <w:jc w:val="right"/>
              <w:rPr>
                <w:sz w:val="20"/>
                <w:szCs w:val="20"/>
              </w:rPr>
            </w:pPr>
          </w:p>
        </w:tc>
        <w:tc>
          <w:tcPr>
            <w:tcW w:w="236" w:type="dxa"/>
          </w:tcPr>
          <w:p w14:paraId="1C4FC42C" w14:textId="77777777" w:rsidR="00FC748B" w:rsidRPr="00C453FE" w:rsidRDefault="00FC748B" w:rsidP="00FC748B">
            <w:pPr>
              <w:autoSpaceDE w:val="0"/>
              <w:autoSpaceDN w:val="0"/>
              <w:adjustRightInd w:val="0"/>
              <w:jc w:val="right"/>
              <w:rPr>
                <w:sz w:val="20"/>
                <w:szCs w:val="20"/>
              </w:rPr>
            </w:pPr>
          </w:p>
        </w:tc>
        <w:tc>
          <w:tcPr>
            <w:tcW w:w="236" w:type="dxa"/>
          </w:tcPr>
          <w:p w14:paraId="3B257F76" w14:textId="77777777" w:rsidR="00FC748B" w:rsidRPr="00C453FE" w:rsidRDefault="00FC748B" w:rsidP="00FC748B">
            <w:pPr>
              <w:autoSpaceDE w:val="0"/>
              <w:autoSpaceDN w:val="0"/>
              <w:adjustRightInd w:val="0"/>
              <w:jc w:val="right"/>
              <w:rPr>
                <w:sz w:val="20"/>
                <w:szCs w:val="20"/>
              </w:rPr>
            </w:pPr>
          </w:p>
        </w:tc>
        <w:tc>
          <w:tcPr>
            <w:tcW w:w="236" w:type="dxa"/>
          </w:tcPr>
          <w:p w14:paraId="2897A38A" w14:textId="77777777" w:rsidR="00FC748B" w:rsidRPr="00C453FE" w:rsidRDefault="00FC748B" w:rsidP="00FC748B">
            <w:pPr>
              <w:autoSpaceDE w:val="0"/>
              <w:autoSpaceDN w:val="0"/>
              <w:adjustRightInd w:val="0"/>
              <w:jc w:val="right"/>
              <w:rPr>
                <w:sz w:val="20"/>
                <w:szCs w:val="20"/>
              </w:rPr>
            </w:pPr>
          </w:p>
        </w:tc>
        <w:tc>
          <w:tcPr>
            <w:tcW w:w="360" w:type="dxa"/>
          </w:tcPr>
          <w:p w14:paraId="5C69BE85" w14:textId="77777777" w:rsidR="00FC748B" w:rsidRPr="00C453FE" w:rsidRDefault="00FC748B" w:rsidP="00FC748B">
            <w:pPr>
              <w:autoSpaceDE w:val="0"/>
              <w:autoSpaceDN w:val="0"/>
              <w:adjustRightInd w:val="0"/>
              <w:jc w:val="center"/>
              <w:rPr>
                <w:sz w:val="20"/>
                <w:szCs w:val="20"/>
              </w:rPr>
            </w:pPr>
          </w:p>
        </w:tc>
        <w:tc>
          <w:tcPr>
            <w:tcW w:w="3167" w:type="dxa"/>
            <w:tcBorders>
              <w:top w:val="nil"/>
              <w:left w:val="nil"/>
              <w:bottom w:val="single" w:sz="2" w:space="0" w:color="auto"/>
              <w:right w:val="nil"/>
            </w:tcBorders>
          </w:tcPr>
          <w:p w14:paraId="5FBEE8E7" w14:textId="77777777" w:rsidR="00FC748B" w:rsidRPr="00C453FE" w:rsidRDefault="00FC748B" w:rsidP="00FC748B">
            <w:pPr>
              <w:autoSpaceDE w:val="0"/>
              <w:autoSpaceDN w:val="0"/>
              <w:adjustRightInd w:val="0"/>
              <w:jc w:val="center"/>
              <w:rPr>
                <w:b/>
                <w:bCs/>
                <w:sz w:val="20"/>
                <w:szCs w:val="20"/>
              </w:rPr>
            </w:pPr>
          </w:p>
        </w:tc>
        <w:tc>
          <w:tcPr>
            <w:tcW w:w="476" w:type="dxa"/>
            <w:tcBorders>
              <w:top w:val="nil"/>
              <w:left w:val="nil"/>
              <w:bottom w:val="single" w:sz="2" w:space="0" w:color="auto"/>
              <w:right w:val="nil"/>
            </w:tcBorders>
          </w:tcPr>
          <w:p w14:paraId="39F9D809" w14:textId="77777777" w:rsidR="00FC748B" w:rsidRPr="00C453FE" w:rsidRDefault="00FC748B" w:rsidP="00FC748B">
            <w:pPr>
              <w:autoSpaceDE w:val="0"/>
              <w:autoSpaceDN w:val="0"/>
              <w:adjustRightInd w:val="0"/>
              <w:jc w:val="center"/>
              <w:rPr>
                <w:rFonts w:ascii="Arial" w:hAnsi="Arial" w:cs="Arial"/>
                <w:b/>
                <w:bCs/>
                <w:sz w:val="20"/>
                <w:szCs w:val="20"/>
              </w:rPr>
            </w:pPr>
          </w:p>
        </w:tc>
        <w:tc>
          <w:tcPr>
            <w:tcW w:w="906" w:type="dxa"/>
            <w:gridSpan w:val="4"/>
            <w:tcBorders>
              <w:top w:val="nil"/>
              <w:left w:val="nil"/>
              <w:bottom w:val="single" w:sz="2" w:space="0" w:color="auto"/>
              <w:right w:val="nil"/>
            </w:tcBorders>
          </w:tcPr>
          <w:p w14:paraId="40E19D3F" w14:textId="77777777" w:rsidR="00FC748B" w:rsidRPr="00C453FE" w:rsidRDefault="00FC748B" w:rsidP="00FC748B">
            <w:pPr>
              <w:autoSpaceDE w:val="0"/>
              <w:autoSpaceDN w:val="0"/>
              <w:adjustRightInd w:val="0"/>
              <w:jc w:val="center"/>
              <w:rPr>
                <w:rFonts w:ascii="Arial" w:hAnsi="Arial" w:cs="Arial"/>
                <w:b/>
                <w:bCs/>
                <w:sz w:val="20"/>
                <w:szCs w:val="20"/>
              </w:rPr>
            </w:pPr>
          </w:p>
        </w:tc>
        <w:tc>
          <w:tcPr>
            <w:tcW w:w="1174" w:type="dxa"/>
            <w:gridSpan w:val="2"/>
            <w:tcBorders>
              <w:top w:val="nil"/>
              <w:left w:val="nil"/>
              <w:bottom w:val="single" w:sz="2" w:space="0" w:color="auto"/>
              <w:right w:val="nil"/>
            </w:tcBorders>
          </w:tcPr>
          <w:p w14:paraId="2A5A5AC5" w14:textId="77777777" w:rsidR="00FC748B" w:rsidRPr="00C453FE" w:rsidRDefault="00FC748B" w:rsidP="00FC748B">
            <w:pPr>
              <w:autoSpaceDE w:val="0"/>
              <w:autoSpaceDN w:val="0"/>
              <w:adjustRightInd w:val="0"/>
              <w:jc w:val="center"/>
              <w:rPr>
                <w:rFonts w:ascii="Arial" w:hAnsi="Arial" w:cs="Arial"/>
                <w:b/>
                <w:bCs/>
                <w:sz w:val="20"/>
                <w:szCs w:val="20"/>
              </w:rPr>
            </w:pPr>
          </w:p>
        </w:tc>
        <w:tc>
          <w:tcPr>
            <w:tcW w:w="1244" w:type="dxa"/>
            <w:gridSpan w:val="2"/>
            <w:tcBorders>
              <w:top w:val="nil"/>
              <w:left w:val="nil"/>
              <w:bottom w:val="single" w:sz="2" w:space="0" w:color="auto"/>
              <w:right w:val="nil"/>
            </w:tcBorders>
          </w:tcPr>
          <w:p w14:paraId="67590C15" w14:textId="77777777" w:rsidR="00FC748B" w:rsidRPr="00C453FE" w:rsidRDefault="00FC748B" w:rsidP="00FC748B">
            <w:pPr>
              <w:autoSpaceDE w:val="0"/>
              <w:autoSpaceDN w:val="0"/>
              <w:adjustRightInd w:val="0"/>
              <w:jc w:val="center"/>
              <w:rPr>
                <w:rFonts w:ascii="Arial" w:hAnsi="Arial" w:cs="Arial"/>
                <w:b/>
                <w:bCs/>
                <w:sz w:val="20"/>
                <w:szCs w:val="20"/>
              </w:rPr>
            </w:pPr>
          </w:p>
        </w:tc>
        <w:tc>
          <w:tcPr>
            <w:tcW w:w="1018" w:type="dxa"/>
            <w:gridSpan w:val="2"/>
          </w:tcPr>
          <w:p w14:paraId="5E317DA2" w14:textId="77777777" w:rsidR="00FC748B" w:rsidRPr="00C453FE" w:rsidRDefault="00FC748B" w:rsidP="00FC748B">
            <w:pPr>
              <w:autoSpaceDE w:val="0"/>
              <w:autoSpaceDN w:val="0"/>
              <w:adjustRightInd w:val="0"/>
              <w:jc w:val="right"/>
              <w:rPr>
                <w:rFonts w:ascii="Arial" w:hAnsi="Arial" w:cs="Arial"/>
                <w:sz w:val="20"/>
                <w:szCs w:val="20"/>
              </w:rPr>
            </w:pPr>
          </w:p>
        </w:tc>
        <w:tc>
          <w:tcPr>
            <w:tcW w:w="447" w:type="dxa"/>
            <w:gridSpan w:val="3"/>
          </w:tcPr>
          <w:p w14:paraId="2BADA14B" w14:textId="77777777" w:rsidR="00FC748B" w:rsidRPr="00C453FE" w:rsidRDefault="00FC748B" w:rsidP="00FC748B">
            <w:pPr>
              <w:autoSpaceDE w:val="0"/>
              <w:autoSpaceDN w:val="0"/>
              <w:adjustRightInd w:val="0"/>
              <w:jc w:val="right"/>
              <w:rPr>
                <w:sz w:val="20"/>
                <w:szCs w:val="20"/>
              </w:rPr>
            </w:pPr>
          </w:p>
        </w:tc>
      </w:tr>
      <w:tr w:rsidR="00766EA0" w:rsidRPr="00C453FE" w14:paraId="7722BB2F" w14:textId="77777777" w:rsidTr="00F11C1F">
        <w:trPr>
          <w:trHeight w:val="431"/>
        </w:trPr>
        <w:tc>
          <w:tcPr>
            <w:tcW w:w="7273" w:type="dxa"/>
            <w:gridSpan w:val="15"/>
            <w:hideMark/>
          </w:tcPr>
          <w:p w14:paraId="2070A168" w14:textId="77777777" w:rsidR="00FC748B" w:rsidRPr="00C453FE" w:rsidRDefault="00FC748B" w:rsidP="00FC748B">
            <w:pPr>
              <w:autoSpaceDE w:val="0"/>
              <w:autoSpaceDN w:val="0"/>
              <w:adjustRightInd w:val="0"/>
              <w:jc w:val="right"/>
              <w:rPr>
                <w:rFonts w:ascii="Arial" w:hAnsi="Arial" w:cs="Arial"/>
                <w:sz w:val="16"/>
                <w:szCs w:val="16"/>
              </w:rPr>
            </w:pPr>
            <w:r w:rsidRPr="00C453FE">
              <w:rPr>
                <w:sz w:val="16"/>
                <w:szCs w:val="16"/>
              </w:rPr>
              <w:t xml:space="preserve">    (įstaigos pavadinimas, kodas Juridinių asmenų registre, adresas)</w:t>
            </w:r>
          </w:p>
        </w:tc>
        <w:tc>
          <w:tcPr>
            <w:tcW w:w="1244" w:type="dxa"/>
            <w:gridSpan w:val="2"/>
          </w:tcPr>
          <w:p w14:paraId="1BECE3EE" w14:textId="77777777" w:rsidR="00FC748B" w:rsidRPr="00C453FE" w:rsidRDefault="00FC748B" w:rsidP="00FC748B">
            <w:pPr>
              <w:autoSpaceDE w:val="0"/>
              <w:autoSpaceDN w:val="0"/>
              <w:adjustRightInd w:val="0"/>
              <w:jc w:val="right"/>
              <w:rPr>
                <w:rFonts w:ascii="Arial" w:hAnsi="Arial" w:cs="Arial"/>
                <w:sz w:val="16"/>
                <w:szCs w:val="16"/>
              </w:rPr>
            </w:pPr>
          </w:p>
        </w:tc>
        <w:tc>
          <w:tcPr>
            <w:tcW w:w="1018" w:type="dxa"/>
            <w:gridSpan w:val="2"/>
          </w:tcPr>
          <w:p w14:paraId="69F0F06F" w14:textId="77777777" w:rsidR="00FC748B" w:rsidRPr="00C453FE" w:rsidRDefault="00FC748B" w:rsidP="00FC748B">
            <w:pPr>
              <w:autoSpaceDE w:val="0"/>
              <w:autoSpaceDN w:val="0"/>
              <w:adjustRightInd w:val="0"/>
              <w:jc w:val="right"/>
              <w:rPr>
                <w:rFonts w:ascii="Arial" w:hAnsi="Arial" w:cs="Arial"/>
                <w:sz w:val="16"/>
                <w:szCs w:val="16"/>
              </w:rPr>
            </w:pPr>
          </w:p>
        </w:tc>
        <w:tc>
          <w:tcPr>
            <w:tcW w:w="447" w:type="dxa"/>
            <w:gridSpan w:val="3"/>
          </w:tcPr>
          <w:p w14:paraId="5B44BD65" w14:textId="77777777" w:rsidR="00FC748B" w:rsidRPr="00C453FE" w:rsidRDefault="00FC748B" w:rsidP="00FC748B">
            <w:pPr>
              <w:autoSpaceDE w:val="0"/>
              <w:autoSpaceDN w:val="0"/>
              <w:adjustRightInd w:val="0"/>
              <w:jc w:val="right"/>
              <w:rPr>
                <w:sz w:val="20"/>
                <w:szCs w:val="20"/>
              </w:rPr>
            </w:pPr>
          </w:p>
        </w:tc>
      </w:tr>
      <w:tr w:rsidR="00766EA0" w:rsidRPr="00C453FE" w14:paraId="573FF16B" w14:textId="77777777" w:rsidTr="00F11C1F">
        <w:trPr>
          <w:trHeight w:val="1795"/>
        </w:trPr>
        <w:tc>
          <w:tcPr>
            <w:tcW w:w="237" w:type="dxa"/>
          </w:tcPr>
          <w:p w14:paraId="0A73DEB5" w14:textId="77777777" w:rsidR="00FC748B" w:rsidRPr="00C453FE" w:rsidRDefault="00FC748B" w:rsidP="00FC748B">
            <w:pPr>
              <w:autoSpaceDE w:val="0"/>
              <w:autoSpaceDN w:val="0"/>
              <w:adjustRightInd w:val="0"/>
              <w:jc w:val="center"/>
              <w:rPr>
                <w:sz w:val="16"/>
                <w:szCs w:val="16"/>
              </w:rPr>
            </w:pPr>
          </w:p>
        </w:tc>
        <w:tc>
          <w:tcPr>
            <w:tcW w:w="236" w:type="dxa"/>
          </w:tcPr>
          <w:p w14:paraId="1A337722" w14:textId="77777777" w:rsidR="00FC748B" w:rsidRPr="00C453FE" w:rsidRDefault="00FC748B" w:rsidP="00FC748B">
            <w:pPr>
              <w:autoSpaceDE w:val="0"/>
              <w:autoSpaceDN w:val="0"/>
              <w:adjustRightInd w:val="0"/>
              <w:jc w:val="center"/>
              <w:rPr>
                <w:rFonts w:ascii="Arial" w:hAnsi="Arial" w:cs="Arial"/>
                <w:sz w:val="16"/>
                <w:szCs w:val="16"/>
              </w:rPr>
            </w:pPr>
          </w:p>
        </w:tc>
        <w:tc>
          <w:tcPr>
            <w:tcW w:w="236" w:type="dxa"/>
          </w:tcPr>
          <w:p w14:paraId="436E21BA" w14:textId="77777777" w:rsidR="00FC748B" w:rsidRPr="00C453FE" w:rsidRDefault="00FC748B" w:rsidP="00FC748B">
            <w:pPr>
              <w:autoSpaceDE w:val="0"/>
              <w:autoSpaceDN w:val="0"/>
              <w:adjustRightInd w:val="0"/>
              <w:jc w:val="center"/>
              <w:rPr>
                <w:rFonts w:ascii="Arial" w:hAnsi="Arial" w:cs="Arial"/>
                <w:sz w:val="16"/>
                <w:szCs w:val="16"/>
              </w:rPr>
            </w:pPr>
          </w:p>
        </w:tc>
        <w:tc>
          <w:tcPr>
            <w:tcW w:w="236" w:type="dxa"/>
          </w:tcPr>
          <w:p w14:paraId="7310B642" w14:textId="77777777" w:rsidR="00FC748B" w:rsidRPr="00C453FE" w:rsidRDefault="00FC748B" w:rsidP="00FC748B">
            <w:pPr>
              <w:autoSpaceDE w:val="0"/>
              <w:autoSpaceDN w:val="0"/>
              <w:adjustRightInd w:val="0"/>
              <w:jc w:val="center"/>
              <w:rPr>
                <w:rFonts w:ascii="Arial" w:hAnsi="Arial" w:cs="Arial"/>
                <w:sz w:val="16"/>
                <w:szCs w:val="16"/>
              </w:rPr>
            </w:pPr>
          </w:p>
        </w:tc>
        <w:tc>
          <w:tcPr>
            <w:tcW w:w="236" w:type="dxa"/>
          </w:tcPr>
          <w:p w14:paraId="632CEC13" w14:textId="77777777" w:rsidR="00FC748B" w:rsidRPr="00C453FE" w:rsidRDefault="00FC748B" w:rsidP="00FC748B">
            <w:pPr>
              <w:autoSpaceDE w:val="0"/>
              <w:autoSpaceDN w:val="0"/>
              <w:adjustRightInd w:val="0"/>
              <w:jc w:val="center"/>
              <w:rPr>
                <w:rFonts w:ascii="Arial" w:hAnsi="Arial" w:cs="Arial"/>
                <w:sz w:val="16"/>
                <w:szCs w:val="16"/>
              </w:rPr>
            </w:pPr>
          </w:p>
        </w:tc>
        <w:tc>
          <w:tcPr>
            <w:tcW w:w="360" w:type="dxa"/>
          </w:tcPr>
          <w:p w14:paraId="4D697689" w14:textId="77777777" w:rsidR="00FC748B" w:rsidRPr="00C453FE" w:rsidRDefault="00FC748B" w:rsidP="00FC748B">
            <w:pPr>
              <w:autoSpaceDE w:val="0"/>
              <w:autoSpaceDN w:val="0"/>
              <w:adjustRightInd w:val="0"/>
              <w:jc w:val="center"/>
              <w:rPr>
                <w:rFonts w:ascii="Arial" w:hAnsi="Arial" w:cs="Arial"/>
                <w:sz w:val="16"/>
                <w:szCs w:val="16"/>
              </w:rPr>
            </w:pPr>
          </w:p>
        </w:tc>
        <w:tc>
          <w:tcPr>
            <w:tcW w:w="6976" w:type="dxa"/>
            <w:gridSpan w:val="11"/>
            <w:hideMark/>
          </w:tcPr>
          <w:p w14:paraId="2A027EFB" w14:textId="77777777" w:rsidR="00A20037" w:rsidRPr="00C453FE" w:rsidRDefault="00A20037" w:rsidP="00A20037">
            <w:pPr>
              <w:ind w:right="140" w:firstLine="30"/>
              <w:jc w:val="center"/>
              <w:rPr>
                <w:b/>
                <w:bCs/>
                <w:szCs w:val="22"/>
              </w:rPr>
            </w:pPr>
            <w:r w:rsidRPr="00C453FE">
              <w:rPr>
                <w:b/>
                <w:bCs/>
              </w:rPr>
              <w:t>ANYKŠČIŲ RAJONO SAVIVALDYBĖS ADMINISTRACIJOS</w:t>
            </w:r>
          </w:p>
          <w:p w14:paraId="3CCE2678" w14:textId="77777777" w:rsidR="00A20037" w:rsidRPr="00C453FE" w:rsidRDefault="00A20037" w:rsidP="00A20037">
            <w:pPr>
              <w:ind w:right="140" w:firstLine="30"/>
              <w:jc w:val="center"/>
              <w:rPr>
                <w:b/>
                <w:bCs/>
              </w:rPr>
            </w:pPr>
            <w:r w:rsidRPr="00C453FE">
              <w:rPr>
                <w:b/>
                <w:bCs/>
              </w:rPr>
              <w:t>FINANSŲ IR APSKAITOS SKYRIUI</w:t>
            </w:r>
          </w:p>
          <w:p w14:paraId="03670D4E" w14:textId="77777777" w:rsidR="00A20037" w:rsidRPr="00C453FE" w:rsidRDefault="00A20037" w:rsidP="00A20037">
            <w:pPr>
              <w:ind w:right="140" w:firstLine="30"/>
              <w:jc w:val="center"/>
              <w:rPr>
                <w:b/>
                <w:bCs/>
              </w:rPr>
            </w:pPr>
          </w:p>
          <w:p w14:paraId="770DA830" w14:textId="77777777" w:rsidR="00FC748B" w:rsidRPr="00C453FE" w:rsidRDefault="00FC748B" w:rsidP="00FC748B">
            <w:pPr>
              <w:ind w:right="140"/>
              <w:jc w:val="center"/>
              <w:rPr>
                <w:b/>
                <w:bCs/>
              </w:rPr>
            </w:pPr>
            <w:r w:rsidRPr="00C453FE">
              <w:rPr>
                <w:b/>
                <w:bCs/>
              </w:rPr>
              <w:t>BIUDŽETO IŠLAIDŲ SĄMATOS VYKDYMO</w:t>
            </w:r>
          </w:p>
          <w:p w14:paraId="61FA312C" w14:textId="77777777" w:rsidR="00FC748B" w:rsidRPr="00C453FE" w:rsidRDefault="00FC748B" w:rsidP="00FC748B">
            <w:pPr>
              <w:ind w:right="140"/>
              <w:jc w:val="center"/>
              <w:rPr>
                <w:b/>
                <w:bCs/>
              </w:rPr>
            </w:pPr>
          </w:p>
          <w:p w14:paraId="563D4903" w14:textId="0C0E0145" w:rsidR="00FC748B" w:rsidRPr="00C453FE" w:rsidRDefault="00FC748B" w:rsidP="00FC748B">
            <w:pPr>
              <w:ind w:right="140"/>
              <w:jc w:val="center"/>
              <w:rPr>
                <w:b/>
                <w:bCs/>
              </w:rPr>
            </w:pPr>
            <w:r w:rsidRPr="00C453FE">
              <w:rPr>
                <w:b/>
                <w:bCs/>
              </w:rPr>
              <w:t>20</w:t>
            </w:r>
            <w:r w:rsidR="00710854" w:rsidRPr="00C453FE">
              <w:rPr>
                <w:b/>
                <w:bCs/>
              </w:rPr>
              <w:t>.......</w:t>
            </w:r>
            <w:r w:rsidRPr="00C453FE">
              <w:rPr>
                <w:b/>
                <w:bCs/>
              </w:rPr>
              <w:t xml:space="preserve"> M. __________ D.</w:t>
            </w:r>
          </w:p>
          <w:p w14:paraId="0826E4BD" w14:textId="77777777" w:rsidR="00FC748B" w:rsidRPr="00C453FE" w:rsidRDefault="00FC748B" w:rsidP="00FC748B">
            <w:pPr>
              <w:ind w:right="140"/>
              <w:jc w:val="center"/>
              <w:rPr>
                <w:b/>
                <w:bCs/>
              </w:rPr>
            </w:pPr>
          </w:p>
          <w:p w14:paraId="03C0E27C" w14:textId="77777777" w:rsidR="00D8620B" w:rsidRPr="00C453FE" w:rsidRDefault="00D8620B" w:rsidP="00D8620B">
            <w:pPr>
              <w:ind w:right="140" w:firstLine="30"/>
              <w:jc w:val="center"/>
              <w:rPr>
                <w:b/>
                <w:bCs/>
              </w:rPr>
            </w:pPr>
            <w:r w:rsidRPr="00C453FE">
              <w:rPr>
                <w:b/>
                <w:bCs/>
              </w:rPr>
              <w:t>______________________________________</w:t>
            </w:r>
          </w:p>
          <w:p w14:paraId="19BD6DEA" w14:textId="77777777" w:rsidR="00D8620B" w:rsidRPr="00C453FE" w:rsidRDefault="00D8620B" w:rsidP="00D8620B">
            <w:pPr>
              <w:ind w:right="140" w:firstLine="30"/>
              <w:jc w:val="center"/>
              <w:rPr>
                <w:sz w:val="20"/>
                <w:szCs w:val="18"/>
              </w:rPr>
            </w:pPr>
            <w:r w:rsidRPr="00C453FE">
              <w:rPr>
                <w:sz w:val="20"/>
                <w:szCs w:val="18"/>
              </w:rPr>
              <w:t>(metinė, ketvirtinė)</w:t>
            </w:r>
          </w:p>
          <w:p w14:paraId="4AE7E94C" w14:textId="77777777" w:rsidR="00FC748B" w:rsidRPr="00C453FE" w:rsidRDefault="00FC748B" w:rsidP="00FC748B">
            <w:pPr>
              <w:ind w:right="140"/>
              <w:jc w:val="center"/>
              <w:rPr>
                <w:b/>
                <w:bCs/>
              </w:rPr>
            </w:pPr>
          </w:p>
          <w:p w14:paraId="3DEDE825" w14:textId="77777777" w:rsidR="00FC748B" w:rsidRPr="00C453FE" w:rsidRDefault="00FC748B" w:rsidP="00FC748B">
            <w:pPr>
              <w:ind w:right="140"/>
              <w:jc w:val="center"/>
              <w:rPr>
                <w:b/>
                <w:bCs/>
              </w:rPr>
            </w:pPr>
            <w:r w:rsidRPr="00C453FE">
              <w:rPr>
                <w:b/>
                <w:bCs/>
              </w:rPr>
              <w:t>ATASKAITA</w:t>
            </w:r>
          </w:p>
          <w:p w14:paraId="6AEF9D9E" w14:textId="77777777" w:rsidR="00FC748B" w:rsidRPr="00C453FE" w:rsidRDefault="00FC748B" w:rsidP="00FC748B">
            <w:pPr>
              <w:ind w:right="140"/>
              <w:jc w:val="center"/>
              <w:rPr>
                <w:b/>
                <w:bCs/>
              </w:rPr>
            </w:pPr>
          </w:p>
          <w:p w14:paraId="682D4F54" w14:textId="3B2D2F37" w:rsidR="00FC748B" w:rsidRPr="00C453FE" w:rsidRDefault="00FC748B" w:rsidP="007A4953">
            <w:pPr>
              <w:ind w:right="140"/>
              <w:jc w:val="center"/>
              <w:rPr>
                <w:b/>
                <w:bCs/>
              </w:rPr>
            </w:pPr>
            <w:r w:rsidRPr="00C453FE">
              <w:rPr>
                <w:b/>
                <w:bCs/>
              </w:rPr>
              <w:t>Nr.      (data)</w:t>
            </w:r>
          </w:p>
        </w:tc>
        <w:tc>
          <w:tcPr>
            <w:tcW w:w="1018" w:type="dxa"/>
            <w:gridSpan w:val="2"/>
          </w:tcPr>
          <w:p w14:paraId="2D494380" w14:textId="77777777" w:rsidR="00FC748B" w:rsidRPr="00C453FE" w:rsidRDefault="00FC748B" w:rsidP="00FC748B">
            <w:pPr>
              <w:autoSpaceDE w:val="0"/>
              <w:autoSpaceDN w:val="0"/>
              <w:adjustRightInd w:val="0"/>
              <w:jc w:val="right"/>
              <w:rPr>
                <w:rFonts w:ascii="Arial" w:hAnsi="Arial" w:cs="Arial"/>
                <w:sz w:val="16"/>
                <w:szCs w:val="16"/>
              </w:rPr>
            </w:pPr>
          </w:p>
        </w:tc>
        <w:tc>
          <w:tcPr>
            <w:tcW w:w="447" w:type="dxa"/>
            <w:gridSpan w:val="3"/>
          </w:tcPr>
          <w:p w14:paraId="6EAF543F" w14:textId="77777777" w:rsidR="00FC748B" w:rsidRPr="00C453FE" w:rsidRDefault="00FC748B" w:rsidP="00FC748B">
            <w:pPr>
              <w:autoSpaceDE w:val="0"/>
              <w:autoSpaceDN w:val="0"/>
              <w:adjustRightInd w:val="0"/>
              <w:jc w:val="right"/>
              <w:rPr>
                <w:sz w:val="20"/>
                <w:szCs w:val="20"/>
              </w:rPr>
            </w:pPr>
          </w:p>
        </w:tc>
      </w:tr>
      <w:tr w:rsidR="00766EA0" w:rsidRPr="00C453FE" w14:paraId="336EFE31" w14:textId="77777777" w:rsidTr="00F11C1F">
        <w:trPr>
          <w:trHeight w:val="202"/>
        </w:trPr>
        <w:tc>
          <w:tcPr>
            <w:tcW w:w="237" w:type="dxa"/>
          </w:tcPr>
          <w:p w14:paraId="4B1D6B84" w14:textId="77777777" w:rsidR="00FC748B" w:rsidRPr="00C453FE" w:rsidRDefault="00FC748B" w:rsidP="00FC748B">
            <w:pPr>
              <w:autoSpaceDE w:val="0"/>
              <w:autoSpaceDN w:val="0"/>
              <w:adjustRightInd w:val="0"/>
              <w:jc w:val="right"/>
              <w:rPr>
                <w:sz w:val="20"/>
                <w:szCs w:val="20"/>
              </w:rPr>
            </w:pPr>
          </w:p>
        </w:tc>
        <w:tc>
          <w:tcPr>
            <w:tcW w:w="236" w:type="dxa"/>
          </w:tcPr>
          <w:p w14:paraId="42B27208" w14:textId="77777777" w:rsidR="00FC748B" w:rsidRPr="00C453FE" w:rsidRDefault="00FC748B" w:rsidP="00FC748B">
            <w:pPr>
              <w:autoSpaceDE w:val="0"/>
              <w:autoSpaceDN w:val="0"/>
              <w:adjustRightInd w:val="0"/>
              <w:jc w:val="right"/>
              <w:rPr>
                <w:sz w:val="20"/>
                <w:szCs w:val="20"/>
              </w:rPr>
            </w:pPr>
          </w:p>
        </w:tc>
        <w:tc>
          <w:tcPr>
            <w:tcW w:w="236" w:type="dxa"/>
          </w:tcPr>
          <w:p w14:paraId="52CD76E5" w14:textId="77777777" w:rsidR="00FC748B" w:rsidRPr="00C453FE" w:rsidRDefault="00FC748B" w:rsidP="00FC748B">
            <w:pPr>
              <w:autoSpaceDE w:val="0"/>
              <w:autoSpaceDN w:val="0"/>
              <w:adjustRightInd w:val="0"/>
              <w:jc w:val="right"/>
              <w:rPr>
                <w:sz w:val="20"/>
                <w:szCs w:val="20"/>
              </w:rPr>
            </w:pPr>
          </w:p>
        </w:tc>
        <w:tc>
          <w:tcPr>
            <w:tcW w:w="236" w:type="dxa"/>
          </w:tcPr>
          <w:p w14:paraId="2F570ECD" w14:textId="77777777" w:rsidR="00FC748B" w:rsidRPr="00C453FE" w:rsidRDefault="00FC748B" w:rsidP="00FC748B">
            <w:pPr>
              <w:autoSpaceDE w:val="0"/>
              <w:autoSpaceDN w:val="0"/>
              <w:adjustRightInd w:val="0"/>
              <w:jc w:val="right"/>
              <w:rPr>
                <w:sz w:val="20"/>
                <w:szCs w:val="20"/>
              </w:rPr>
            </w:pPr>
          </w:p>
        </w:tc>
        <w:tc>
          <w:tcPr>
            <w:tcW w:w="236" w:type="dxa"/>
          </w:tcPr>
          <w:p w14:paraId="39DF9F9F" w14:textId="77777777" w:rsidR="00FC748B" w:rsidRPr="00C453FE" w:rsidRDefault="00FC748B" w:rsidP="00FC748B">
            <w:pPr>
              <w:autoSpaceDE w:val="0"/>
              <w:autoSpaceDN w:val="0"/>
              <w:adjustRightInd w:val="0"/>
              <w:jc w:val="right"/>
              <w:rPr>
                <w:sz w:val="20"/>
                <w:szCs w:val="20"/>
              </w:rPr>
            </w:pPr>
          </w:p>
        </w:tc>
        <w:tc>
          <w:tcPr>
            <w:tcW w:w="360" w:type="dxa"/>
          </w:tcPr>
          <w:p w14:paraId="52FB65BC" w14:textId="77777777" w:rsidR="00FC748B" w:rsidRPr="00C453FE" w:rsidRDefault="00FC748B" w:rsidP="00FC748B">
            <w:pPr>
              <w:autoSpaceDE w:val="0"/>
              <w:autoSpaceDN w:val="0"/>
              <w:adjustRightInd w:val="0"/>
              <w:jc w:val="center"/>
              <w:rPr>
                <w:sz w:val="20"/>
                <w:szCs w:val="20"/>
              </w:rPr>
            </w:pPr>
          </w:p>
        </w:tc>
        <w:tc>
          <w:tcPr>
            <w:tcW w:w="4322" w:type="dxa"/>
            <w:gridSpan w:val="5"/>
          </w:tcPr>
          <w:p w14:paraId="117AC85F" w14:textId="77777777" w:rsidR="00FC748B" w:rsidRPr="00C453FE" w:rsidRDefault="00FC748B" w:rsidP="00FC748B">
            <w:pPr>
              <w:autoSpaceDE w:val="0"/>
              <w:autoSpaceDN w:val="0"/>
              <w:adjustRightInd w:val="0"/>
              <w:rPr>
                <w:sz w:val="16"/>
                <w:szCs w:val="16"/>
              </w:rPr>
            </w:pPr>
          </w:p>
        </w:tc>
        <w:tc>
          <w:tcPr>
            <w:tcW w:w="236" w:type="dxa"/>
            <w:gridSpan w:val="2"/>
          </w:tcPr>
          <w:p w14:paraId="2E65ADA5" w14:textId="77777777" w:rsidR="00FC748B" w:rsidRPr="00C453FE" w:rsidRDefault="00FC748B" w:rsidP="00FC748B">
            <w:pPr>
              <w:autoSpaceDE w:val="0"/>
              <w:autoSpaceDN w:val="0"/>
              <w:adjustRightInd w:val="0"/>
              <w:jc w:val="center"/>
              <w:rPr>
                <w:sz w:val="16"/>
                <w:szCs w:val="16"/>
              </w:rPr>
            </w:pPr>
          </w:p>
        </w:tc>
        <w:tc>
          <w:tcPr>
            <w:tcW w:w="1174" w:type="dxa"/>
            <w:gridSpan w:val="2"/>
          </w:tcPr>
          <w:p w14:paraId="0DC35136" w14:textId="77777777" w:rsidR="00FC748B" w:rsidRPr="00C453FE" w:rsidRDefault="00FC748B" w:rsidP="00FC748B">
            <w:pPr>
              <w:autoSpaceDE w:val="0"/>
              <w:autoSpaceDN w:val="0"/>
              <w:adjustRightInd w:val="0"/>
              <w:jc w:val="center"/>
              <w:rPr>
                <w:sz w:val="16"/>
                <w:szCs w:val="16"/>
              </w:rPr>
            </w:pPr>
          </w:p>
        </w:tc>
        <w:tc>
          <w:tcPr>
            <w:tcW w:w="1244" w:type="dxa"/>
            <w:gridSpan w:val="2"/>
          </w:tcPr>
          <w:p w14:paraId="190F35EC" w14:textId="77777777" w:rsidR="00FC748B" w:rsidRPr="00C453FE" w:rsidRDefault="00FC748B" w:rsidP="00FC748B">
            <w:pPr>
              <w:autoSpaceDE w:val="0"/>
              <w:autoSpaceDN w:val="0"/>
              <w:adjustRightInd w:val="0"/>
              <w:jc w:val="right"/>
              <w:rPr>
                <w:sz w:val="16"/>
                <w:szCs w:val="16"/>
              </w:rPr>
            </w:pPr>
          </w:p>
        </w:tc>
        <w:tc>
          <w:tcPr>
            <w:tcW w:w="1018" w:type="dxa"/>
            <w:gridSpan w:val="2"/>
          </w:tcPr>
          <w:p w14:paraId="77946623" w14:textId="77777777" w:rsidR="00FC748B" w:rsidRPr="00C453FE" w:rsidRDefault="00FC748B" w:rsidP="00FC748B">
            <w:pPr>
              <w:autoSpaceDE w:val="0"/>
              <w:autoSpaceDN w:val="0"/>
              <w:adjustRightInd w:val="0"/>
              <w:jc w:val="right"/>
              <w:rPr>
                <w:sz w:val="20"/>
                <w:szCs w:val="20"/>
              </w:rPr>
            </w:pPr>
          </w:p>
        </w:tc>
        <w:tc>
          <w:tcPr>
            <w:tcW w:w="447" w:type="dxa"/>
            <w:gridSpan w:val="3"/>
          </w:tcPr>
          <w:p w14:paraId="131F50E4" w14:textId="77777777" w:rsidR="00FC748B" w:rsidRPr="00C453FE" w:rsidRDefault="00FC748B" w:rsidP="00FC748B">
            <w:pPr>
              <w:autoSpaceDE w:val="0"/>
              <w:autoSpaceDN w:val="0"/>
              <w:adjustRightInd w:val="0"/>
              <w:jc w:val="right"/>
              <w:rPr>
                <w:sz w:val="20"/>
                <w:szCs w:val="20"/>
              </w:rPr>
            </w:pPr>
          </w:p>
        </w:tc>
      </w:tr>
      <w:tr w:rsidR="00766EA0" w:rsidRPr="00C453FE" w14:paraId="211B4B13" w14:textId="77777777" w:rsidTr="00F11C1F">
        <w:trPr>
          <w:gridAfter w:val="1"/>
          <w:wAfter w:w="9" w:type="dxa"/>
          <w:trHeight w:val="360"/>
        </w:trPr>
        <w:tc>
          <w:tcPr>
            <w:tcW w:w="237" w:type="dxa"/>
          </w:tcPr>
          <w:p w14:paraId="441A5C97" w14:textId="77777777" w:rsidR="00FC748B" w:rsidRPr="00C453FE" w:rsidRDefault="00FC748B" w:rsidP="00FC748B">
            <w:pPr>
              <w:autoSpaceDE w:val="0"/>
              <w:autoSpaceDN w:val="0"/>
              <w:adjustRightInd w:val="0"/>
              <w:jc w:val="right"/>
              <w:rPr>
                <w:sz w:val="20"/>
                <w:szCs w:val="20"/>
              </w:rPr>
            </w:pPr>
          </w:p>
        </w:tc>
        <w:tc>
          <w:tcPr>
            <w:tcW w:w="236" w:type="dxa"/>
          </w:tcPr>
          <w:p w14:paraId="425EEEF0" w14:textId="77777777" w:rsidR="00FC748B" w:rsidRPr="00C453FE" w:rsidRDefault="00FC748B" w:rsidP="00FC748B">
            <w:pPr>
              <w:autoSpaceDE w:val="0"/>
              <w:autoSpaceDN w:val="0"/>
              <w:adjustRightInd w:val="0"/>
              <w:jc w:val="right"/>
              <w:rPr>
                <w:rFonts w:ascii="Arial" w:hAnsi="Arial" w:cs="Arial"/>
                <w:sz w:val="20"/>
                <w:szCs w:val="20"/>
              </w:rPr>
            </w:pPr>
          </w:p>
        </w:tc>
        <w:tc>
          <w:tcPr>
            <w:tcW w:w="236" w:type="dxa"/>
          </w:tcPr>
          <w:p w14:paraId="4F013E1C" w14:textId="77777777" w:rsidR="00FC748B" w:rsidRPr="00C453FE" w:rsidRDefault="00FC748B" w:rsidP="00FC748B">
            <w:pPr>
              <w:autoSpaceDE w:val="0"/>
              <w:autoSpaceDN w:val="0"/>
              <w:adjustRightInd w:val="0"/>
              <w:jc w:val="right"/>
              <w:rPr>
                <w:rFonts w:ascii="Arial" w:hAnsi="Arial" w:cs="Arial"/>
                <w:sz w:val="20"/>
                <w:szCs w:val="20"/>
              </w:rPr>
            </w:pPr>
          </w:p>
        </w:tc>
        <w:tc>
          <w:tcPr>
            <w:tcW w:w="236" w:type="dxa"/>
          </w:tcPr>
          <w:p w14:paraId="7DB8989A" w14:textId="77777777" w:rsidR="00FC748B" w:rsidRPr="00C453FE" w:rsidRDefault="00FC748B" w:rsidP="00FC748B">
            <w:pPr>
              <w:autoSpaceDE w:val="0"/>
              <w:autoSpaceDN w:val="0"/>
              <w:adjustRightInd w:val="0"/>
              <w:jc w:val="right"/>
              <w:rPr>
                <w:rFonts w:ascii="Arial" w:hAnsi="Arial" w:cs="Arial"/>
                <w:sz w:val="20"/>
                <w:szCs w:val="20"/>
              </w:rPr>
            </w:pPr>
          </w:p>
        </w:tc>
        <w:tc>
          <w:tcPr>
            <w:tcW w:w="236" w:type="dxa"/>
            <w:tcBorders>
              <w:top w:val="nil"/>
              <w:left w:val="nil"/>
              <w:bottom w:val="single" w:sz="2" w:space="0" w:color="auto"/>
              <w:right w:val="nil"/>
            </w:tcBorders>
          </w:tcPr>
          <w:p w14:paraId="2DC34362" w14:textId="77777777" w:rsidR="00FC748B" w:rsidRPr="00C453FE" w:rsidRDefault="00FC748B" w:rsidP="00FC748B">
            <w:pPr>
              <w:autoSpaceDE w:val="0"/>
              <w:autoSpaceDN w:val="0"/>
              <w:adjustRightInd w:val="0"/>
              <w:jc w:val="center"/>
            </w:pPr>
          </w:p>
        </w:tc>
        <w:tc>
          <w:tcPr>
            <w:tcW w:w="360" w:type="dxa"/>
            <w:tcBorders>
              <w:top w:val="nil"/>
              <w:left w:val="nil"/>
              <w:bottom w:val="single" w:sz="2" w:space="0" w:color="auto"/>
              <w:right w:val="nil"/>
            </w:tcBorders>
          </w:tcPr>
          <w:p w14:paraId="36FCCEC2" w14:textId="77777777" w:rsidR="00FC748B" w:rsidRPr="00C453FE" w:rsidRDefault="00FC748B" w:rsidP="00FC748B">
            <w:pPr>
              <w:autoSpaceDE w:val="0"/>
              <w:autoSpaceDN w:val="0"/>
              <w:adjustRightInd w:val="0"/>
              <w:jc w:val="center"/>
            </w:pPr>
          </w:p>
        </w:tc>
        <w:tc>
          <w:tcPr>
            <w:tcW w:w="3167" w:type="dxa"/>
            <w:tcBorders>
              <w:top w:val="nil"/>
              <w:left w:val="nil"/>
              <w:bottom w:val="single" w:sz="2" w:space="0" w:color="auto"/>
              <w:right w:val="nil"/>
            </w:tcBorders>
          </w:tcPr>
          <w:p w14:paraId="1B94BF3F" w14:textId="77777777" w:rsidR="00FC748B" w:rsidRPr="00C453FE" w:rsidRDefault="00FC748B" w:rsidP="00FC748B">
            <w:pPr>
              <w:autoSpaceDE w:val="0"/>
              <w:autoSpaceDN w:val="0"/>
              <w:adjustRightInd w:val="0"/>
              <w:jc w:val="center"/>
            </w:pPr>
          </w:p>
        </w:tc>
        <w:tc>
          <w:tcPr>
            <w:tcW w:w="1146" w:type="dxa"/>
            <w:gridSpan w:val="3"/>
            <w:tcBorders>
              <w:top w:val="nil"/>
              <w:left w:val="nil"/>
              <w:bottom w:val="single" w:sz="2" w:space="0" w:color="auto"/>
              <w:right w:val="nil"/>
            </w:tcBorders>
          </w:tcPr>
          <w:p w14:paraId="34799467" w14:textId="77777777" w:rsidR="00FC748B" w:rsidRPr="00C453FE" w:rsidRDefault="00FC748B" w:rsidP="00FC748B">
            <w:pPr>
              <w:autoSpaceDE w:val="0"/>
              <w:autoSpaceDN w:val="0"/>
              <w:adjustRightInd w:val="0"/>
              <w:jc w:val="center"/>
            </w:pPr>
          </w:p>
        </w:tc>
        <w:tc>
          <w:tcPr>
            <w:tcW w:w="236" w:type="dxa"/>
            <w:gridSpan w:val="2"/>
            <w:tcBorders>
              <w:top w:val="nil"/>
              <w:left w:val="nil"/>
              <w:bottom w:val="single" w:sz="2" w:space="0" w:color="auto"/>
              <w:right w:val="nil"/>
            </w:tcBorders>
          </w:tcPr>
          <w:p w14:paraId="373EF5F5" w14:textId="77777777" w:rsidR="00FC748B" w:rsidRPr="00C453FE" w:rsidRDefault="00FC748B" w:rsidP="00FC748B">
            <w:pPr>
              <w:autoSpaceDE w:val="0"/>
              <w:autoSpaceDN w:val="0"/>
              <w:adjustRightInd w:val="0"/>
              <w:jc w:val="center"/>
            </w:pPr>
          </w:p>
        </w:tc>
        <w:tc>
          <w:tcPr>
            <w:tcW w:w="1174" w:type="dxa"/>
            <w:gridSpan w:val="2"/>
            <w:tcBorders>
              <w:top w:val="nil"/>
              <w:left w:val="nil"/>
              <w:bottom w:val="single" w:sz="2" w:space="0" w:color="auto"/>
              <w:right w:val="nil"/>
            </w:tcBorders>
          </w:tcPr>
          <w:p w14:paraId="056E76DF" w14:textId="77777777" w:rsidR="00FC748B" w:rsidRPr="00C453FE" w:rsidRDefault="00FC748B" w:rsidP="00FC748B">
            <w:pPr>
              <w:autoSpaceDE w:val="0"/>
              <w:autoSpaceDN w:val="0"/>
              <w:adjustRightInd w:val="0"/>
              <w:jc w:val="center"/>
            </w:pPr>
          </w:p>
        </w:tc>
        <w:tc>
          <w:tcPr>
            <w:tcW w:w="1244" w:type="dxa"/>
            <w:gridSpan w:val="2"/>
            <w:tcBorders>
              <w:top w:val="nil"/>
              <w:left w:val="nil"/>
              <w:bottom w:val="single" w:sz="2" w:space="0" w:color="auto"/>
              <w:right w:val="nil"/>
            </w:tcBorders>
          </w:tcPr>
          <w:p w14:paraId="79D30BB2" w14:textId="77777777" w:rsidR="00FC748B" w:rsidRPr="00C453FE" w:rsidRDefault="00FC748B" w:rsidP="00FC748B">
            <w:pPr>
              <w:autoSpaceDE w:val="0"/>
              <w:autoSpaceDN w:val="0"/>
              <w:adjustRightInd w:val="0"/>
              <w:jc w:val="center"/>
            </w:pPr>
          </w:p>
        </w:tc>
        <w:tc>
          <w:tcPr>
            <w:tcW w:w="1018" w:type="dxa"/>
            <w:gridSpan w:val="2"/>
          </w:tcPr>
          <w:p w14:paraId="30749ED5" w14:textId="77777777" w:rsidR="00FC748B" w:rsidRPr="00C453FE" w:rsidRDefault="00FC748B" w:rsidP="00FC748B">
            <w:pPr>
              <w:autoSpaceDE w:val="0"/>
              <w:autoSpaceDN w:val="0"/>
              <w:adjustRightInd w:val="0"/>
              <w:jc w:val="right"/>
              <w:rPr>
                <w:rFonts w:ascii="Arial" w:hAnsi="Arial" w:cs="Arial"/>
                <w:sz w:val="20"/>
                <w:szCs w:val="20"/>
              </w:rPr>
            </w:pPr>
          </w:p>
        </w:tc>
        <w:tc>
          <w:tcPr>
            <w:tcW w:w="447" w:type="dxa"/>
            <w:gridSpan w:val="3"/>
          </w:tcPr>
          <w:p w14:paraId="04FE0BE7" w14:textId="77777777" w:rsidR="00FC748B" w:rsidRPr="00C453FE" w:rsidRDefault="00FC748B" w:rsidP="00FC748B">
            <w:pPr>
              <w:autoSpaceDE w:val="0"/>
              <w:autoSpaceDN w:val="0"/>
              <w:adjustRightInd w:val="0"/>
              <w:jc w:val="right"/>
              <w:rPr>
                <w:sz w:val="20"/>
                <w:szCs w:val="20"/>
              </w:rPr>
            </w:pPr>
          </w:p>
        </w:tc>
      </w:tr>
      <w:tr w:rsidR="00766EA0" w:rsidRPr="00C453FE" w14:paraId="3866D04C" w14:textId="77777777" w:rsidTr="00F11C1F">
        <w:trPr>
          <w:gridAfter w:val="1"/>
          <w:wAfter w:w="9" w:type="dxa"/>
          <w:trHeight w:val="214"/>
        </w:trPr>
        <w:tc>
          <w:tcPr>
            <w:tcW w:w="4708" w:type="dxa"/>
            <w:gridSpan w:val="7"/>
            <w:hideMark/>
          </w:tcPr>
          <w:p w14:paraId="2F1BED8C" w14:textId="77777777" w:rsidR="00FC748B" w:rsidRPr="00C453FE" w:rsidRDefault="00FC748B" w:rsidP="004152A4">
            <w:pPr>
              <w:autoSpaceDE w:val="0"/>
              <w:autoSpaceDN w:val="0"/>
              <w:adjustRightInd w:val="0"/>
              <w:jc w:val="right"/>
              <w:rPr>
                <w:sz w:val="16"/>
                <w:szCs w:val="16"/>
              </w:rPr>
            </w:pPr>
            <w:r w:rsidRPr="00C453FE">
              <w:rPr>
                <w:sz w:val="16"/>
                <w:szCs w:val="16"/>
              </w:rPr>
              <w:t>(programos pavadinimas)</w:t>
            </w:r>
          </w:p>
        </w:tc>
        <w:tc>
          <w:tcPr>
            <w:tcW w:w="1146" w:type="dxa"/>
            <w:gridSpan w:val="3"/>
          </w:tcPr>
          <w:p w14:paraId="5D74DEF0" w14:textId="77777777" w:rsidR="00FC748B" w:rsidRPr="00C453FE" w:rsidRDefault="00FC748B" w:rsidP="00FC748B">
            <w:pPr>
              <w:autoSpaceDE w:val="0"/>
              <w:autoSpaceDN w:val="0"/>
              <w:adjustRightInd w:val="0"/>
              <w:jc w:val="center"/>
              <w:rPr>
                <w:sz w:val="16"/>
                <w:szCs w:val="16"/>
              </w:rPr>
            </w:pPr>
          </w:p>
        </w:tc>
        <w:tc>
          <w:tcPr>
            <w:tcW w:w="236" w:type="dxa"/>
            <w:gridSpan w:val="2"/>
          </w:tcPr>
          <w:p w14:paraId="6799772D" w14:textId="77777777" w:rsidR="00FC748B" w:rsidRPr="00C453FE" w:rsidRDefault="00FC748B" w:rsidP="00FC748B">
            <w:pPr>
              <w:autoSpaceDE w:val="0"/>
              <w:autoSpaceDN w:val="0"/>
              <w:adjustRightInd w:val="0"/>
              <w:jc w:val="center"/>
              <w:rPr>
                <w:sz w:val="16"/>
                <w:szCs w:val="16"/>
              </w:rPr>
            </w:pPr>
          </w:p>
        </w:tc>
        <w:tc>
          <w:tcPr>
            <w:tcW w:w="1174" w:type="dxa"/>
            <w:gridSpan w:val="2"/>
          </w:tcPr>
          <w:p w14:paraId="057DD8F6" w14:textId="77777777" w:rsidR="00FC748B" w:rsidRPr="00C453FE" w:rsidRDefault="00FC748B" w:rsidP="00FC748B">
            <w:pPr>
              <w:autoSpaceDE w:val="0"/>
              <w:autoSpaceDN w:val="0"/>
              <w:adjustRightInd w:val="0"/>
              <w:jc w:val="center"/>
              <w:rPr>
                <w:sz w:val="16"/>
                <w:szCs w:val="16"/>
              </w:rPr>
            </w:pPr>
          </w:p>
        </w:tc>
        <w:tc>
          <w:tcPr>
            <w:tcW w:w="1244" w:type="dxa"/>
            <w:gridSpan w:val="2"/>
          </w:tcPr>
          <w:p w14:paraId="47F90027" w14:textId="77777777" w:rsidR="00FC748B" w:rsidRPr="00C453FE" w:rsidRDefault="00FC748B" w:rsidP="00FC748B">
            <w:pPr>
              <w:autoSpaceDE w:val="0"/>
              <w:autoSpaceDN w:val="0"/>
              <w:adjustRightInd w:val="0"/>
              <w:jc w:val="center"/>
              <w:rPr>
                <w:sz w:val="16"/>
                <w:szCs w:val="16"/>
              </w:rPr>
            </w:pPr>
          </w:p>
        </w:tc>
        <w:tc>
          <w:tcPr>
            <w:tcW w:w="1018" w:type="dxa"/>
            <w:gridSpan w:val="2"/>
          </w:tcPr>
          <w:p w14:paraId="3687A725" w14:textId="77777777" w:rsidR="00FC748B" w:rsidRPr="00C453FE" w:rsidRDefault="00FC748B" w:rsidP="00FC748B">
            <w:pPr>
              <w:autoSpaceDE w:val="0"/>
              <w:autoSpaceDN w:val="0"/>
              <w:adjustRightInd w:val="0"/>
              <w:jc w:val="center"/>
              <w:rPr>
                <w:sz w:val="16"/>
                <w:szCs w:val="16"/>
              </w:rPr>
            </w:pPr>
          </w:p>
        </w:tc>
        <w:tc>
          <w:tcPr>
            <w:tcW w:w="447" w:type="dxa"/>
            <w:gridSpan w:val="3"/>
          </w:tcPr>
          <w:p w14:paraId="0D23FB27" w14:textId="77777777" w:rsidR="00FC748B" w:rsidRPr="00C453FE" w:rsidRDefault="00FC748B" w:rsidP="00FC748B">
            <w:pPr>
              <w:autoSpaceDE w:val="0"/>
              <w:autoSpaceDN w:val="0"/>
              <w:adjustRightInd w:val="0"/>
              <w:jc w:val="right"/>
              <w:rPr>
                <w:sz w:val="20"/>
                <w:szCs w:val="20"/>
              </w:rPr>
            </w:pPr>
          </w:p>
        </w:tc>
      </w:tr>
      <w:tr w:rsidR="00766EA0" w:rsidRPr="00C453FE" w14:paraId="4264EDBA" w14:textId="77777777" w:rsidTr="00F11C1F">
        <w:trPr>
          <w:gridAfter w:val="1"/>
          <w:wAfter w:w="9" w:type="dxa"/>
          <w:trHeight w:val="214"/>
        </w:trPr>
        <w:tc>
          <w:tcPr>
            <w:tcW w:w="237" w:type="dxa"/>
          </w:tcPr>
          <w:p w14:paraId="5B51D83D" w14:textId="77777777" w:rsidR="00FC748B" w:rsidRPr="00C453FE" w:rsidRDefault="00FC748B" w:rsidP="00FC748B">
            <w:pPr>
              <w:autoSpaceDE w:val="0"/>
              <w:autoSpaceDN w:val="0"/>
              <w:adjustRightInd w:val="0"/>
              <w:jc w:val="right"/>
              <w:rPr>
                <w:sz w:val="20"/>
                <w:szCs w:val="20"/>
              </w:rPr>
            </w:pPr>
          </w:p>
        </w:tc>
        <w:tc>
          <w:tcPr>
            <w:tcW w:w="236" w:type="dxa"/>
          </w:tcPr>
          <w:p w14:paraId="6DE173D3" w14:textId="77777777" w:rsidR="00FC748B" w:rsidRPr="00C453FE" w:rsidRDefault="00FC748B" w:rsidP="00FC748B">
            <w:pPr>
              <w:autoSpaceDE w:val="0"/>
              <w:autoSpaceDN w:val="0"/>
              <w:adjustRightInd w:val="0"/>
              <w:jc w:val="right"/>
              <w:rPr>
                <w:sz w:val="20"/>
                <w:szCs w:val="20"/>
              </w:rPr>
            </w:pPr>
          </w:p>
        </w:tc>
        <w:tc>
          <w:tcPr>
            <w:tcW w:w="236" w:type="dxa"/>
          </w:tcPr>
          <w:p w14:paraId="7D25536B" w14:textId="77777777" w:rsidR="00FC748B" w:rsidRPr="00C453FE" w:rsidRDefault="00FC748B" w:rsidP="00FC748B">
            <w:pPr>
              <w:autoSpaceDE w:val="0"/>
              <w:autoSpaceDN w:val="0"/>
              <w:adjustRightInd w:val="0"/>
              <w:jc w:val="right"/>
              <w:rPr>
                <w:sz w:val="20"/>
                <w:szCs w:val="20"/>
              </w:rPr>
            </w:pPr>
          </w:p>
        </w:tc>
        <w:tc>
          <w:tcPr>
            <w:tcW w:w="236" w:type="dxa"/>
          </w:tcPr>
          <w:p w14:paraId="1BFE341F" w14:textId="77777777" w:rsidR="00FC748B" w:rsidRPr="00C453FE" w:rsidRDefault="00FC748B" w:rsidP="00FC748B">
            <w:pPr>
              <w:autoSpaceDE w:val="0"/>
              <w:autoSpaceDN w:val="0"/>
              <w:adjustRightInd w:val="0"/>
              <w:jc w:val="right"/>
              <w:rPr>
                <w:sz w:val="20"/>
                <w:szCs w:val="20"/>
              </w:rPr>
            </w:pPr>
          </w:p>
        </w:tc>
        <w:tc>
          <w:tcPr>
            <w:tcW w:w="236" w:type="dxa"/>
          </w:tcPr>
          <w:p w14:paraId="022253AB" w14:textId="77777777" w:rsidR="00FC748B" w:rsidRPr="00C453FE" w:rsidRDefault="00FC748B" w:rsidP="00FC748B">
            <w:pPr>
              <w:autoSpaceDE w:val="0"/>
              <w:autoSpaceDN w:val="0"/>
              <w:adjustRightInd w:val="0"/>
              <w:jc w:val="right"/>
              <w:rPr>
                <w:sz w:val="20"/>
                <w:szCs w:val="20"/>
              </w:rPr>
            </w:pPr>
          </w:p>
        </w:tc>
        <w:tc>
          <w:tcPr>
            <w:tcW w:w="360" w:type="dxa"/>
          </w:tcPr>
          <w:p w14:paraId="79F088C1" w14:textId="77777777" w:rsidR="00FC748B" w:rsidRPr="00C453FE" w:rsidRDefault="00FC748B" w:rsidP="00FC748B">
            <w:pPr>
              <w:autoSpaceDE w:val="0"/>
              <w:autoSpaceDN w:val="0"/>
              <w:adjustRightInd w:val="0"/>
              <w:jc w:val="center"/>
              <w:rPr>
                <w:sz w:val="20"/>
                <w:szCs w:val="20"/>
              </w:rPr>
            </w:pPr>
          </w:p>
        </w:tc>
        <w:tc>
          <w:tcPr>
            <w:tcW w:w="3167" w:type="dxa"/>
          </w:tcPr>
          <w:p w14:paraId="1BBB58D1" w14:textId="77777777" w:rsidR="00FC748B" w:rsidRPr="00C453FE" w:rsidRDefault="00FC748B" w:rsidP="00FC748B">
            <w:pPr>
              <w:autoSpaceDE w:val="0"/>
              <w:autoSpaceDN w:val="0"/>
              <w:adjustRightInd w:val="0"/>
              <w:jc w:val="center"/>
              <w:rPr>
                <w:sz w:val="20"/>
                <w:szCs w:val="20"/>
              </w:rPr>
            </w:pPr>
          </w:p>
        </w:tc>
        <w:tc>
          <w:tcPr>
            <w:tcW w:w="1146" w:type="dxa"/>
            <w:gridSpan w:val="3"/>
          </w:tcPr>
          <w:p w14:paraId="7D4B0856" w14:textId="77777777" w:rsidR="00FC748B" w:rsidRPr="00C453FE" w:rsidRDefault="00FC748B" w:rsidP="00FC748B">
            <w:pPr>
              <w:autoSpaceDE w:val="0"/>
              <w:autoSpaceDN w:val="0"/>
              <w:adjustRightInd w:val="0"/>
              <w:jc w:val="center"/>
              <w:rPr>
                <w:sz w:val="20"/>
                <w:szCs w:val="20"/>
              </w:rPr>
            </w:pPr>
          </w:p>
        </w:tc>
        <w:tc>
          <w:tcPr>
            <w:tcW w:w="236" w:type="dxa"/>
            <w:gridSpan w:val="2"/>
          </w:tcPr>
          <w:p w14:paraId="428BD735" w14:textId="77777777" w:rsidR="00FC748B" w:rsidRPr="00C453FE" w:rsidRDefault="00FC748B" w:rsidP="00FC748B">
            <w:pPr>
              <w:autoSpaceDE w:val="0"/>
              <w:autoSpaceDN w:val="0"/>
              <w:adjustRightInd w:val="0"/>
              <w:jc w:val="center"/>
              <w:rPr>
                <w:sz w:val="20"/>
                <w:szCs w:val="20"/>
              </w:rPr>
            </w:pPr>
          </w:p>
        </w:tc>
        <w:tc>
          <w:tcPr>
            <w:tcW w:w="1174" w:type="dxa"/>
            <w:gridSpan w:val="2"/>
          </w:tcPr>
          <w:p w14:paraId="09CBF1C9" w14:textId="77777777" w:rsidR="00FC748B" w:rsidRPr="00C453FE" w:rsidRDefault="00FC748B" w:rsidP="00FC748B">
            <w:pPr>
              <w:autoSpaceDE w:val="0"/>
              <w:autoSpaceDN w:val="0"/>
              <w:adjustRightInd w:val="0"/>
              <w:jc w:val="center"/>
              <w:rPr>
                <w:sz w:val="16"/>
                <w:szCs w:val="16"/>
              </w:rPr>
            </w:pPr>
          </w:p>
        </w:tc>
        <w:tc>
          <w:tcPr>
            <w:tcW w:w="1244" w:type="dxa"/>
            <w:gridSpan w:val="2"/>
          </w:tcPr>
          <w:p w14:paraId="70076437" w14:textId="77777777" w:rsidR="00FC748B" w:rsidRPr="00C453FE" w:rsidRDefault="00FC748B" w:rsidP="00FC748B">
            <w:pPr>
              <w:autoSpaceDE w:val="0"/>
              <w:autoSpaceDN w:val="0"/>
              <w:adjustRightInd w:val="0"/>
              <w:jc w:val="right"/>
              <w:rPr>
                <w:rFonts w:ascii="Arial" w:hAnsi="Arial" w:cs="Arial"/>
                <w:sz w:val="20"/>
                <w:szCs w:val="20"/>
              </w:rPr>
            </w:pPr>
          </w:p>
        </w:tc>
        <w:tc>
          <w:tcPr>
            <w:tcW w:w="1018" w:type="dxa"/>
            <w:gridSpan w:val="2"/>
            <w:hideMark/>
          </w:tcPr>
          <w:p w14:paraId="669C74A9" w14:textId="77777777" w:rsidR="00FC748B" w:rsidRPr="00C453FE" w:rsidRDefault="00FC748B" w:rsidP="00FC748B">
            <w:pPr>
              <w:autoSpaceDE w:val="0"/>
              <w:autoSpaceDN w:val="0"/>
              <w:adjustRightInd w:val="0"/>
              <w:jc w:val="center"/>
              <w:rPr>
                <w:sz w:val="16"/>
                <w:szCs w:val="16"/>
              </w:rPr>
            </w:pPr>
            <w:r w:rsidRPr="00C453FE">
              <w:rPr>
                <w:sz w:val="16"/>
                <w:szCs w:val="16"/>
              </w:rPr>
              <w:t>Kodas</w:t>
            </w:r>
          </w:p>
        </w:tc>
        <w:tc>
          <w:tcPr>
            <w:tcW w:w="447" w:type="dxa"/>
            <w:gridSpan w:val="3"/>
          </w:tcPr>
          <w:p w14:paraId="1B3459C7" w14:textId="77777777" w:rsidR="00FC748B" w:rsidRPr="00C453FE" w:rsidRDefault="00FC748B" w:rsidP="00FC748B">
            <w:pPr>
              <w:autoSpaceDE w:val="0"/>
              <w:autoSpaceDN w:val="0"/>
              <w:adjustRightInd w:val="0"/>
              <w:jc w:val="right"/>
              <w:rPr>
                <w:sz w:val="20"/>
                <w:szCs w:val="20"/>
              </w:rPr>
            </w:pPr>
          </w:p>
        </w:tc>
      </w:tr>
      <w:tr w:rsidR="00766EA0" w:rsidRPr="00C453FE" w14:paraId="04306F73" w14:textId="77777777" w:rsidTr="00F11C1F">
        <w:trPr>
          <w:gridAfter w:val="1"/>
          <w:wAfter w:w="9" w:type="dxa"/>
          <w:trHeight w:val="202"/>
        </w:trPr>
        <w:tc>
          <w:tcPr>
            <w:tcW w:w="237" w:type="dxa"/>
          </w:tcPr>
          <w:p w14:paraId="3500C885" w14:textId="77777777" w:rsidR="00FC748B" w:rsidRPr="00C453FE" w:rsidRDefault="00FC748B" w:rsidP="00FC748B">
            <w:pPr>
              <w:autoSpaceDE w:val="0"/>
              <w:autoSpaceDN w:val="0"/>
              <w:adjustRightInd w:val="0"/>
              <w:jc w:val="right"/>
              <w:rPr>
                <w:sz w:val="20"/>
                <w:szCs w:val="20"/>
              </w:rPr>
            </w:pPr>
          </w:p>
        </w:tc>
        <w:tc>
          <w:tcPr>
            <w:tcW w:w="236" w:type="dxa"/>
          </w:tcPr>
          <w:p w14:paraId="7A1968E2" w14:textId="77777777" w:rsidR="00FC748B" w:rsidRPr="00C453FE" w:rsidRDefault="00FC748B" w:rsidP="00FC748B">
            <w:pPr>
              <w:autoSpaceDE w:val="0"/>
              <w:autoSpaceDN w:val="0"/>
              <w:adjustRightInd w:val="0"/>
              <w:jc w:val="right"/>
              <w:rPr>
                <w:sz w:val="20"/>
                <w:szCs w:val="20"/>
              </w:rPr>
            </w:pPr>
          </w:p>
        </w:tc>
        <w:tc>
          <w:tcPr>
            <w:tcW w:w="236" w:type="dxa"/>
          </w:tcPr>
          <w:p w14:paraId="3BD9ACC0" w14:textId="77777777" w:rsidR="00FC748B" w:rsidRPr="00C453FE" w:rsidRDefault="00FC748B" w:rsidP="00FC748B">
            <w:pPr>
              <w:autoSpaceDE w:val="0"/>
              <w:autoSpaceDN w:val="0"/>
              <w:adjustRightInd w:val="0"/>
              <w:jc w:val="right"/>
              <w:rPr>
                <w:sz w:val="20"/>
                <w:szCs w:val="20"/>
              </w:rPr>
            </w:pPr>
          </w:p>
        </w:tc>
        <w:tc>
          <w:tcPr>
            <w:tcW w:w="236" w:type="dxa"/>
          </w:tcPr>
          <w:p w14:paraId="28C504F6" w14:textId="77777777" w:rsidR="00FC748B" w:rsidRPr="00C453FE" w:rsidRDefault="00FC748B" w:rsidP="00FC748B">
            <w:pPr>
              <w:autoSpaceDE w:val="0"/>
              <w:autoSpaceDN w:val="0"/>
              <w:adjustRightInd w:val="0"/>
              <w:jc w:val="right"/>
              <w:rPr>
                <w:sz w:val="20"/>
                <w:szCs w:val="20"/>
              </w:rPr>
            </w:pPr>
          </w:p>
        </w:tc>
        <w:tc>
          <w:tcPr>
            <w:tcW w:w="236" w:type="dxa"/>
          </w:tcPr>
          <w:p w14:paraId="295C2896" w14:textId="77777777" w:rsidR="00FC748B" w:rsidRPr="00C453FE" w:rsidRDefault="00FC748B" w:rsidP="00FC748B">
            <w:pPr>
              <w:autoSpaceDE w:val="0"/>
              <w:autoSpaceDN w:val="0"/>
              <w:adjustRightInd w:val="0"/>
              <w:jc w:val="right"/>
              <w:rPr>
                <w:sz w:val="20"/>
                <w:szCs w:val="20"/>
              </w:rPr>
            </w:pPr>
          </w:p>
        </w:tc>
        <w:tc>
          <w:tcPr>
            <w:tcW w:w="360" w:type="dxa"/>
          </w:tcPr>
          <w:p w14:paraId="4F8DC674" w14:textId="77777777" w:rsidR="00FC748B" w:rsidRPr="00C453FE" w:rsidRDefault="00FC748B" w:rsidP="00FC748B">
            <w:pPr>
              <w:autoSpaceDE w:val="0"/>
              <w:autoSpaceDN w:val="0"/>
              <w:adjustRightInd w:val="0"/>
              <w:jc w:val="right"/>
              <w:rPr>
                <w:sz w:val="20"/>
                <w:szCs w:val="20"/>
              </w:rPr>
            </w:pPr>
          </w:p>
        </w:tc>
        <w:tc>
          <w:tcPr>
            <w:tcW w:w="3167" w:type="dxa"/>
          </w:tcPr>
          <w:p w14:paraId="0D032051" w14:textId="77777777" w:rsidR="00FC748B" w:rsidRPr="00C453FE" w:rsidRDefault="00FC748B" w:rsidP="00FC748B">
            <w:pPr>
              <w:autoSpaceDE w:val="0"/>
              <w:autoSpaceDN w:val="0"/>
              <w:adjustRightInd w:val="0"/>
              <w:jc w:val="right"/>
              <w:rPr>
                <w:sz w:val="20"/>
                <w:szCs w:val="20"/>
              </w:rPr>
            </w:pPr>
          </w:p>
        </w:tc>
        <w:tc>
          <w:tcPr>
            <w:tcW w:w="476" w:type="dxa"/>
          </w:tcPr>
          <w:p w14:paraId="4BFB848A" w14:textId="77777777" w:rsidR="00FC748B" w:rsidRPr="00C453FE" w:rsidRDefault="00FC748B" w:rsidP="00FC748B">
            <w:pPr>
              <w:autoSpaceDE w:val="0"/>
              <w:autoSpaceDN w:val="0"/>
              <w:adjustRightInd w:val="0"/>
              <w:jc w:val="right"/>
              <w:rPr>
                <w:sz w:val="20"/>
                <w:szCs w:val="20"/>
              </w:rPr>
            </w:pPr>
          </w:p>
        </w:tc>
        <w:tc>
          <w:tcPr>
            <w:tcW w:w="906" w:type="dxa"/>
            <w:gridSpan w:val="4"/>
          </w:tcPr>
          <w:p w14:paraId="0B18760E" w14:textId="77777777" w:rsidR="00FC748B" w:rsidRPr="00C453FE" w:rsidRDefault="00FC748B" w:rsidP="00FC748B">
            <w:pPr>
              <w:autoSpaceDE w:val="0"/>
              <w:autoSpaceDN w:val="0"/>
              <w:adjustRightInd w:val="0"/>
              <w:jc w:val="right"/>
              <w:rPr>
                <w:sz w:val="20"/>
                <w:szCs w:val="20"/>
              </w:rPr>
            </w:pPr>
          </w:p>
        </w:tc>
        <w:tc>
          <w:tcPr>
            <w:tcW w:w="3436" w:type="dxa"/>
            <w:gridSpan w:val="6"/>
            <w:tcBorders>
              <w:top w:val="nil"/>
              <w:left w:val="nil"/>
              <w:bottom w:val="nil"/>
              <w:right w:val="single" w:sz="2" w:space="0" w:color="auto"/>
            </w:tcBorders>
            <w:hideMark/>
          </w:tcPr>
          <w:p w14:paraId="4475BB58" w14:textId="77777777" w:rsidR="00FC748B" w:rsidRPr="00C453FE" w:rsidRDefault="00FC748B" w:rsidP="00FC748B">
            <w:pPr>
              <w:autoSpaceDE w:val="0"/>
              <w:autoSpaceDN w:val="0"/>
              <w:adjustRightInd w:val="0"/>
              <w:rPr>
                <w:sz w:val="16"/>
                <w:szCs w:val="16"/>
              </w:rPr>
            </w:pPr>
            <w:r w:rsidRPr="00C453FE">
              <w:rPr>
                <w:sz w:val="16"/>
                <w:szCs w:val="16"/>
              </w:rPr>
              <w:t xml:space="preserve">                    Ministerijos / Savivaldybės</w:t>
            </w:r>
          </w:p>
        </w:tc>
        <w:tc>
          <w:tcPr>
            <w:tcW w:w="447" w:type="dxa"/>
            <w:gridSpan w:val="3"/>
          </w:tcPr>
          <w:p w14:paraId="73A10B03" w14:textId="77777777" w:rsidR="00FC748B" w:rsidRPr="00C453FE" w:rsidRDefault="00FC748B" w:rsidP="00FC748B">
            <w:pPr>
              <w:autoSpaceDE w:val="0"/>
              <w:autoSpaceDN w:val="0"/>
              <w:adjustRightInd w:val="0"/>
              <w:jc w:val="right"/>
              <w:rPr>
                <w:sz w:val="20"/>
                <w:szCs w:val="20"/>
              </w:rPr>
            </w:pPr>
          </w:p>
        </w:tc>
      </w:tr>
      <w:tr w:rsidR="00766EA0" w:rsidRPr="00C453FE" w14:paraId="0CABC1D5" w14:textId="77777777" w:rsidTr="00F11C1F">
        <w:trPr>
          <w:gridAfter w:val="1"/>
          <w:wAfter w:w="9" w:type="dxa"/>
          <w:trHeight w:val="214"/>
        </w:trPr>
        <w:tc>
          <w:tcPr>
            <w:tcW w:w="237" w:type="dxa"/>
          </w:tcPr>
          <w:p w14:paraId="51303DE8" w14:textId="77777777" w:rsidR="00FC748B" w:rsidRPr="00C453FE" w:rsidRDefault="00FC748B" w:rsidP="00FC748B">
            <w:pPr>
              <w:autoSpaceDE w:val="0"/>
              <w:autoSpaceDN w:val="0"/>
              <w:adjustRightInd w:val="0"/>
              <w:jc w:val="right"/>
              <w:rPr>
                <w:sz w:val="20"/>
                <w:szCs w:val="20"/>
              </w:rPr>
            </w:pPr>
          </w:p>
        </w:tc>
        <w:tc>
          <w:tcPr>
            <w:tcW w:w="236" w:type="dxa"/>
          </w:tcPr>
          <w:p w14:paraId="42C3D0C9" w14:textId="77777777" w:rsidR="00FC748B" w:rsidRPr="00C453FE" w:rsidRDefault="00FC748B" w:rsidP="00FC748B">
            <w:pPr>
              <w:autoSpaceDE w:val="0"/>
              <w:autoSpaceDN w:val="0"/>
              <w:adjustRightInd w:val="0"/>
              <w:jc w:val="right"/>
              <w:rPr>
                <w:sz w:val="20"/>
                <w:szCs w:val="20"/>
              </w:rPr>
            </w:pPr>
          </w:p>
        </w:tc>
        <w:tc>
          <w:tcPr>
            <w:tcW w:w="236" w:type="dxa"/>
          </w:tcPr>
          <w:p w14:paraId="6D2D9140" w14:textId="77777777" w:rsidR="00FC748B" w:rsidRPr="00C453FE" w:rsidRDefault="00FC748B" w:rsidP="00FC748B">
            <w:pPr>
              <w:autoSpaceDE w:val="0"/>
              <w:autoSpaceDN w:val="0"/>
              <w:adjustRightInd w:val="0"/>
              <w:jc w:val="right"/>
              <w:rPr>
                <w:sz w:val="20"/>
                <w:szCs w:val="20"/>
              </w:rPr>
            </w:pPr>
          </w:p>
        </w:tc>
        <w:tc>
          <w:tcPr>
            <w:tcW w:w="236" w:type="dxa"/>
          </w:tcPr>
          <w:p w14:paraId="082A231D" w14:textId="77777777" w:rsidR="00FC748B" w:rsidRPr="00C453FE" w:rsidRDefault="00FC748B" w:rsidP="00FC748B">
            <w:pPr>
              <w:autoSpaceDE w:val="0"/>
              <w:autoSpaceDN w:val="0"/>
              <w:adjustRightInd w:val="0"/>
              <w:jc w:val="right"/>
              <w:rPr>
                <w:sz w:val="20"/>
                <w:szCs w:val="20"/>
              </w:rPr>
            </w:pPr>
          </w:p>
        </w:tc>
        <w:tc>
          <w:tcPr>
            <w:tcW w:w="236" w:type="dxa"/>
          </w:tcPr>
          <w:p w14:paraId="5391C183" w14:textId="77777777" w:rsidR="00FC748B" w:rsidRPr="00C453FE" w:rsidRDefault="00FC748B" w:rsidP="00FC748B">
            <w:pPr>
              <w:autoSpaceDE w:val="0"/>
              <w:autoSpaceDN w:val="0"/>
              <w:adjustRightInd w:val="0"/>
              <w:jc w:val="right"/>
              <w:rPr>
                <w:sz w:val="16"/>
                <w:szCs w:val="16"/>
              </w:rPr>
            </w:pPr>
          </w:p>
        </w:tc>
        <w:tc>
          <w:tcPr>
            <w:tcW w:w="360" w:type="dxa"/>
          </w:tcPr>
          <w:p w14:paraId="19B99E5A" w14:textId="77777777" w:rsidR="00FC748B" w:rsidRPr="00C453FE" w:rsidRDefault="00FC748B" w:rsidP="00FC748B">
            <w:pPr>
              <w:autoSpaceDE w:val="0"/>
              <w:autoSpaceDN w:val="0"/>
              <w:adjustRightInd w:val="0"/>
              <w:jc w:val="center"/>
              <w:rPr>
                <w:sz w:val="16"/>
                <w:szCs w:val="16"/>
              </w:rPr>
            </w:pPr>
          </w:p>
        </w:tc>
        <w:tc>
          <w:tcPr>
            <w:tcW w:w="3167" w:type="dxa"/>
          </w:tcPr>
          <w:p w14:paraId="00FC9B6C" w14:textId="77777777" w:rsidR="00FC748B" w:rsidRPr="00C453FE" w:rsidRDefault="00FC748B" w:rsidP="00FC748B">
            <w:pPr>
              <w:autoSpaceDE w:val="0"/>
              <w:autoSpaceDN w:val="0"/>
              <w:adjustRightInd w:val="0"/>
              <w:jc w:val="right"/>
              <w:rPr>
                <w:sz w:val="20"/>
                <w:szCs w:val="20"/>
              </w:rPr>
            </w:pPr>
          </w:p>
        </w:tc>
        <w:tc>
          <w:tcPr>
            <w:tcW w:w="476" w:type="dxa"/>
          </w:tcPr>
          <w:p w14:paraId="75E31E9A" w14:textId="77777777" w:rsidR="00FC748B" w:rsidRPr="00C453FE" w:rsidRDefault="00FC748B" w:rsidP="00FC748B">
            <w:pPr>
              <w:autoSpaceDE w:val="0"/>
              <w:autoSpaceDN w:val="0"/>
              <w:adjustRightInd w:val="0"/>
              <w:jc w:val="right"/>
              <w:rPr>
                <w:sz w:val="20"/>
                <w:szCs w:val="20"/>
              </w:rPr>
            </w:pPr>
          </w:p>
        </w:tc>
        <w:tc>
          <w:tcPr>
            <w:tcW w:w="906" w:type="dxa"/>
            <w:gridSpan w:val="4"/>
          </w:tcPr>
          <w:p w14:paraId="2519E5C5" w14:textId="77777777" w:rsidR="00FC748B" w:rsidRPr="00C453FE" w:rsidRDefault="00FC748B" w:rsidP="00FC748B">
            <w:pPr>
              <w:autoSpaceDE w:val="0"/>
              <w:autoSpaceDN w:val="0"/>
              <w:adjustRightInd w:val="0"/>
              <w:jc w:val="center"/>
              <w:rPr>
                <w:sz w:val="18"/>
                <w:szCs w:val="18"/>
              </w:rPr>
            </w:pPr>
          </w:p>
        </w:tc>
        <w:tc>
          <w:tcPr>
            <w:tcW w:w="1174" w:type="dxa"/>
            <w:gridSpan w:val="2"/>
          </w:tcPr>
          <w:p w14:paraId="6D908444" w14:textId="77777777" w:rsidR="00FC748B" w:rsidRPr="00C453FE" w:rsidRDefault="00FC748B" w:rsidP="00FC748B">
            <w:pPr>
              <w:autoSpaceDE w:val="0"/>
              <w:autoSpaceDN w:val="0"/>
              <w:adjustRightInd w:val="0"/>
              <w:jc w:val="center"/>
              <w:rPr>
                <w:sz w:val="18"/>
                <w:szCs w:val="18"/>
              </w:rPr>
            </w:pPr>
          </w:p>
        </w:tc>
        <w:tc>
          <w:tcPr>
            <w:tcW w:w="1244" w:type="dxa"/>
            <w:gridSpan w:val="2"/>
            <w:hideMark/>
          </w:tcPr>
          <w:p w14:paraId="5C2F0C67" w14:textId="77777777" w:rsidR="00FC748B" w:rsidRPr="00C453FE" w:rsidRDefault="00FC748B" w:rsidP="00FC748B">
            <w:pPr>
              <w:autoSpaceDE w:val="0"/>
              <w:autoSpaceDN w:val="0"/>
              <w:adjustRightInd w:val="0"/>
              <w:jc w:val="right"/>
              <w:rPr>
                <w:sz w:val="16"/>
                <w:szCs w:val="16"/>
              </w:rPr>
            </w:pPr>
            <w:r w:rsidRPr="00C453FE">
              <w:rPr>
                <w:sz w:val="16"/>
                <w:szCs w:val="16"/>
              </w:rPr>
              <w:t>Departamento</w:t>
            </w:r>
          </w:p>
        </w:tc>
        <w:tc>
          <w:tcPr>
            <w:tcW w:w="1018" w:type="dxa"/>
            <w:gridSpan w:val="2"/>
            <w:tcBorders>
              <w:top w:val="single" w:sz="2" w:space="0" w:color="auto"/>
              <w:left w:val="single" w:sz="2" w:space="0" w:color="auto"/>
              <w:bottom w:val="single" w:sz="2" w:space="0" w:color="auto"/>
              <w:right w:val="single" w:sz="2" w:space="0" w:color="auto"/>
            </w:tcBorders>
          </w:tcPr>
          <w:p w14:paraId="13FBB43F" w14:textId="77777777" w:rsidR="00FC748B" w:rsidRPr="00C453FE" w:rsidRDefault="00FC748B" w:rsidP="00FC748B">
            <w:pPr>
              <w:autoSpaceDE w:val="0"/>
              <w:autoSpaceDN w:val="0"/>
              <w:adjustRightInd w:val="0"/>
              <w:jc w:val="right"/>
              <w:rPr>
                <w:sz w:val="20"/>
                <w:szCs w:val="20"/>
              </w:rPr>
            </w:pPr>
          </w:p>
        </w:tc>
        <w:tc>
          <w:tcPr>
            <w:tcW w:w="447" w:type="dxa"/>
            <w:gridSpan w:val="3"/>
          </w:tcPr>
          <w:p w14:paraId="3A3E8CC9" w14:textId="77777777" w:rsidR="00FC748B" w:rsidRPr="00C453FE" w:rsidRDefault="00FC748B" w:rsidP="00FC748B">
            <w:pPr>
              <w:autoSpaceDE w:val="0"/>
              <w:autoSpaceDN w:val="0"/>
              <w:adjustRightInd w:val="0"/>
              <w:jc w:val="right"/>
              <w:rPr>
                <w:sz w:val="20"/>
                <w:szCs w:val="20"/>
              </w:rPr>
            </w:pPr>
          </w:p>
        </w:tc>
      </w:tr>
      <w:tr w:rsidR="00766EA0" w:rsidRPr="00C453FE" w14:paraId="200B736D" w14:textId="77777777" w:rsidTr="00F11C1F">
        <w:trPr>
          <w:gridAfter w:val="1"/>
          <w:wAfter w:w="9" w:type="dxa"/>
          <w:trHeight w:val="228"/>
        </w:trPr>
        <w:tc>
          <w:tcPr>
            <w:tcW w:w="237" w:type="dxa"/>
          </w:tcPr>
          <w:p w14:paraId="3437AE72" w14:textId="77777777" w:rsidR="00FC748B" w:rsidRPr="00C453FE" w:rsidRDefault="00FC748B" w:rsidP="00FC748B">
            <w:pPr>
              <w:autoSpaceDE w:val="0"/>
              <w:autoSpaceDN w:val="0"/>
              <w:adjustRightInd w:val="0"/>
              <w:jc w:val="right"/>
              <w:rPr>
                <w:sz w:val="20"/>
                <w:szCs w:val="20"/>
              </w:rPr>
            </w:pPr>
          </w:p>
        </w:tc>
        <w:tc>
          <w:tcPr>
            <w:tcW w:w="236" w:type="dxa"/>
          </w:tcPr>
          <w:p w14:paraId="572C0961" w14:textId="77777777" w:rsidR="00FC748B" w:rsidRPr="00C453FE" w:rsidRDefault="00FC748B" w:rsidP="00FC748B">
            <w:pPr>
              <w:autoSpaceDE w:val="0"/>
              <w:autoSpaceDN w:val="0"/>
              <w:adjustRightInd w:val="0"/>
              <w:jc w:val="right"/>
              <w:rPr>
                <w:sz w:val="20"/>
                <w:szCs w:val="20"/>
              </w:rPr>
            </w:pPr>
          </w:p>
        </w:tc>
        <w:tc>
          <w:tcPr>
            <w:tcW w:w="236" w:type="dxa"/>
          </w:tcPr>
          <w:p w14:paraId="4F70B065" w14:textId="77777777" w:rsidR="00FC748B" w:rsidRPr="00C453FE" w:rsidRDefault="00FC748B" w:rsidP="00FC748B">
            <w:pPr>
              <w:autoSpaceDE w:val="0"/>
              <w:autoSpaceDN w:val="0"/>
              <w:adjustRightInd w:val="0"/>
              <w:jc w:val="right"/>
              <w:rPr>
                <w:sz w:val="20"/>
                <w:szCs w:val="20"/>
              </w:rPr>
            </w:pPr>
          </w:p>
        </w:tc>
        <w:tc>
          <w:tcPr>
            <w:tcW w:w="236" w:type="dxa"/>
          </w:tcPr>
          <w:p w14:paraId="312BEA95" w14:textId="77777777" w:rsidR="00FC748B" w:rsidRPr="00C453FE" w:rsidRDefault="00FC748B" w:rsidP="00FC748B">
            <w:pPr>
              <w:autoSpaceDE w:val="0"/>
              <w:autoSpaceDN w:val="0"/>
              <w:adjustRightInd w:val="0"/>
              <w:jc w:val="right"/>
              <w:rPr>
                <w:rFonts w:ascii="Arial" w:hAnsi="Arial" w:cs="Arial"/>
                <w:sz w:val="20"/>
                <w:szCs w:val="20"/>
              </w:rPr>
            </w:pPr>
          </w:p>
        </w:tc>
        <w:tc>
          <w:tcPr>
            <w:tcW w:w="236" w:type="dxa"/>
          </w:tcPr>
          <w:p w14:paraId="7CD33270" w14:textId="77777777" w:rsidR="00FC748B" w:rsidRPr="00C453FE" w:rsidRDefault="00FC748B" w:rsidP="00FC748B">
            <w:pPr>
              <w:autoSpaceDE w:val="0"/>
              <w:autoSpaceDN w:val="0"/>
              <w:adjustRightInd w:val="0"/>
              <w:jc w:val="right"/>
              <w:rPr>
                <w:rFonts w:ascii="Arial" w:hAnsi="Arial" w:cs="Arial"/>
                <w:sz w:val="20"/>
                <w:szCs w:val="20"/>
              </w:rPr>
            </w:pPr>
          </w:p>
        </w:tc>
        <w:tc>
          <w:tcPr>
            <w:tcW w:w="360" w:type="dxa"/>
          </w:tcPr>
          <w:p w14:paraId="4D42EA7F" w14:textId="77777777" w:rsidR="00FC748B" w:rsidRPr="00C453FE" w:rsidRDefault="00FC748B" w:rsidP="00FC748B">
            <w:pPr>
              <w:autoSpaceDE w:val="0"/>
              <w:autoSpaceDN w:val="0"/>
              <w:adjustRightInd w:val="0"/>
              <w:jc w:val="right"/>
              <w:rPr>
                <w:rFonts w:ascii="Arial" w:hAnsi="Arial" w:cs="Arial"/>
                <w:sz w:val="20"/>
                <w:szCs w:val="20"/>
              </w:rPr>
            </w:pPr>
          </w:p>
        </w:tc>
        <w:tc>
          <w:tcPr>
            <w:tcW w:w="3167" w:type="dxa"/>
          </w:tcPr>
          <w:p w14:paraId="1B2AF510" w14:textId="77777777" w:rsidR="00FC748B" w:rsidRPr="00C453FE" w:rsidRDefault="00FC748B" w:rsidP="00FC748B">
            <w:pPr>
              <w:autoSpaceDE w:val="0"/>
              <w:autoSpaceDN w:val="0"/>
              <w:adjustRightInd w:val="0"/>
              <w:jc w:val="right"/>
              <w:rPr>
                <w:rFonts w:ascii="Arial" w:hAnsi="Arial" w:cs="Arial"/>
                <w:sz w:val="20"/>
                <w:szCs w:val="20"/>
              </w:rPr>
            </w:pPr>
          </w:p>
        </w:tc>
        <w:tc>
          <w:tcPr>
            <w:tcW w:w="476" w:type="dxa"/>
          </w:tcPr>
          <w:p w14:paraId="5A082201" w14:textId="77777777" w:rsidR="00FC748B" w:rsidRPr="00C453FE" w:rsidRDefault="00FC748B" w:rsidP="00FC748B">
            <w:pPr>
              <w:autoSpaceDE w:val="0"/>
              <w:autoSpaceDN w:val="0"/>
              <w:adjustRightInd w:val="0"/>
              <w:jc w:val="right"/>
              <w:rPr>
                <w:rFonts w:ascii="Arial" w:hAnsi="Arial" w:cs="Arial"/>
                <w:sz w:val="20"/>
                <w:szCs w:val="20"/>
              </w:rPr>
            </w:pPr>
          </w:p>
        </w:tc>
        <w:tc>
          <w:tcPr>
            <w:tcW w:w="906" w:type="dxa"/>
            <w:gridSpan w:val="4"/>
          </w:tcPr>
          <w:p w14:paraId="050D6D3D" w14:textId="77777777" w:rsidR="00FC748B" w:rsidRPr="00C453FE" w:rsidRDefault="00FC748B" w:rsidP="00FC748B">
            <w:pPr>
              <w:autoSpaceDE w:val="0"/>
              <w:autoSpaceDN w:val="0"/>
              <w:adjustRightInd w:val="0"/>
              <w:jc w:val="right"/>
              <w:rPr>
                <w:rFonts w:ascii="Arial" w:hAnsi="Arial" w:cs="Arial"/>
                <w:sz w:val="20"/>
                <w:szCs w:val="20"/>
              </w:rPr>
            </w:pPr>
          </w:p>
        </w:tc>
        <w:tc>
          <w:tcPr>
            <w:tcW w:w="1174" w:type="dxa"/>
            <w:gridSpan w:val="2"/>
          </w:tcPr>
          <w:p w14:paraId="6F246DB6" w14:textId="77777777" w:rsidR="00FC748B" w:rsidRPr="00C453FE" w:rsidRDefault="00FC748B" w:rsidP="00FC748B">
            <w:pPr>
              <w:autoSpaceDE w:val="0"/>
              <w:autoSpaceDN w:val="0"/>
              <w:adjustRightInd w:val="0"/>
              <w:jc w:val="right"/>
              <w:rPr>
                <w:sz w:val="20"/>
                <w:szCs w:val="20"/>
              </w:rPr>
            </w:pPr>
          </w:p>
        </w:tc>
        <w:tc>
          <w:tcPr>
            <w:tcW w:w="1244" w:type="dxa"/>
            <w:gridSpan w:val="2"/>
            <w:hideMark/>
          </w:tcPr>
          <w:p w14:paraId="6391D3EE" w14:textId="77777777" w:rsidR="00FC748B" w:rsidRPr="00C453FE" w:rsidRDefault="00FC748B" w:rsidP="00FC748B">
            <w:pPr>
              <w:autoSpaceDE w:val="0"/>
              <w:autoSpaceDN w:val="0"/>
              <w:adjustRightInd w:val="0"/>
              <w:jc w:val="right"/>
              <w:rPr>
                <w:sz w:val="16"/>
                <w:szCs w:val="16"/>
              </w:rPr>
            </w:pPr>
            <w:r w:rsidRPr="00C453FE">
              <w:rPr>
                <w:sz w:val="16"/>
                <w:szCs w:val="16"/>
              </w:rPr>
              <w:t>Įstaigos</w:t>
            </w:r>
          </w:p>
        </w:tc>
        <w:tc>
          <w:tcPr>
            <w:tcW w:w="1018" w:type="dxa"/>
            <w:gridSpan w:val="2"/>
            <w:tcBorders>
              <w:top w:val="single" w:sz="2" w:space="0" w:color="auto"/>
              <w:left w:val="single" w:sz="2" w:space="0" w:color="auto"/>
              <w:bottom w:val="single" w:sz="2" w:space="0" w:color="auto"/>
              <w:right w:val="single" w:sz="2" w:space="0" w:color="auto"/>
            </w:tcBorders>
          </w:tcPr>
          <w:p w14:paraId="6C7C3231" w14:textId="77777777" w:rsidR="00FC748B" w:rsidRPr="00C453FE" w:rsidRDefault="00FC748B" w:rsidP="00FC748B">
            <w:pPr>
              <w:autoSpaceDE w:val="0"/>
              <w:autoSpaceDN w:val="0"/>
              <w:adjustRightInd w:val="0"/>
              <w:jc w:val="right"/>
              <w:rPr>
                <w:sz w:val="20"/>
                <w:szCs w:val="20"/>
              </w:rPr>
            </w:pPr>
          </w:p>
        </w:tc>
        <w:tc>
          <w:tcPr>
            <w:tcW w:w="447" w:type="dxa"/>
            <w:gridSpan w:val="3"/>
          </w:tcPr>
          <w:p w14:paraId="739E6EBE" w14:textId="77777777" w:rsidR="00FC748B" w:rsidRPr="00C453FE" w:rsidRDefault="00FC748B" w:rsidP="00FC748B">
            <w:pPr>
              <w:autoSpaceDE w:val="0"/>
              <w:autoSpaceDN w:val="0"/>
              <w:adjustRightInd w:val="0"/>
              <w:jc w:val="right"/>
              <w:rPr>
                <w:sz w:val="20"/>
                <w:szCs w:val="20"/>
              </w:rPr>
            </w:pPr>
          </w:p>
        </w:tc>
      </w:tr>
      <w:tr w:rsidR="00766EA0" w:rsidRPr="00C453FE" w14:paraId="10DF173E" w14:textId="77777777" w:rsidTr="00F11C1F">
        <w:trPr>
          <w:gridAfter w:val="1"/>
          <w:wAfter w:w="9" w:type="dxa"/>
          <w:trHeight w:val="214"/>
        </w:trPr>
        <w:tc>
          <w:tcPr>
            <w:tcW w:w="237" w:type="dxa"/>
          </w:tcPr>
          <w:p w14:paraId="7257CE92" w14:textId="77777777" w:rsidR="00FC748B" w:rsidRPr="00C453FE" w:rsidRDefault="00FC748B" w:rsidP="00FC748B">
            <w:pPr>
              <w:autoSpaceDE w:val="0"/>
              <w:autoSpaceDN w:val="0"/>
              <w:adjustRightInd w:val="0"/>
              <w:jc w:val="right"/>
              <w:rPr>
                <w:sz w:val="20"/>
                <w:szCs w:val="20"/>
              </w:rPr>
            </w:pPr>
          </w:p>
        </w:tc>
        <w:tc>
          <w:tcPr>
            <w:tcW w:w="236" w:type="dxa"/>
          </w:tcPr>
          <w:p w14:paraId="2D9CBD2A" w14:textId="77777777" w:rsidR="00FC748B" w:rsidRPr="00C453FE" w:rsidRDefault="00FC748B" w:rsidP="00FC748B">
            <w:pPr>
              <w:autoSpaceDE w:val="0"/>
              <w:autoSpaceDN w:val="0"/>
              <w:adjustRightInd w:val="0"/>
              <w:jc w:val="right"/>
              <w:rPr>
                <w:sz w:val="20"/>
                <w:szCs w:val="20"/>
              </w:rPr>
            </w:pPr>
          </w:p>
        </w:tc>
        <w:tc>
          <w:tcPr>
            <w:tcW w:w="236" w:type="dxa"/>
          </w:tcPr>
          <w:p w14:paraId="7111AD20" w14:textId="77777777" w:rsidR="00FC748B" w:rsidRPr="00C453FE" w:rsidRDefault="00FC748B" w:rsidP="00FC748B">
            <w:pPr>
              <w:autoSpaceDE w:val="0"/>
              <w:autoSpaceDN w:val="0"/>
              <w:adjustRightInd w:val="0"/>
              <w:jc w:val="right"/>
              <w:rPr>
                <w:sz w:val="20"/>
                <w:szCs w:val="20"/>
              </w:rPr>
            </w:pPr>
          </w:p>
        </w:tc>
        <w:tc>
          <w:tcPr>
            <w:tcW w:w="236" w:type="dxa"/>
          </w:tcPr>
          <w:p w14:paraId="4E2B9FA8" w14:textId="77777777" w:rsidR="00FC748B" w:rsidRPr="00C453FE" w:rsidRDefault="00FC748B" w:rsidP="00FC748B">
            <w:pPr>
              <w:autoSpaceDE w:val="0"/>
              <w:autoSpaceDN w:val="0"/>
              <w:adjustRightInd w:val="0"/>
              <w:jc w:val="right"/>
              <w:rPr>
                <w:sz w:val="20"/>
                <w:szCs w:val="20"/>
              </w:rPr>
            </w:pPr>
          </w:p>
        </w:tc>
        <w:tc>
          <w:tcPr>
            <w:tcW w:w="236" w:type="dxa"/>
          </w:tcPr>
          <w:p w14:paraId="7A98D3C2" w14:textId="77777777" w:rsidR="00FC748B" w:rsidRPr="00C453FE" w:rsidRDefault="00FC748B" w:rsidP="00FC748B">
            <w:pPr>
              <w:autoSpaceDE w:val="0"/>
              <w:autoSpaceDN w:val="0"/>
              <w:adjustRightInd w:val="0"/>
              <w:jc w:val="right"/>
              <w:rPr>
                <w:sz w:val="20"/>
                <w:szCs w:val="20"/>
              </w:rPr>
            </w:pPr>
          </w:p>
        </w:tc>
        <w:tc>
          <w:tcPr>
            <w:tcW w:w="360" w:type="dxa"/>
          </w:tcPr>
          <w:p w14:paraId="5400B09D" w14:textId="77777777" w:rsidR="00FC748B" w:rsidRPr="00C453FE" w:rsidRDefault="00FC748B" w:rsidP="00FC748B">
            <w:pPr>
              <w:autoSpaceDE w:val="0"/>
              <w:autoSpaceDN w:val="0"/>
              <w:adjustRightInd w:val="0"/>
              <w:jc w:val="right"/>
              <w:rPr>
                <w:sz w:val="20"/>
                <w:szCs w:val="20"/>
              </w:rPr>
            </w:pPr>
          </w:p>
        </w:tc>
        <w:tc>
          <w:tcPr>
            <w:tcW w:w="3167" w:type="dxa"/>
          </w:tcPr>
          <w:p w14:paraId="398449AF" w14:textId="77777777" w:rsidR="00FC748B" w:rsidRPr="00C453FE" w:rsidRDefault="00FC748B" w:rsidP="00FC748B">
            <w:pPr>
              <w:autoSpaceDE w:val="0"/>
              <w:autoSpaceDN w:val="0"/>
              <w:adjustRightInd w:val="0"/>
              <w:jc w:val="center"/>
              <w:rPr>
                <w:sz w:val="20"/>
                <w:szCs w:val="20"/>
              </w:rPr>
            </w:pPr>
          </w:p>
        </w:tc>
        <w:tc>
          <w:tcPr>
            <w:tcW w:w="476" w:type="dxa"/>
            <w:tcBorders>
              <w:top w:val="nil"/>
              <w:left w:val="nil"/>
              <w:bottom w:val="single" w:sz="2" w:space="0" w:color="auto"/>
              <w:right w:val="nil"/>
            </w:tcBorders>
          </w:tcPr>
          <w:p w14:paraId="230B7F77" w14:textId="77777777" w:rsidR="00FC748B" w:rsidRPr="00C453FE" w:rsidRDefault="00FC748B" w:rsidP="00FC748B">
            <w:pPr>
              <w:autoSpaceDE w:val="0"/>
              <w:autoSpaceDN w:val="0"/>
              <w:adjustRightInd w:val="0"/>
              <w:jc w:val="right"/>
              <w:rPr>
                <w:sz w:val="20"/>
                <w:szCs w:val="20"/>
              </w:rPr>
            </w:pPr>
          </w:p>
        </w:tc>
        <w:tc>
          <w:tcPr>
            <w:tcW w:w="906" w:type="dxa"/>
            <w:gridSpan w:val="4"/>
          </w:tcPr>
          <w:p w14:paraId="0B25B740" w14:textId="77777777" w:rsidR="00FC748B" w:rsidRPr="00C453FE" w:rsidRDefault="00FC748B" w:rsidP="00FC748B">
            <w:pPr>
              <w:autoSpaceDE w:val="0"/>
              <w:autoSpaceDN w:val="0"/>
              <w:adjustRightInd w:val="0"/>
              <w:jc w:val="right"/>
              <w:rPr>
                <w:sz w:val="20"/>
                <w:szCs w:val="20"/>
              </w:rPr>
            </w:pPr>
          </w:p>
        </w:tc>
        <w:tc>
          <w:tcPr>
            <w:tcW w:w="1174" w:type="dxa"/>
            <w:gridSpan w:val="2"/>
            <w:hideMark/>
          </w:tcPr>
          <w:p w14:paraId="40F3BC83" w14:textId="77777777" w:rsidR="00FC748B" w:rsidRPr="00C453FE" w:rsidRDefault="00FC748B" w:rsidP="00FC748B">
            <w:pPr>
              <w:autoSpaceDE w:val="0"/>
              <w:autoSpaceDN w:val="0"/>
              <w:adjustRightInd w:val="0"/>
              <w:jc w:val="right"/>
              <w:rPr>
                <w:sz w:val="16"/>
                <w:szCs w:val="16"/>
              </w:rPr>
            </w:pPr>
            <w:r w:rsidRPr="00C453FE">
              <w:rPr>
                <w:sz w:val="16"/>
                <w:szCs w:val="16"/>
              </w:rPr>
              <w:t>Programos</w:t>
            </w:r>
          </w:p>
        </w:tc>
        <w:tc>
          <w:tcPr>
            <w:tcW w:w="1244" w:type="dxa"/>
            <w:gridSpan w:val="2"/>
            <w:tcBorders>
              <w:top w:val="single" w:sz="2" w:space="0" w:color="auto"/>
              <w:left w:val="single" w:sz="2" w:space="0" w:color="auto"/>
              <w:bottom w:val="nil"/>
              <w:right w:val="single" w:sz="2" w:space="0" w:color="auto"/>
            </w:tcBorders>
          </w:tcPr>
          <w:p w14:paraId="6193B226" w14:textId="77777777" w:rsidR="00FC748B" w:rsidRPr="00C453FE" w:rsidRDefault="00FC748B" w:rsidP="00FC748B">
            <w:pPr>
              <w:autoSpaceDE w:val="0"/>
              <w:autoSpaceDN w:val="0"/>
              <w:adjustRightInd w:val="0"/>
              <w:jc w:val="right"/>
              <w:rPr>
                <w:sz w:val="20"/>
                <w:szCs w:val="20"/>
              </w:rPr>
            </w:pPr>
          </w:p>
        </w:tc>
        <w:tc>
          <w:tcPr>
            <w:tcW w:w="1018" w:type="dxa"/>
            <w:gridSpan w:val="2"/>
            <w:tcBorders>
              <w:top w:val="single" w:sz="2" w:space="0" w:color="auto"/>
              <w:left w:val="single" w:sz="2" w:space="0" w:color="auto"/>
              <w:bottom w:val="single" w:sz="2" w:space="0" w:color="auto"/>
              <w:right w:val="single" w:sz="2" w:space="0" w:color="auto"/>
            </w:tcBorders>
          </w:tcPr>
          <w:p w14:paraId="7A263D5C" w14:textId="77777777" w:rsidR="00FC748B" w:rsidRPr="00C453FE" w:rsidRDefault="00FC748B" w:rsidP="00FC748B">
            <w:pPr>
              <w:autoSpaceDE w:val="0"/>
              <w:autoSpaceDN w:val="0"/>
              <w:adjustRightInd w:val="0"/>
              <w:jc w:val="right"/>
              <w:rPr>
                <w:sz w:val="20"/>
                <w:szCs w:val="20"/>
              </w:rPr>
            </w:pPr>
          </w:p>
        </w:tc>
        <w:tc>
          <w:tcPr>
            <w:tcW w:w="447" w:type="dxa"/>
            <w:gridSpan w:val="3"/>
          </w:tcPr>
          <w:p w14:paraId="280CDF4B" w14:textId="77777777" w:rsidR="00FC748B" w:rsidRPr="00C453FE" w:rsidRDefault="00FC748B" w:rsidP="00FC748B">
            <w:pPr>
              <w:autoSpaceDE w:val="0"/>
              <w:autoSpaceDN w:val="0"/>
              <w:adjustRightInd w:val="0"/>
              <w:jc w:val="right"/>
              <w:rPr>
                <w:sz w:val="20"/>
                <w:szCs w:val="20"/>
              </w:rPr>
            </w:pPr>
          </w:p>
        </w:tc>
      </w:tr>
      <w:tr w:rsidR="00766EA0" w:rsidRPr="00C453FE" w14:paraId="365F40C3" w14:textId="77777777" w:rsidTr="00F11C1F">
        <w:trPr>
          <w:gridAfter w:val="1"/>
          <w:wAfter w:w="9" w:type="dxa"/>
          <w:trHeight w:val="228"/>
        </w:trPr>
        <w:tc>
          <w:tcPr>
            <w:tcW w:w="237" w:type="dxa"/>
          </w:tcPr>
          <w:p w14:paraId="598B5494" w14:textId="77777777" w:rsidR="00FC748B" w:rsidRPr="00C453FE" w:rsidRDefault="00FC748B" w:rsidP="00FC748B">
            <w:pPr>
              <w:autoSpaceDE w:val="0"/>
              <w:autoSpaceDN w:val="0"/>
              <w:adjustRightInd w:val="0"/>
              <w:jc w:val="right"/>
              <w:rPr>
                <w:sz w:val="20"/>
                <w:szCs w:val="20"/>
              </w:rPr>
            </w:pPr>
          </w:p>
        </w:tc>
        <w:tc>
          <w:tcPr>
            <w:tcW w:w="236" w:type="dxa"/>
          </w:tcPr>
          <w:p w14:paraId="51388E4D" w14:textId="77777777" w:rsidR="00FC748B" w:rsidRPr="00C453FE" w:rsidRDefault="00FC748B" w:rsidP="00FC748B">
            <w:pPr>
              <w:autoSpaceDE w:val="0"/>
              <w:autoSpaceDN w:val="0"/>
              <w:adjustRightInd w:val="0"/>
              <w:jc w:val="right"/>
              <w:rPr>
                <w:sz w:val="20"/>
                <w:szCs w:val="20"/>
              </w:rPr>
            </w:pPr>
          </w:p>
        </w:tc>
        <w:tc>
          <w:tcPr>
            <w:tcW w:w="236" w:type="dxa"/>
          </w:tcPr>
          <w:p w14:paraId="01B80654" w14:textId="77777777" w:rsidR="00FC748B" w:rsidRPr="00C453FE" w:rsidRDefault="00FC748B" w:rsidP="00FC748B">
            <w:pPr>
              <w:autoSpaceDE w:val="0"/>
              <w:autoSpaceDN w:val="0"/>
              <w:adjustRightInd w:val="0"/>
              <w:jc w:val="right"/>
              <w:rPr>
                <w:sz w:val="20"/>
                <w:szCs w:val="20"/>
              </w:rPr>
            </w:pPr>
          </w:p>
        </w:tc>
        <w:tc>
          <w:tcPr>
            <w:tcW w:w="236" w:type="dxa"/>
          </w:tcPr>
          <w:p w14:paraId="0BD77CA4" w14:textId="77777777" w:rsidR="00FC748B" w:rsidRPr="00C453FE" w:rsidRDefault="00FC748B" w:rsidP="00FC748B">
            <w:pPr>
              <w:autoSpaceDE w:val="0"/>
              <w:autoSpaceDN w:val="0"/>
              <w:adjustRightInd w:val="0"/>
              <w:jc w:val="right"/>
              <w:rPr>
                <w:sz w:val="20"/>
                <w:szCs w:val="20"/>
              </w:rPr>
            </w:pPr>
          </w:p>
        </w:tc>
        <w:tc>
          <w:tcPr>
            <w:tcW w:w="236" w:type="dxa"/>
          </w:tcPr>
          <w:p w14:paraId="64D554ED" w14:textId="77777777" w:rsidR="00FC748B" w:rsidRPr="00C453FE" w:rsidRDefault="00FC748B" w:rsidP="00FC748B">
            <w:pPr>
              <w:autoSpaceDE w:val="0"/>
              <w:autoSpaceDN w:val="0"/>
              <w:adjustRightInd w:val="0"/>
              <w:jc w:val="right"/>
              <w:rPr>
                <w:sz w:val="20"/>
                <w:szCs w:val="20"/>
              </w:rPr>
            </w:pPr>
          </w:p>
        </w:tc>
        <w:tc>
          <w:tcPr>
            <w:tcW w:w="360" w:type="dxa"/>
          </w:tcPr>
          <w:p w14:paraId="67280584" w14:textId="77777777" w:rsidR="00FC748B" w:rsidRPr="00C453FE" w:rsidRDefault="00FC748B" w:rsidP="00FC748B">
            <w:pPr>
              <w:autoSpaceDE w:val="0"/>
              <w:autoSpaceDN w:val="0"/>
              <w:adjustRightInd w:val="0"/>
              <w:jc w:val="right"/>
              <w:rPr>
                <w:sz w:val="20"/>
                <w:szCs w:val="20"/>
              </w:rPr>
            </w:pPr>
          </w:p>
        </w:tc>
        <w:tc>
          <w:tcPr>
            <w:tcW w:w="3167" w:type="dxa"/>
            <w:tcBorders>
              <w:top w:val="nil"/>
              <w:left w:val="nil"/>
              <w:bottom w:val="nil"/>
              <w:right w:val="single" w:sz="2" w:space="0" w:color="auto"/>
            </w:tcBorders>
            <w:hideMark/>
          </w:tcPr>
          <w:p w14:paraId="05688C6C" w14:textId="77777777" w:rsidR="00FC748B" w:rsidRPr="00C453FE" w:rsidRDefault="00FC748B" w:rsidP="00FC748B">
            <w:pPr>
              <w:autoSpaceDE w:val="0"/>
              <w:autoSpaceDN w:val="0"/>
              <w:adjustRightInd w:val="0"/>
              <w:jc w:val="right"/>
              <w:rPr>
                <w:sz w:val="16"/>
                <w:szCs w:val="16"/>
              </w:rPr>
            </w:pPr>
            <w:r w:rsidRPr="00C453FE">
              <w:rPr>
                <w:sz w:val="16"/>
                <w:szCs w:val="16"/>
              </w:rPr>
              <w:t>Finansavimo šaltinio</w:t>
            </w:r>
          </w:p>
        </w:tc>
        <w:tc>
          <w:tcPr>
            <w:tcW w:w="476" w:type="dxa"/>
            <w:tcBorders>
              <w:top w:val="single" w:sz="2" w:space="0" w:color="auto"/>
              <w:left w:val="single" w:sz="2" w:space="0" w:color="auto"/>
              <w:bottom w:val="single" w:sz="2" w:space="0" w:color="auto"/>
              <w:right w:val="nil"/>
            </w:tcBorders>
            <w:hideMark/>
          </w:tcPr>
          <w:p w14:paraId="16DFBB31" w14:textId="77777777" w:rsidR="00FC748B" w:rsidRPr="00C453FE" w:rsidRDefault="00FC748B" w:rsidP="00FC748B">
            <w:pPr>
              <w:autoSpaceDE w:val="0"/>
              <w:autoSpaceDN w:val="0"/>
              <w:adjustRightInd w:val="0"/>
              <w:rPr>
                <w:sz w:val="20"/>
                <w:szCs w:val="20"/>
              </w:rPr>
            </w:pPr>
            <w:r w:rsidRPr="00C453FE">
              <w:rPr>
                <w:sz w:val="20"/>
                <w:szCs w:val="20"/>
              </w:rPr>
              <w:t>1.01.</w:t>
            </w:r>
          </w:p>
        </w:tc>
        <w:tc>
          <w:tcPr>
            <w:tcW w:w="906" w:type="dxa"/>
            <w:gridSpan w:val="4"/>
            <w:tcBorders>
              <w:top w:val="single" w:sz="2" w:space="0" w:color="auto"/>
              <w:left w:val="single" w:sz="2" w:space="0" w:color="auto"/>
              <w:bottom w:val="single" w:sz="2" w:space="0" w:color="auto"/>
              <w:right w:val="single" w:sz="2" w:space="0" w:color="auto"/>
            </w:tcBorders>
          </w:tcPr>
          <w:p w14:paraId="201D03DF" w14:textId="77777777" w:rsidR="00FC748B" w:rsidRPr="00C453FE" w:rsidRDefault="00FC748B" w:rsidP="00FC748B">
            <w:pPr>
              <w:autoSpaceDE w:val="0"/>
              <w:autoSpaceDN w:val="0"/>
              <w:adjustRightInd w:val="0"/>
              <w:jc w:val="right"/>
              <w:rPr>
                <w:sz w:val="20"/>
                <w:szCs w:val="20"/>
              </w:rPr>
            </w:pPr>
          </w:p>
        </w:tc>
        <w:tc>
          <w:tcPr>
            <w:tcW w:w="1174" w:type="dxa"/>
            <w:gridSpan w:val="2"/>
            <w:tcBorders>
              <w:top w:val="single" w:sz="2" w:space="0" w:color="auto"/>
              <w:left w:val="nil"/>
              <w:bottom w:val="nil"/>
              <w:right w:val="nil"/>
            </w:tcBorders>
          </w:tcPr>
          <w:p w14:paraId="142A36EA" w14:textId="77777777" w:rsidR="00FC748B" w:rsidRPr="00C453FE" w:rsidRDefault="00FC748B" w:rsidP="00FC748B">
            <w:pPr>
              <w:autoSpaceDE w:val="0"/>
              <w:autoSpaceDN w:val="0"/>
              <w:adjustRightInd w:val="0"/>
              <w:jc w:val="right"/>
              <w:rPr>
                <w:sz w:val="16"/>
                <w:szCs w:val="16"/>
              </w:rPr>
            </w:pPr>
          </w:p>
        </w:tc>
        <w:tc>
          <w:tcPr>
            <w:tcW w:w="1244" w:type="dxa"/>
            <w:gridSpan w:val="2"/>
            <w:tcBorders>
              <w:top w:val="single" w:sz="2" w:space="0" w:color="auto"/>
              <w:left w:val="single" w:sz="2" w:space="0" w:color="auto"/>
              <w:bottom w:val="single" w:sz="2" w:space="0" w:color="auto"/>
              <w:right w:val="single" w:sz="2" w:space="0" w:color="auto"/>
            </w:tcBorders>
          </w:tcPr>
          <w:p w14:paraId="32896BA0" w14:textId="77777777" w:rsidR="00FC748B" w:rsidRPr="00C453FE" w:rsidRDefault="00FC748B" w:rsidP="00FC748B">
            <w:pPr>
              <w:autoSpaceDE w:val="0"/>
              <w:autoSpaceDN w:val="0"/>
              <w:adjustRightInd w:val="0"/>
              <w:jc w:val="right"/>
              <w:rPr>
                <w:sz w:val="20"/>
                <w:szCs w:val="20"/>
              </w:rPr>
            </w:pPr>
          </w:p>
        </w:tc>
        <w:tc>
          <w:tcPr>
            <w:tcW w:w="1018" w:type="dxa"/>
            <w:gridSpan w:val="2"/>
            <w:tcBorders>
              <w:top w:val="single" w:sz="2" w:space="0" w:color="auto"/>
              <w:left w:val="single" w:sz="2" w:space="0" w:color="auto"/>
              <w:bottom w:val="single" w:sz="2" w:space="0" w:color="auto"/>
              <w:right w:val="single" w:sz="2" w:space="0" w:color="auto"/>
            </w:tcBorders>
          </w:tcPr>
          <w:p w14:paraId="5CF2B0F1" w14:textId="77777777" w:rsidR="00FC748B" w:rsidRPr="00C453FE" w:rsidRDefault="00FC748B" w:rsidP="00FC748B">
            <w:pPr>
              <w:autoSpaceDE w:val="0"/>
              <w:autoSpaceDN w:val="0"/>
              <w:adjustRightInd w:val="0"/>
              <w:jc w:val="right"/>
              <w:rPr>
                <w:sz w:val="20"/>
                <w:szCs w:val="20"/>
              </w:rPr>
            </w:pPr>
          </w:p>
        </w:tc>
        <w:tc>
          <w:tcPr>
            <w:tcW w:w="447" w:type="dxa"/>
            <w:gridSpan w:val="3"/>
          </w:tcPr>
          <w:p w14:paraId="657AE2E4" w14:textId="77777777" w:rsidR="00FC748B" w:rsidRPr="00C453FE" w:rsidRDefault="00FC748B" w:rsidP="00FC748B">
            <w:pPr>
              <w:autoSpaceDE w:val="0"/>
              <w:autoSpaceDN w:val="0"/>
              <w:adjustRightInd w:val="0"/>
              <w:jc w:val="right"/>
              <w:rPr>
                <w:sz w:val="20"/>
                <w:szCs w:val="20"/>
              </w:rPr>
            </w:pPr>
          </w:p>
        </w:tc>
      </w:tr>
      <w:tr w:rsidR="00766EA0" w:rsidRPr="00C453FE" w14:paraId="653E5EE5" w14:textId="77777777" w:rsidTr="00F11C1F">
        <w:trPr>
          <w:gridAfter w:val="1"/>
          <w:wAfter w:w="9" w:type="dxa"/>
          <w:trHeight w:val="240"/>
        </w:trPr>
        <w:tc>
          <w:tcPr>
            <w:tcW w:w="237" w:type="dxa"/>
          </w:tcPr>
          <w:p w14:paraId="7F443CF2" w14:textId="77777777" w:rsidR="00FC748B" w:rsidRPr="00C453FE" w:rsidRDefault="00FC748B" w:rsidP="00FC748B">
            <w:pPr>
              <w:autoSpaceDE w:val="0"/>
              <w:autoSpaceDN w:val="0"/>
              <w:adjustRightInd w:val="0"/>
              <w:jc w:val="right"/>
              <w:rPr>
                <w:sz w:val="20"/>
                <w:szCs w:val="20"/>
              </w:rPr>
            </w:pPr>
          </w:p>
        </w:tc>
        <w:tc>
          <w:tcPr>
            <w:tcW w:w="236" w:type="dxa"/>
          </w:tcPr>
          <w:p w14:paraId="77E31462" w14:textId="77777777" w:rsidR="00FC748B" w:rsidRPr="00C453FE" w:rsidRDefault="00FC748B" w:rsidP="00FC748B">
            <w:pPr>
              <w:autoSpaceDE w:val="0"/>
              <w:autoSpaceDN w:val="0"/>
              <w:adjustRightInd w:val="0"/>
              <w:jc w:val="right"/>
              <w:rPr>
                <w:sz w:val="20"/>
                <w:szCs w:val="20"/>
              </w:rPr>
            </w:pPr>
          </w:p>
        </w:tc>
        <w:tc>
          <w:tcPr>
            <w:tcW w:w="236" w:type="dxa"/>
          </w:tcPr>
          <w:p w14:paraId="5D91F932" w14:textId="77777777" w:rsidR="00FC748B" w:rsidRPr="00C453FE" w:rsidRDefault="00FC748B" w:rsidP="00FC748B">
            <w:pPr>
              <w:autoSpaceDE w:val="0"/>
              <w:autoSpaceDN w:val="0"/>
              <w:adjustRightInd w:val="0"/>
              <w:jc w:val="right"/>
              <w:rPr>
                <w:sz w:val="20"/>
                <w:szCs w:val="20"/>
              </w:rPr>
            </w:pPr>
          </w:p>
        </w:tc>
        <w:tc>
          <w:tcPr>
            <w:tcW w:w="236" w:type="dxa"/>
          </w:tcPr>
          <w:p w14:paraId="4411EE45" w14:textId="77777777" w:rsidR="00FC748B" w:rsidRPr="00C453FE" w:rsidRDefault="00FC748B" w:rsidP="00FC748B">
            <w:pPr>
              <w:autoSpaceDE w:val="0"/>
              <w:autoSpaceDN w:val="0"/>
              <w:adjustRightInd w:val="0"/>
              <w:jc w:val="right"/>
              <w:rPr>
                <w:sz w:val="20"/>
                <w:szCs w:val="20"/>
              </w:rPr>
            </w:pPr>
          </w:p>
        </w:tc>
        <w:tc>
          <w:tcPr>
            <w:tcW w:w="236" w:type="dxa"/>
          </w:tcPr>
          <w:p w14:paraId="7EEEB79C" w14:textId="77777777" w:rsidR="00FC748B" w:rsidRPr="00C453FE" w:rsidRDefault="00FC748B" w:rsidP="00FC748B">
            <w:pPr>
              <w:autoSpaceDE w:val="0"/>
              <w:autoSpaceDN w:val="0"/>
              <w:adjustRightInd w:val="0"/>
              <w:jc w:val="right"/>
              <w:rPr>
                <w:sz w:val="20"/>
                <w:szCs w:val="20"/>
              </w:rPr>
            </w:pPr>
          </w:p>
        </w:tc>
        <w:tc>
          <w:tcPr>
            <w:tcW w:w="360" w:type="dxa"/>
          </w:tcPr>
          <w:p w14:paraId="2706E71E" w14:textId="77777777" w:rsidR="00FC748B" w:rsidRPr="00C453FE" w:rsidRDefault="00FC748B" w:rsidP="00FC748B">
            <w:pPr>
              <w:autoSpaceDE w:val="0"/>
              <w:autoSpaceDN w:val="0"/>
              <w:adjustRightInd w:val="0"/>
              <w:jc w:val="right"/>
              <w:rPr>
                <w:sz w:val="20"/>
                <w:szCs w:val="20"/>
              </w:rPr>
            </w:pPr>
          </w:p>
        </w:tc>
        <w:tc>
          <w:tcPr>
            <w:tcW w:w="3167" w:type="dxa"/>
            <w:hideMark/>
          </w:tcPr>
          <w:p w14:paraId="4EDD1EB9" w14:textId="77777777" w:rsidR="00FC748B" w:rsidRPr="00C453FE" w:rsidRDefault="00FC748B" w:rsidP="00FC748B">
            <w:pPr>
              <w:autoSpaceDE w:val="0"/>
              <w:autoSpaceDN w:val="0"/>
              <w:adjustRightInd w:val="0"/>
              <w:jc w:val="right"/>
              <w:rPr>
                <w:sz w:val="16"/>
                <w:szCs w:val="16"/>
              </w:rPr>
            </w:pPr>
            <w:r w:rsidRPr="00C453FE">
              <w:rPr>
                <w:sz w:val="16"/>
                <w:szCs w:val="16"/>
              </w:rPr>
              <w:t>Valstybės funkcijos</w:t>
            </w:r>
          </w:p>
        </w:tc>
        <w:tc>
          <w:tcPr>
            <w:tcW w:w="476" w:type="dxa"/>
          </w:tcPr>
          <w:p w14:paraId="13F07B39" w14:textId="77777777" w:rsidR="00FC748B" w:rsidRPr="00C453FE" w:rsidRDefault="00FC748B" w:rsidP="00FC748B">
            <w:pPr>
              <w:autoSpaceDE w:val="0"/>
              <w:autoSpaceDN w:val="0"/>
              <w:adjustRightInd w:val="0"/>
              <w:jc w:val="right"/>
              <w:rPr>
                <w:sz w:val="16"/>
                <w:szCs w:val="16"/>
              </w:rPr>
            </w:pPr>
          </w:p>
        </w:tc>
        <w:tc>
          <w:tcPr>
            <w:tcW w:w="906" w:type="dxa"/>
            <w:gridSpan w:val="4"/>
            <w:tcBorders>
              <w:top w:val="nil"/>
              <w:left w:val="single" w:sz="2" w:space="0" w:color="auto"/>
              <w:bottom w:val="single" w:sz="2" w:space="0" w:color="auto"/>
              <w:right w:val="single" w:sz="2" w:space="0" w:color="auto"/>
            </w:tcBorders>
          </w:tcPr>
          <w:p w14:paraId="0BB3EF49" w14:textId="77777777" w:rsidR="00FC748B" w:rsidRPr="00C453FE" w:rsidRDefault="00FC748B" w:rsidP="00FC748B">
            <w:pPr>
              <w:autoSpaceDE w:val="0"/>
              <w:autoSpaceDN w:val="0"/>
              <w:adjustRightInd w:val="0"/>
              <w:jc w:val="right"/>
              <w:rPr>
                <w:sz w:val="20"/>
                <w:szCs w:val="20"/>
              </w:rPr>
            </w:pPr>
          </w:p>
        </w:tc>
        <w:tc>
          <w:tcPr>
            <w:tcW w:w="1174" w:type="dxa"/>
            <w:gridSpan w:val="2"/>
            <w:tcBorders>
              <w:top w:val="single" w:sz="2" w:space="0" w:color="auto"/>
              <w:left w:val="nil"/>
              <w:bottom w:val="single" w:sz="2" w:space="0" w:color="auto"/>
              <w:right w:val="single" w:sz="2" w:space="0" w:color="auto"/>
            </w:tcBorders>
          </w:tcPr>
          <w:p w14:paraId="10EF7221" w14:textId="77777777" w:rsidR="00FC748B" w:rsidRPr="00C453FE" w:rsidRDefault="00FC748B" w:rsidP="00FC748B">
            <w:pPr>
              <w:autoSpaceDE w:val="0"/>
              <w:autoSpaceDN w:val="0"/>
              <w:adjustRightInd w:val="0"/>
              <w:jc w:val="right"/>
              <w:rPr>
                <w:sz w:val="20"/>
                <w:szCs w:val="20"/>
              </w:rPr>
            </w:pPr>
          </w:p>
        </w:tc>
        <w:tc>
          <w:tcPr>
            <w:tcW w:w="1244" w:type="dxa"/>
            <w:gridSpan w:val="2"/>
            <w:tcBorders>
              <w:top w:val="single" w:sz="2" w:space="0" w:color="auto"/>
              <w:left w:val="single" w:sz="2" w:space="0" w:color="auto"/>
              <w:bottom w:val="single" w:sz="2" w:space="0" w:color="auto"/>
              <w:right w:val="single" w:sz="2" w:space="0" w:color="auto"/>
            </w:tcBorders>
          </w:tcPr>
          <w:p w14:paraId="4CFA0EB7" w14:textId="77777777" w:rsidR="00FC748B" w:rsidRPr="00C453FE" w:rsidRDefault="00FC748B" w:rsidP="00FC748B">
            <w:pPr>
              <w:autoSpaceDE w:val="0"/>
              <w:autoSpaceDN w:val="0"/>
              <w:adjustRightInd w:val="0"/>
              <w:jc w:val="right"/>
              <w:rPr>
                <w:sz w:val="20"/>
                <w:szCs w:val="20"/>
              </w:rPr>
            </w:pPr>
          </w:p>
        </w:tc>
        <w:tc>
          <w:tcPr>
            <w:tcW w:w="1018" w:type="dxa"/>
            <w:gridSpan w:val="2"/>
            <w:tcBorders>
              <w:top w:val="single" w:sz="2" w:space="0" w:color="auto"/>
              <w:left w:val="single" w:sz="2" w:space="0" w:color="auto"/>
              <w:bottom w:val="single" w:sz="2" w:space="0" w:color="auto"/>
              <w:right w:val="single" w:sz="2" w:space="0" w:color="auto"/>
            </w:tcBorders>
          </w:tcPr>
          <w:p w14:paraId="30135B32" w14:textId="77777777" w:rsidR="00FC748B" w:rsidRPr="00C453FE" w:rsidRDefault="00FC748B" w:rsidP="00FC748B">
            <w:pPr>
              <w:autoSpaceDE w:val="0"/>
              <w:autoSpaceDN w:val="0"/>
              <w:adjustRightInd w:val="0"/>
              <w:jc w:val="right"/>
              <w:rPr>
                <w:sz w:val="20"/>
                <w:szCs w:val="20"/>
              </w:rPr>
            </w:pPr>
          </w:p>
        </w:tc>
        <w:tc>
          <w:tcPr>
            <w:tcW w:w="447" w:type="dxa"/>
            <w:gridSpan w:val="3"/>
          </w:tcPr>
          <w:p w14:paraId="719E6966" w14:textId="77777777" w:rsidR="00FC748B" w:rsidRPr="00C453FE" w:rsidRDefault="00FC748B" w:rsidP="00FC748B">
            <w:pPr>
              <w:autoSpaceDE w:val="0"/>
              <w:autoSpaceDN w:val="0"/>
              <w:adjustRightInd w:val="0"/>
              <w:jc w:val="right"/>
              <w:rPr>
                <w:sz w:val="20"/>
                <w:szCs w:val="20"/>
              </w:rPr>
            </w:pPr>
          </w:p>
        </w:tc>
      </w:tr>
      <w:tr w:rsidR="00766EA0" w:rsidRPr="00C453FE" w14:paraId="7F393641" w14:textId="77777777" w:rsidTr="00F11C1F">
        <w:trPr>
          <w:gridAfter w:val="1"/>
          <w:wAfter w:w="9" w:type="dxa"/>
          <w:trHeight w:val="254"/>
        </w:trPr>
        <w:tc>
          <w:tcPr>
            <w:tcW w:w="237" w:type="dxa"/>
            <w:tcBorders>
              <w:top w:val="nil"/>
              <w:left w:val="nil"/>
              <w:bottom w:val="single" w:sz="2" w:space="0" w:color="auto"/>
              <w:right w:val="nil"/>
            </w:tcBorders>
          </w:tcPr>
          <w:p w14:paraId="24CB6650" w14:textId="77777777" w:rsidR="00FC748B" w:rsidRPr="00C453FE" w:rsidRDefault="00FC748B" w:rsidP="00FC748B">
            <w:pPr>
              <w:autoSpaceDE w:val="0"/>
              <w:autoSpaceDN w:val="0"/>
              <w:adjustRightInd w:val="0"/>
              <w:jc w:val="right"/>
            </w:pPr>
          </w:p>
        </w:tc>
        <w:tc>
          <w:tcPr>
            <w:tcW w:w="236" w:type="dxa"/>
            <w:tcBorders>
              <w:top w:val="nil"/>
              <w:left w:val="nil"/>
              <w:bottom w:val="single" w:sz="2" w:space="0" w:color="auto"/>
              <w:right w:val="nil"/>
            </w:tcBorders>
          </w:tcPr>
          <w:p w14:paraId="2A20CCDA" w14:textId="77777777" w:rsidR="00FC748B" w:rsidRPr="00C453FE" w:rsidRDefault="00FC748B" w:rsidP="00FC748B">
            <w:pPr>
              <w:autoSpaceDE w:val="0"/>
              <w:autoSpaceDN w:val="0"/>
              <w:adjustRightInd w:val="0"/>
              <w:jc w:val="right"/>
            </w:pPr>
          </w:p>
        </w:tc>
        <w:tc>
          <w:tcPr>
            <w:tcW w:w="236" w:type="dxa"/>
            <w:tcBorders>
              <w:top w:val="nil"/>
              <w:left w:val="nil"/>
              <w:bottom w:val="single" w:sz="2" w:space="0" w:color="auto"/>
              <w:right w:val="nil"/>
            </w:tcBorders>
          </w:tcPr>
          <w:p w14:paraId="475F8D1A" w14:textId="77777777" w:rsidR="00FC748B" w:rsidRPr="00C453FE" w:rsidRDefault="00FC748B" w:rsidP="00FC748B">
            <w:pPr>
              <w:autoSpaceDE w:val="0"/>
              <w:autoSpaceDN w:val="0"/>
              <w:adjustRightInd w:val="0"/>
              <w:jc w:val="right"/>
            </w:pPr>
          </w:p>
        </w:tc>
        <w:tc>
          <w:tcPr>
            <w:tcW w:w="236" w:type="dxa"/>
            <w:tcBorders>
              <w:top w:val="nil"/>
              <w:left w:val="nil"/>
              <w:bottom w:val="single" w:sz="2" w:space="0" w:color="auto"/>
              <w:right w:val="nil"/>
            </w:tcBorders>
          </w:tcPr>
          <w:p w14:paraId="37B50A58" w14:textId="77777777" w:rsidR="00FC748B" w:rsidRPr="00C453FE" w:rsidRDefault="00FC748B" w:rsidP="00FC748B">
            <w:pPr>
              <w:autoSpaceDE w:val="0"/>
              <w:autoSpaceDN w:val="0"/>
              <w:adjustRightInd w:val="0"/>
              <w:jc w:val="right"/>
            </w:pPr>
          </w:p>
        </w:tc>
        <w:tc>
          <w:tcPr>
            <w:tcW w:w="236" w:type="dxa"/>
            <w:tcBorders>
              <w:top w:val="nil"/>
              <w:left w:val="nil"/>
              <w:bottom w:val="single" w:sz="2" w:space="0" w:color="auto"/>
              <w:right w:val="nil"/>
            </w:tcBorders>
          </w:tcPr>
          <w:p w14:paraId="375A9B06" w14:textId="77777777" w:rsidR="00FC748B" w:rsidRPr="00C453FE" w:rsidRDefault="00FC748B" w:rsidP="00FC748B">
            <w:pPr>
              <w:autoSpaceDE w:val="0"/>
              <w:autoSpaceDN w:val="0"/>
              <w:adjustRightInd w:val="0"/>
              <w:jc w:val="right"/>
            </w:pPr>
          </w:p>
        </w:tc>
        <w:tc>
          <w:tcPr>
            <w:tcW w:w="360" w:type="dxa"/>
            <w:tcBorders>
              <w:top w:val="nil"/>
              <w:left w:val="nil"/>
              <w:bottom w:val="single" w:sz="2" w:space="0" w:color="auto"/>
              <w:right w:val="nil"/>
            </w:tcBorders>
          </w:tcPr>
          <w:p w14:paraId="29FA12D7" w14:textId="77777777" w:rsidR="00FC748B" w:rsidRPr="00C453FE" w:rsidRDefault="00FC748B" w:rsidP="00FC748B">
            <w:pPr>
              <w:autoSpaceDE w:val="0"/>
              <w:autoSpaceDN w:val="0"/>
              <w:adjustRightInd w:val="0"/>
              <w:jc w:val="center"/>
            </w:pPr>
          </w:p>
        </w:tc>
        <w:tc>
          <w:tcPr>
            <w:tcW w:w="3167" w:type="dxa"/>
            <w:tcBorders>
              <w:top w:val="nil"/>
              <w:left w:val="nil"/>
              <w:bottom w:val="single" w:sz="2" w:space="0" w:color="auto"/>
              <w:right w:val="nil"/>
            </w:tcBorders>
          </w:tcPr>
          <w:p w14:paraId="79B19DE4" w14:textId="77777777" w:rsidR="00FC748B" w:rsidRPr="00C453FE" w:rsidRDefault="00FC748B" w:rsidP="00FC748B">
            <w:pPr>
              <w:autoSpaceDE w:val="0"/>
              <w:autoSpaceDN w:val="0"/>
              <w:adjustRightInd w:val="0"/>
              <w:jc w:val="center"/>
              <w:rPr>
                <w:sz w:val="20"/>
                <w:szCs w:val="20"/>
              </w:rPr>
            </w:pPr>
          </w:p>
        </w:tc>
        <w:tc>
          <w:tcPr>
            <w:tcW w:w="476" w:type="dxa"/>
          </w:tcPr>
          <w:p w14:paraId="2E03213A" w14:textId="77777777" w:rsidR="00FC748B" w:rsidRPr="00C453FE" w:rsidRDefault="00FC748B" w:rsidP="00FC748B">
            <w:pPr>
              <w:autoSpaceDE w:val="0"/>
              <w:autoSpaceDN w:val="0"/>
              <w:adjustRightInd w:val="0"/>
              <w:jc w:val="right"/>
              <w:rPr>
                <w:sz w:val="20"/>
                <w:szCs w:val="20"/>
              </w:rPr>
            </w:pPr>
          </w:p>
        </w:tc>
        <w:tc>
          <w:tcPr>
            <w:tcW w:w="906" w:type="dxa"/>
            <w:gridSpan w:val="4"/>
            <w:tcBorders>
              <w:top w:val="nil"/>
              <w:left w:val="nil"/>
              <w:bottom w:val="single" w:sz="2" w:space="0" w:color="auto"/>
              <w:right w:val="nil"/>
            </w:tcBorders>
          </w:tcPr>
          <w:p w14:paraId="491E690A" w14:textId="77777777" w:rsidR="00FC748B" w:rsidRPr="00C453FE" w:rsidRDefault="00FC748B" w:rsidP="00FC748B">
            <w:pPr>
              <w:autoSpaceDE w:val="0"/>
              <w:autoSpaceDN w:val="0"/>
              <w:adjustRightInd w:val="0"/>
              <w:jc w:val="center"/>
              <w:rPr>
                <w:sz w:val="20"/>
                <w:szCs w:val="20"/>
              </w:rPr>
            </w:pPr>
          </w:p>
        </w:tc>
        <w:tc>
          <w:tcPr>
            <w:tcW w:w="1174" w:type="dxa"/>
            <w:gridSpan w:val="2"/>
            <w:tcBorders>
              <w:top w:val="nil"/>
              <w:left w:val="nil"/>
              <w:bottom w:val="single" w:sz="2" w:space="0" w:color="auto"/>
              <w:right w:val="nil"/>
            </w:tcBorders>
          </w:tcPr>
          <w:p w14:paraId="2EB07C9A" w14:textId="77777777" w:rsidR="00FC748B" w:rsidRPr="00C453FE" w:rsidRDefault="00FC748B" w:rsidP="00FC748B">
            <w:pPr>
              <w:autoSpaceDE w:val="0"/>
              <w:autoSpaceDN w:val="0"/>
              <w:adjustRightInd w:val="0"/>
              <w:jc w:val="center"/>
              <w:rPr>
                <w:sz w:val="20"/>
                <w:szCs w:val="20"/>
              </w:rPr>
            </w:pPr>
          </w:p>
        </w:tc>
        <w:tc>
          <w:tcPr>
            <w:tcW w:w="1244" w:type="dxa"/>
            <w:gridSpan w:val="2"/>
            <w:tcBorders>
              <w:top w:val="nil"/>
              <w:left w:val="nil"/>
              <w:bottom w:val="single" w:sz="2" w:space="0" w:color="auto"/>
              <w:right w:val="nil"/>
            </w:tcBorders>
          </w:tcPr>
          <w:p w14:paraId="43A8DCDD" w14:textId="77777777" w:rsidR="00FC748B" w:rsidRPr="00C453FE" w:rsidRDefault="00FC748B" w:rsidP="00FC748B">
            <w:pPr>
              <w:autoSpaceDE w:val="0"/>
              <w:autoSpaceDN w:val="0"/>
              <w:adjustRightInd w:val="0"/>
              <w:jc w:val="center"/>
              <w:rPr>
                <w:rFonts w:ascii="Arial" w:hAnsi="Arial" w:cs="Arial"/>
                <w:sz w:val="20"/>
                <w:szCs w:val="20"/>
              </w:rPr>
            </w:pPr>
          </w:p>
        </w:tc>
        <w:tc>
          <w:tcPr>
            <w:tcW w:w="1018" w:type="dxa"/>
            <w:gridSpan w:val="2"/>
            <w:tcBorders>
              <w:top w:val="nil"/>
              <w:left w:val="nil"/>
              <w:bottom w:val="single" w:sz="2" w:space="0" w:color="auto"/>
              <w:right w:val="nil"/>
            </w:tcBorders>
            <w:hideMark/>
          </w:tcPr>
          <w:p w14:paraId="402DD79D" w14:textId="77777777" w:rsidR="00FC748B" w:rsidRPr="00C453FE" w:rsidRDefault="00FC748B" w:rsidP="00FC748B">
            <w:pPr>
              <w:autoSpaceDE w:val="0"/>
              <w:autoSpaceDN w:val="0"/>
              <w:adjustRightInd w:val="0"/>
              <w:jc w:val="right"/>
              <w:rPr>
                <w:sz w:val="16"/>
                <w:szCs w:val="16"/>
              </w:rPr>
            </w:pPr>
            <w:r w:rsidRPr="00C453FE">
              <w:rPr>
                <w:sz w:val="16"/>
                <w:szCs w:val="16"/>
              </w:rPr>
              <w:t>(eurais, ct)</w:t>
            </w:r>
          </w:p>
        </w:tc>
        <w:tc>
          <w:tcPr>
            <w:tcW w:w="447" w:type="dxa"/>
            <w:gridSpan w:val="3"/>
          </w:tcPr>
          <w:p w14:paraId="39B566E5" w14:textId="77777777" w:rsidR="00FC748B" w:rsidRPr="00C453FE" w:rsidRDefault="00FC748B" w:rsidP="00FC748B">
            <w:pPr>
              <w:autoSpaceDE w:val="0"/>
              <w:autoSpaceDN w:val="0"/>
              <w:adjustRightInd w:val="0"/>
              <w:jc w:val="right"/>
              <w:rPr>
                <w:sz w:val="20"/>
                <w:szCs w:val="20"/>
              </w:rPr>
            </w:pPr>
          </w:p>
        </w:tc>
      </w:tr>
      <w:tr w:rsidR="00F11C1F" w:rsidRPr="00C453FE" w14:paraId="7DE2534B" w14:textId="77777777" w:rsidTr="00AF3B01">
        <w:trPr>
          <w:gridAfter w:val="2"/>
          <w:wAfter w:w="171" w:type="dxa"/>
          <w:trHeight w:val="427"/>
        </w:trPr>
        <w:tc>
          <w:tcPr>
            <w:tcW w:w="1541" w:type="dxa"/>
            <w:gridSpan w:val="6"/>
            <w:tcBorders>
              <w:top w:val="single" w:sz="2" w:space="0" w:color="auto"/>
              <w:left w:val="single" w:sz="2" w:space="0" w:color="auto"/>
              <w:bottom w:val="nil"/>
              <w:right w:val="nil"/>
            </w:tcBorders>
            <w:vAlign w:val="center"/>
            <w:hideMark/>
          </w:tcPr>
          <w:p w14:paraId="50E35E5D" w14:textId="64B4FE25" w:rsidR="00F11C1F" w:rsidRPr="00C453FE" w:rsidRDefault="00F11C1F" w:rsidP="00F11C1F">
            <w:pPr>
              <w:autoSpaceDE w:val="0"/>
              <w:autoSpaceDN w:val="0"/>
              <w:adjustRightInd w:val="0"/>
              <w:rPr>
                <w:b/>
                <w:bCs/>
                <w:sz w:val="18"/>
                <w:szCs w:val="18"/>
              </w:rPr>
            </w:pPr>
            <w:r w:rsidRPr="00C453FE">
              <w:rPr>
                <w:b/>
                <w:bCs/>
                <w:sz w:val="18"/>
                <w:szCs w:val="18"/>
              </w:rPr>
              <w:t>Išlaidų ekonominės klasifikacijos kodas</w:t>
            </w:r>
          </w:p>
        </w:tc>
        <w:tc>
          <w:tcPr>
            <w:tcW w:w="3167" w:type="dxa"/>
            <w:tcBorders>
              <w:top w:val="single" w:sz="2" w:space="0" w:color="auto"/>
              <w:left w:val="single" w:sz="2" w:space="0" w:color="auto"/>
              <w:bottom w:val="nil"/>
              <w:right w:val="single" w:sz="2" w:space="0" w:color="auto"/>
            </w:tcBorders>
            <w:vAlign w:val="center"/>
            <w:hideMark/>
          </w:tcPr>
          <w:p w14:paraId="3DA7EE47" w14:textId="6062AF72" w:rsidR="00F11C1F" w:rsidRPr="00C453FE" w:rsidRDefault="00F11C1F" w:rsidP="00F11C1F">
            <w:pPr>
              <w:autoSpaceDE w:val="0"/>
              <w:autoSpaceDN w:val="0"/>
              <w:adjustRightInd w:val="0"/>
              <w:jc w:val="center"/>
              <w:rPr>
                <w:b/>
                <w:bCs/>
                <w:sz w:val="18"/>
                <w:szCs w:val="18"/>
              </w:rPr>
            </w:pPr>
            <w:r w:rsidRPr="00C453FE">
              <w:rPr>
                <w:b/>
                <w:bCs/>
                <w:sz w:val="18"/>
                <w:szCs w:val="18"/>
              </w:rPr>
              <w:t>Išlaidų pavadinimas</w:t>
            </w:r>
          </w:p>
        </w:tc>
        <w:tc>
          <w:tcPr>
            <w:tcW w:w="476" w:type="dxa"/>
            <w:tcBorders>
              <w:top w:val="single" w:sz="2" w:space="0" w:color="auto"/>
              <w:left w:val="nil"/>
              <w:bottom w:val="nil"/>
              <w:right w:val="single" w:sz="2" w:space="0" w:color="auto"/>
            </w:tcBorders>
            <w:hideMark/>
          </w:tcPr>
          <w:p w14:paraId="033265DB" w14:textId="77777777" w:rsidR="00F11C1F" w:rsidRPr="00C453FE" w:rsidRDefault="00F11C1F" w:rsidP="00F11C1F">
            <w:pPr>
              <w:autoSpaceDE w:val="0"/>
              <w:autoSpaceDN w:val="0"/>
              <w:adjustRightInd w:val="0"/>
              <w:ind w:left="-251" w:right="-244"/>
              <w:jc w:val="center"/>
              <w:rPr>
                <w:b/>
                <w:bCs/>
                <w:sz w:val="18"/>
                <w:szCs w:val="18"/>
              </w:rPr>
            </w:pPr>
            <w:r w:rsidRPr="00C453FE">
              <w:rPr>
                <w:b/>
                <w:bCs/>
                <w:sz w:val="18"/>
                <w:szCs w:val="18"/>
              </w:rPr>
              <w:t xml:space="preserve">Eil. </w:t>
            </w:r>
          </w:p>
          <w:p w14:paraId="6E6CE11F" w14:textId="3F7A24F3" w:rsidR="00F11C1F" w:rsidRPr="00C453FE" w:rsidRDefault="00F11C1F" w:rsidP="00F11C1F">
            <w:pPr>
              <w:autoSpaceDE w:val="0"/>
              <w:autoSpaceDN w:val="0"/>
              <w:adjustRightInd w:val="0"/>
              <w:jc w:val="center"/>
              <w:rPr>
                <w:b/>
                <w:bCs/>
                <w:sz w:val="18"/>
                <w:szCs w:val="18"/>
              </w:rPr>
            </w:pPr>
            <w:r w:rsidRPr="00C453FE">
              <w:rPr>
                <w:b/>
                <w:bCs/>
                <w:sz w:val="18"/>
                <w:szCs w:val="18"/>
              </w:rPr>
              <w:t>Nr.</w:t>
            </w:r>
          </w:p>
        </w:tc>
        <w:tc>
          <w:tcPr>
            <w:tcW w:w="2080" w:type="dxa"/>
            <w:gridSpan w:val="6"/>
            <w:tcBorders>
              <w:top w:val="single" w:sz="2" w:space="0" w:color="auto"/>
              <w:left w:val="single" w:sz="2" w:space="0" w:color="auto"/>
              <w:bottom w:val="single" w:sz="2" w:space="0" w:color="auto"/>
              <w:right w:val="single" w:sz="2" w:space="0" w:color="auto"/>
            </w:tcBorders>
            <w:hideMark/>
          </w:tcPr>
          <w:p w14:paraId="62055F77" w14:textId="2DAE66E0" w:rsidR="00F11C1F" w:rsidRPr="00C453FE" w:rsidRDefault="00F11C1F" w:rsidP="00F11C1F">
            <w:pPr>
              <w:autoSpaceDE w:val="0"/>
              <w:autoSpaceDN w:val="0"/>
              <w:adjustRightInd w:val="0"/>
              <w:jc w:val="center"/>
              <w:rPr>
                <w:b/>
                <w:bCs/>
                <w:sz w:val="18"/>
                <w:szCs w:val="18"/>
              </w:rPr>
            </w:pPr>
            <w:r w:rsidRPr="00C453FE">
              <w:rPr>
                <w:b/>
                <w:bCs/>
                <w:sz w:val="18"/>
                <w:szCs w:val="18"/>
              </w:rPr>
              <w:t>Asignavimų planas, įskaitant patikslinimus</w:t>
            </w:r>
          </w:p>
        </w:tc>
        <w:tc>
          <w:tcPr>
            <w:tcW w:w="1244" w:type="dxa"/>
            <w:gridSpan w:val="2"/>
            <w:tcBorders>
              <w:top w:val="single" w:sz="2" w:space="0" w:color="auto"/>
              <w:left w:val="single" w:sz="2" w:space="0" w:color="auto"/>
              <w:bottom w:val="nil"/>
              <w:right w:val="single" w:sz="2" w:space="0" w:color="auto"/>
            </w:tcBorders>
            <w:vAlign w:val="center"/>
            <w:hideMark/>
          </w:tcPr>
          <w:p w14:paraId="032C4628" w14:textId="13A9375A" w:rsidR="00F11C1F" w:rsidRPr="00C453FE" w:rsidRDefault="00F11C1F" w:rsidP="00F11C1F">
            <w:pPr>
              <w:autoSpaceDE w:val="0"/>
              <w:autoSpaceDN w:val="0"/>
              <w:adjustRightInd w:val="0"/>
              <w:jc w:val="center"/>
              <w:rPr>
                <w:b/>
                <w:bCs/>
                <w:sz w:val="18"/>
                <w:szCs w:val="18"/>
              </w:rPr>
            </w:pPr>
            <w:r w:rsidRPr="00C453FE">
              <w:rPr>
                <w:b/>
                <w:bCs/>
                <w:sz w:val="18"/>
                <w:szCs w:val="18"/>
              </w:rPr>
              <w:t>Gauti asignavimai kartu su įskaitytu praėjusių metų lėšų likučiu</w:t>
            </w:r>
          </w:p>
        </w:tc>
        <w:tc>
          <w:tcPr>
            <w:tcW w:w="1303" w:type="dxa"/>
            <w:gridSpan w:val="4"/>
            <w:tcBorders>
              <w:top w:val="single" w:sz="2" w:space="0" w:color="auto"/>
              <w:left w:val="nil"/>
              <w:bottom w:val="nil"/>
              <w:right w:val="nil"/>
            </w:tcBorders>
            <w:vAlign w:val="center"/>
            <w:hideMark/>
          </w:tcPr>
          <w:p w14:paraId="3DBDC231" w14:textId="77777777" w:rsidR="00F11C1F" w:rsidRPr="00C453FE" w:rsidRDefault="00F11C1F" w:rsidP="00F11C1F">
            <w:pPr>
              <w:autoSpaceDE w:val="0"/>
              <w:autoSpaceDN w:val="0"/>
              <w:adjustRightInd w:val="0"/>
              <w:jc w:val="center"/>
              <w:rPr>
                <w:b/>
                <w:bCs/>
                <w:sz w:val="18"/>
                <w:szCs w:val="18"/>
              </w:rPr>
            </w:pPr>
            <w:r w:rsidRPr="00C453FE">
              <w:rPr>
                <w:b/>
                <w:bCs/>
                <w:sz w:val="18"/>
                <w:szCs w:val="18"/>
              </w:rPr>
              <w:t>Panaudoti</w:t>
            </w:r>
          </w:p>
          <w:p w14:paraId="1BA401B6" w14:textId="33CF9CF4" w:rsidR="00F11C1F" w:rsidRPr="00C453FE" w:rsidRDefault="00F11C1F" w:rsidP="00F11C1F">
            <w:pPr>
              <w:autoSpaceDE w:val="0"/>
              <w:autoSpaceDN w:val="0"/>
              <w:adjustRightInd w:val="0"/>
              <w:ind w:left="-215"/>
              <w:jc w:val="center"/>
              <w:rPr>
                <w:b/>
                <w:bCs/>
                <w:sz w:val="18"/>
                <w:szCs w:val="18"/>
              </w:rPr>
            </w:pPr>
            <w:r w:rsidRPr="00C453FE">
              <w:rPr>
                <w:b/>
                <w:bCs/>
                <w:sz w:val="18"/>
                <w:szCs w:val="18"/>
              </w:rPr>
              <w:t>Asignavimai</w:t>
            </w:r>
          </w:p>
        </w:tc>
      </w:tr>
      <w:tr w:rsidR="00F11C1F" w:rsidRPr="00C453FE" w14:paraId="51FE9783" w14:textId="77777777" w:rsidTr="00CC01E6">
        <w:trPr>
          <w:gridAfter w:val="1"/>
          <w:wAfter w:w="9" w:type="dxa"/>
          <w:trHeight w:val="828"/>
        </w:trPr>
        <w:tc>
          <w:tcPr>
            <w:tcW w:w="237" w:type="dxa"/>
            <w:tcBorders>
              <w:top w:val="nil"/>
              <w:left w:val="single" w:sz="2" w:space="0" w:color="auto"/>
              <w:bottom w:val="single" w:sz="2" w:space="0" w:color="auto"/>
              <w:right w:val="nil"/>
            </w:tcBorders>
          </w:tcPr>
          <w:p w14:paraId="6EA25C94" w14:textId="77777777" w:rsidR="00F11C1F" w:rsidRPr="00C453FE" w:rsidRDefault="00F11C1F" w:rsidP="00F11C1F">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65C68F2D" w14:textId="77777777" w:rsidR="00F11C1F" w:rsidRPr="00C453FE" w:rsidRDefault="00F11C1F" w:rsidP="00F11C1F">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0D6FA378" w14:textId="77777777" w:rsidR="00F11C1F" w:rsidRPr="00C453FE" w:rsidRDefault="00F11C1F" w:rsidP="00F11C1F">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vAlign w:val="center"/>
          </w:tcPr>
          <w:p w14:paraId="0EDED836" w14:textId="77777777" w:rsidR="00F11C1F" w:rsidRPr="00C453FE" w:rsidRDefault="00F11C1F" w:rsidP="00F11C1F">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16194A24" w14:textId="77777777" w:rsidR="00F11C1F" w:rsidRPr="00C453FE" w:rsidRDefault="00F11C1F" w:rsidP="00F11C1F">
            <w:pPr>
              <w:autoSpaceDE w:val="0"/>
              <w:autoSpaceDN w:val="0"/>
              <w:adjustRightInd w:val="0"/>
              <w:rPr>
                <w:rFonts w:ascii="Arial" w:hAnsi="Arial" w:cs="Arial"/>
                <w:sz w:val="18"/>
                <w:szCs w:val="18"/>
              </w:rPr>
            </w:pPr>
          </w:p>
        </w:tc>
        <w:tc>
          <w:tcPr>
            <w:tcW w:w="360" w:type="dxa"/>
            <w:tcBorders>
              <w:top w:val="nil"/>
              <w:left w:val="nil"/>
              <w:bottom w:val="single" w:sz="2" w:space="0" w:color="auto"/>
              <w:right w:val="nil"/>
            </w:tcBorders>
          </w:tcPr>
          <w:p w14:paraId="633DF53B" w14:textId="77777777" w:rsidR="00F11C1F" w:rsidRPr="00C453FE" w:rsidRDefault="00F11C1F" w:rsidP="00F11C1F">
            <w:pPr>
              <w:autoSpaceDE w:val="0"/>
              <w:autoSpaceDN w:val="0"/>
              <w:adjustRightInd w:val="0"/>
              <w:rPr>
                <w:rFonts w:ascii="Arial" w:hAnsi="Arial" w:cs="Arial"/>
                <w:sz w:val="18"/>
                <w:szCs w:val="18"/>
              </w:rPr>
            </w:pPr>
          </w:p>
        </w:tc>
        <w:tc>
          <w:tcPr>
            <w:tcW w:w="3167" w:type="dxa"/>
            <w:tcBorders>
              <w:top w:val="nil"/>
              <w:left w:val="single" w:sz="2" w:space="0" w:color="auto"/>
              <w:bottom w:val="single" w:sz="2" w:space="0" w:color="auto"/>
              <w:right w:val="single" w:sz="2" w:space="0" w:color="auto"/>
            </w:tcBorders>
          </w:tcPr>
          <w:p w14:paraId="5AF5D470" w14:textId="77777777" w:rsidR="00F11C1F" w:rsidRPr="00C453FE" w:rsidRDefault="00F11C1F" w:rsidP="00F11C1F">
            <w:pPr>
              <w:autoSpaceDE w:val="0"/>
              <w:autoSpaceDN w:val="0"/>
              <w:adjustRightInd w:val="0"/>
              <w:jc w:val="center"/>
              <w:rPr>
                <w:rFonts w:ascii="Arial" w:hAnsi="Arial" w:cs="Arial"/>
                <w:sz w:val="18"/>
                <w:szCs w:val="18"/>
              </w:rPr>
            </w:pPr>
          </w:p>
        </w:tc>
        <w:tc>
          <w:tcPr>
            <w:tcW w:w="476" w:type="dxa"/>
            <w:tcBorders>
              <w:top w:val="nil"/>
              <w:left w:val="nil"/>
              <w:bottom w:val="single" w:sz="2" w:space="0" w:color="auto"/>
              <w:right w:val="single" w:sz="2" w:space="0" w:color="auto"/>
            </w:tcBorders>
          </w:tcPr>
          <w:p w14:paraId="23E3BE22" w14:textId="77777777" w:rsidR="00F11C1F" w:rsidRPr="00C453FE" w:rsidRDefault="00F11C1F" w:rsidP="00F11C1F">
            <w:pPr>
              <w:autoSpaceDE w:val="0"/>
              <w:autoSpaceDN w:val="0"/>
              <w:adjustRightInd w:val="0"/>
              <w:jc w:val="center"/>
              <w:rPr>
                <w:rFonts w:ascii="Arial" w:hAnsi="Arial" w:cs="Arial"/>
                <w:b/>
                <w:bCs/>
                <w:sz w:val="18"/>
                <w:szCs w:val="18"/>
              </w:rPr>
            </w:pPr>
          </w:p>
        </w:tc>
        <w:tc>
          <w:tcPr>
            <w:tcW w:w="906" w:type="dxa"/>
            <w:gridSpan w:val="4"/>
            <w:tcBorders>
              <w:top w:val="single" w:sz="2" w:space="0" w:color="auto"/>
              <w:left w:val="single" w:sz="2" w:space="0" w:color="auto"/>
              <w:bottom w:val="single" w:sz="2" w:space="0" w:color="auto"/>
              <w:right w:val="single" w:sz="2" w:space="0" w:color="auto"/>
            </w:tcBorders>
            <w:hideMark/>
          </w:tcPr>
          <w:p w14:paraId="7301D1F9" w14:textId="7AFC5123" w:rsidR="00F11C1F" w:rsidRPr="00C453FE" w:rsidRDefault="00F11C1F" w:rsidP="00F11C1F">
            <w:pPr>
              <w:autoSpaceDE w:val="0"/>
              <w:autoSpaceDN w:val="0"/>
              <w:adjustRightInd w:val="0"/>
              <w:jc w:val="center"/>
              <w:rPr>
                <w:b/>
                <w:bCs/>
                <w:sz w:val="18"/>
                <w:szCs w:val="18"/>
              </w:rPr>
            </w:pPr>
            <w:r w:rsidRPr="00C453FE">
              <w:rPr>
                <w:b/>
                <w:bCs/>
                <w:sz w:val="18"/>
                <w:szCs w:val="18"/>
              </w:rPr>
              <w:t xml:space="preserve"> metams</w:t>
            </w:r>
          </w:p>
        </w:tc>
        <w:tc>
          <w:tcPr>
            <w:tcW w:w="2418" w:type="dxa"/>
            <w:gridSpan w:val="4"/>
            <w:tcBorders>
              <w:top w:val="nil"/>
              <w:left w:val="nil"/>
              <w:bottom w:val="single" w:sz="2" w:space="0" w:color="auto"/>
              <w:right w:val="single" w:sz="2" w:space="0" w:color="auto"/>
            </w:tcBorders>
            <w:hideMark/>
          </w:tcPr>
          <w:p w14:paraId="68E2BC3C" w14:textId="37E33B6F" w:rsidR="00F11C1F" w:rsidRPr="00C453FE" w:rsidRDefault="00F11C1F" w:rsidP="00F11C1F">
            <w:pPr>
              <w:autoSpaceDE w:val="0"/>
              <w:autoSpaceDN w:val="0"/>
              <w:adjustRightInd w:val="0"/>
              <w:ind w:right="999"/>
              <w:rPr>
                <w:b/>
                <w:bCs/>
                <w:sz w:val="18"/>
                <w:szCs w:val="18"/>
              </w:rPr>
            </w:pPr>
            <w:r w:rsidRPr="00C453FE">
              <w:rPr>
                <w:b/>
                <w:bCs/>
                <w:sz w:val="18"/>
                <w:szCs w:val="18"/>
              </w:rPr>
              <w:t>Ataskaitiniam</w:t>
            </w:r>
          </w:p>
          <w:p w14:paraId="27E1436E" w14:textId="6AD0D75B" w:rsidR="00F11C1F" w:rsidRPr="00C453FE" w:rsidRDefault="00F11C1F" w:rsidP="00F11C1F">
            <w:pPr>
              <w:autoSpaceDE w:val="0"/>
              <w:autoSpaceDN w:val="0"/>
              <w:adjustRightInd w:val="0"/>
              <w:ind w:right="999"/>
              <w:rPr>
                <w:b/>
                <w:bCs/>
                <w:sz w:val="18"/>
                <w:szCs w:val="18"/>
              </w:rPr>
            </w:pPr>
            <w:r w:rsidRPr="00C453FE">
              <w:rPr>
                <w:b/>
                <w:bCs/>
                <w:sz w:val="18"/>
                <w:szCs w:val="18"/>
              </w:rPr>
              <w:t xml:space="preserve"> laikotarpiui</w:t>
            </w:r>
          </w:p>
        </w:tc>
        <w:tc>
          <w:tcPr>
            <w:tcW w:w="1018" w:type="dxa"/>
            <w:gridSpan w:val="2"/>
            <w:tcBorders>
              <w:top w:val="nil"/>
              <w:left w:val="nil"/>
              <w:bottom w:val="single" w:sz="2" w:space="0" w:color="auto"/>
              <w:right w:val="single" w:sz="2" w:space="0" w:color="auto"/>
            </w:tcBorders>
          </w:tcPr>
          <w:p w14:paraId="07E4A41D" w14:textId="77777777" w:rsidR="00F11C1F" w:rsidRPr="00C453FE" w:rsidRDefault="00F11C1F" w:rsidP="00F11C1F">
            <w:pPr>
              <w:autoSpaceDE w:val="0"/>
              <w:autoSpaceDN w:val="0"/>
              <w:adjustRightInd w:val="0"/>
              <w:jc w:val="right"/>
              <w:rPr>
                <w:rFonts w:ascii="Arial" w:hAnsi="Arial" w:cs="Arial"/>
                <w:sz w:val="18"/>
                <w:szCs w:val="18"/>
              </w:rPr>
            </w:pPr>
          </w:p>
        </w:tc>
        <w:tc>
          <w:tcPr>
            <w:tcW w:w="447" w:type="dxa"/>
            <w:gridSpan w:val="3"/>
          </w:tcPr>
          <w:p w14:paraId="69789525" w14:textId="77777777" w:rsidR="00F11C1F" w:rsidRPr="00C453FE" w:rsidRDefault="00F11C1F" w:rsidP="00F11C1F">
            <w:pPr>
              <w:autoSpaceDE w:val="0"/>
              <w:autoSpaceDN w:val="0"/>
              <w:adjustRightInd w:val="0"/>
              <w:jc w:val="right"/>
              <w:rPr>
                <w:sz w:val="20"/>
                <w:szCs w:val="20"/>
              </w:rPr>
            </w:pPr>
          </w:p>
        </w:tc>
      </w:tr>
      <w:tr w:rsidR="00766EA0" w:rsidRPr="00C453FE" w14:paraId="3D3D9DA8" w14:textId="77777777" w:rsidTr="00F11C1F">
        <w:trPr>
          <w:gridAfter w:val="1"/>
          <w:wAfter w:w="9" w:type="dxa"/>
          <w:trHeight w:val="202"/>
        </w:trPr>
        <w:tc>
          <w:tcPr>
            <w:tcW w:w="237" w:type="dxa"/>
            <w:tcBorders>
              <w:top w:val="single" w:sz="2" w:space="0" w:color="auto"/>
              <w:left w:val="single" w:sz="2" w:space="0" w:color="auto"/>
              <w:bottom w:val="single" w:sz="2" w:space="0" w:color="auto"/>
              <w:right w:val="nil"/>
            </w:tcBorders>
            <w:hideMark/>
          </w:tcPr>
          <w:p w14:paraId="2F076C16" w14:textId="77777777" w:rsidR="00FC748B" w:rsidRPr="00C453FE" w:rsidRDefault="00FC748B" w:rsidP="00FC748B">
            <w:pPr>
              <w:autoSpaceDE w:val="0"/>
              <w:autoSpaceDN w:val="0"/>
              <w:adjustRightInd w:val="0"/>
              <w:jc w:val="center"/>
              <w:rPr>
                <w:sz w:val="16"/>
                <w:szCs w:val="16"/>
              </w:rPr>
            </w:pPr>
            <w:r w:rsidRPr="00C453FE">
              <w:rPr>
                <w:sz w:val="16"/>
                <w:szCs w:val="16"/>
              </w:rPr>
              <w:t>1</w:t>
            </w:r>
          </w:p>
        </w:tc>
        <w:tc>
          <w:tcPr>
            <w:tcW w:w="236" w:type="dxa"/>
            <w:tcBorders>
              <w:top w:val="single" w:sz="2" w:space="0" w:color="auto"/>
              <w:left w:val="nil"/>
              <w:bottom w:val="single" w:sz="2" w:space="0" w:color="auto"/>
              <w:right w:val="nil"/>
            </w:tcBorders>
          </w:tcPr>
          <w:p w14:paraId="4ACA4642" w14:textId="77777777" w:rsidR="00FC748B" w:rsidRPr="00C453FE" w:rsidRDefault="00FC748B" w:rsidP="00FC748B">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4CF629A4" w14:textId="77777777" w:rsidR="00FC748B" w:rsidRPr="00C453FE" w:rsidRDefault="00FC748B" w:rsidP="00FC748B">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1AA8665A" w14:textId="77777777" w:rsidR="00FC748B" w:rsidRPr="00C453FE" w:rsidRDefault="00FC748B" w:rsidP="00FC748B">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496B4224" w14:textId="77777777" w:rsidR="00FC748B" w:rsidRPr="00C453FE" w:rsidRDefault="00FC748B" w:rsidP="00FC748B">
            <w:pPr>
              <w:autoSpaceDE w:val="0"/>
              <w:autoSpaceDN w:val="0"/>
              <w:adjustRightInd w:val="0"/>
              <w:jc w:val="center"/>
              <w:rPr>
                <w:sz w:val="16"/>
                <w:szCs w:val="16"/>
              </w:rPr>
            </w:pPr>
          </w:p>
        </w:tc>
        <w:tc>
          <w:tcPr>
            <w:tcW w:w="360" w:type="dxa"/>
            <w:tcBorders>
              <w:top w:val="single" w:sz="2" w:space="0" w:color="auto"/>
              <w:left w:val="nil"/>
              <w:bottom w:val="single" w:sz="2" w:space="0" w:color="auto"/>
              <w:right w:val="single" w:sz="2" w:space="0" w:color="auto"/>
            </w:tcBorders>
          </w:tcPr>
          <w:p w14:paraId="32D548CE" w14:textId="77777777" w:rsidR="00FC748B" w:rsidRPr="00C453FE" w:rsidRDefault="00FC748B" w:rsidP="00FC748B">
            <w:pPr>
              <w:autoSpaceDE w:val="0"/>
              <w:autoSpaceDN w:val="0"/>
              <w:adjustRightInd w:val="0"/>
              <w:jc w:val="center"/>
              <w:rPr>
                <w:sz w:val="16"/>
                <w:szCs w:val="16"/>
              </w:rPr>
            </w:pPr>
          </w:p>
        </w:tc>
        <w:tc>
          <w:tcPr>
            <w:tcW w:w="3167" w:type="dxa"/>
            <w:tcBorders>
              <w:top w:val="single" w:sz="2" w:space="0" w:color="auto"/>
              <w:left w:val="single" w:sz="2" w:space="0" w:color="auto"/>
              <w:bottom w:val="single" w:sz="2" w:space="0" w:color="auto"/>
              <w:right w:val="single" w:sz="2" w:space="0" w:color="auto"/>
            </w:tcBorders>
            <w:hideMark/>
          </w:tcPr>
          <w:p w14:paraId="3B56C5A0" w14:textId="77777777" w:rsidR="00FC748B" w:rsidRPr="00C453FE" w:rsidRDefault="00FC748B" w:rsidP="00FC748B">
            <w:pPr>
              <w:autoSpaceDE w:val="0"/>
              <w:autoSpaceDN w:val="0"/>
              <w:adjustRightInd w:val="0"/>
              <w:jc w:val="center"/>
              <w:rPr>
                <w:sz w:val="16"/>
                <w:szCs w:val="16"/>
              </w:rPr>
            </w:pPr>
            <w:r w:rsidRPr="00C453FE">
              <w:rPr>
                <w:sz w:val="16"/>
                <w:szCs w:val="16"/>
              </w:rPr>
              <w:t>2</w:t>
            </w:r>
          </w:p>
        </w:tc>
        <w:tc>
          <w:tcPr>
            <w:tcW w:w="476" w:type="dxa"/>
            <w:tcBorders>
              <w:top w:val="nil"/>
              <w:left w:val="nil"/>
              <w:bottom w:val="single" w:sz="2" w:space="0" w:color="auto"/>
              <w:right w:val="single" w:sz="2" w:space="0" w:color="auto"/>
            </w:tcBorders>
            <w:hideMark/>
          </w:tcPr>
          <w:p w14:paraId="0AE86D36" w14:textId="77777777" w:rsidR="00FC748B" w:rsidRPr="00C453FE" w:rsidRDefault="00FC748B" w:rsidP="00FC748B">
            <w:pPr>
              <w:autoSpaceDE w:val="0"/>
              <w:autoSpaceDN w:val="0"/>
              <w:adjustRightInd w:val="0"/>
              <w:jc w:val="center"/>
              <w:rPr>
                <w:sz w:val="16"/>
                <w:szCs w:val="16"/>
              </w:rPr>
            </w:pPr>
            <w:r w:rsidRPr="00C453FE">
              <w:rPr>
                <w:sz w:val="16"/>
                <w:szCs w:val="16"/>
              </w:rPr>
              <w:t>3</w:t>
            </w:r>
          </w:p>
        </w:tc>
        <w:tc>
          <w:tcPr>
            <w:tcW w:w="906" w:type="dxa"/>
            <w:gridSpan w:val="4"/>
            <w:tcBorders>
              <w:top w:val="single" w:sz="2" w:space="0" w:color="auto"/>
              <w:left w:val="nil"/>
              <w:bottom w:val="single" w:sz="2" w:space="0" w:color="auto"/>
              <w:right w:val="single" w:sz="2" w:space="0" w:color="auto"/>
            </w:tcBorders>
            <w:hideMark/>
          </w:tcPr>
          <w:p w14:paraId="11B25B2E" w14:textId="77777777" w:rsidR="00FC748B" w:rsidRPr="00C453FE" w:rsidRDefault="00FC748B" w:rsidP="00FC748B">
            <w:pPr>
              <w:autoSpaceDE w:val="0"/>
              <w:autoSpaceDN w:val="0"/>
              <w:adjustRightInd w:val="0"/>
              <w:jc w:val="center"/>
              <w:rPr>
                <w:sz w:val="16"/>
                <w:szCs w:val="16"/>
              </w:rPr>
            </w:pPr>
            <w:r w:rsidRPr="00C453FE">
              <w:rPr>
                <w:sz w:val="16"/>
                <w:szCs w:val="16"/>
              </w:rPr>
              <w:t>4</w:t>
            </w:r>
          </w:p>
        </w:tc>
        <w:tc>
          <w:tcPr>
            <w:tcW w:w="1174" w:type="dxa"/>
            <w:gridSpan w:val="2"/>
            <w:tcBorders>
              <w:top w:val="single" w:sz="2" w:space="0" w:color="auto"/>
              <w:left w:val="single" w:sz="2" w:space="0" w:color="auto"/>
              <w:bottom w:val="single" w:sz="2" w:space="0" w:color="auto"/>
              <w:right w:val="single" w:sz="2" w:space="0" w:color="auto"/>
            </w:tcBorders>
            <w:hideMark/>
          </w:tcPr>
          <w:p w14:paraId="0260ADC9" w14:textId="77777777" w:rsidR="00FC748B" w:rsidRPr="00C453FE" w:rsidRDefault="00FC748B" w:rsidP="00FC748B">
            <w:pPr>
              <w:autoSpaceDE w:val="0"/>
              <w:autoSpaceDN w:val="0"/>
              <w:adjustRightInd w:val="0"/>
              <w:jc w:val="center"/>
              <w:rPr>
                <w:sz w:val="16"/>
                <w:szCs w:val="16"/>
              </w:rPr>
            </w:pPr>
            <w:r w:rsidRPr="00C453FE">
              <w:rPr>
                <w:sz w:val="16"/>
                <w:szCs w:val="16"/>
              </w:rPr>
              <w:t>5</w:t>
            </w:r>
          </w:p>
        </w:tc>
        <w:tc>
          <w:tcPr>
            <w:tcW w:w="1244" w:type="dxa"/>
            <w:gridSpan w:val="2"/>
            <w:tcBorders>
              <w:top w:val="nil"/>
              <w:left w:val="nil"/>
              <w:bottom w:val="single" w:sz="2" w:space="0" w:color="auto"/>
              <w:right w:val="single" w:sz="2" w:space="0" w:color="auto"/>
            </w:tcBorders>
            <w:hideMark/>
          </w:tcPr>
          <w:p w14:paraId="51F7A2BA" w14:textId="77777777" w:rsidR="00FC748B" w:rsidRPr="00C453FE" w:rsidRDefault="00FC748B" w:rsidP="00FC748B">
            <w:pPr>
              <w:autoSpaceDE w:val="0"/>
              <w:autoSpaceDN w:val="0"/>
              <w:adjustRightInd w:val="0"/>
              <w:jc w:val="center"/>
              <w:rPr>
                <w:sz w:val="16"/>
                <w:szCs w:val="16"/>
              </w:rPr>
            </w:pPr>
            <w:r w:rsidRPr="00C453FE">
              <w:rPr>
                <w:sz w:val="16"/>
                <w:szCs w:val="16"/>
              </w:rPr>
              <w:t>6</w:t>
            </w:r>
          </w:p>
        </w:tc>
        <w:tc>
          <w:tcPr>
            <w:tcW w:w="1018" w:type="dxa"/>
            <w:gridSpan w:val="2"/>
            <w:tcBorders>
              <w:top w:val="nil"/>
              <w:left w:val="nil"/>
              <w:bottom w:val="single" w:sz="2" w:space="0" w:color="auto"/>
              <w:right w:val="single" w:sz="2" w:space="0" w:color="auto"/>
            </w:tcBorders>
            <w:hideMark/>
          </w:tcPr>
          <w:p w14:paraId="242AA7F2" w14:textId="77777777" w:rsidR="00FC748B" w:rsidRPr="00C453FE" w:rsidRDefault="00FC748B" w:rsidP="00FC748B">
            <w:pPr>
              <w:autoSpaceDE w:val="0"/>
              <w:autoSpaceDN w:val="0"/>
              <w:adjustRightInd w:val="0"/>
              <w:jc w:val="center"/>
              <w:rPr>
                <w:sz w:val="16"/>
                <w:szCs w:val="16"/>
              </w:rPr>
            </w:pPr>
            <w:r w:rsidRPr="00C453FE">
              <w:rPr>
                <w:sz w:val="16"/>
                <w:szCs w:val="16"/>
              </w:rPr>
              <w:t>7</w:t>
            </w:r>
          </w:p>
        </w:tc>
        <w:tc>
          <w:tcPr>
            <w:tcW w:w="447" w:type="dxa"/>
            <w:gridSpan w:val="3"/>
          </w:tcPr>
          <w:p w14:paraId="1379A863" w14:textId="77777777" w:rsidR="00FC748B" w:rsidRPr="00C453FE" w:rsidRDefault="00FC748B" w:rsidP="00FC748B">
            <w:pPr>
              <w:autoSpaceDE w:val="0"/>
              <w:autoSpaceDN w:val="0"/>
              <w:adjustRightInd w:val="0"/>
              <w:jc w:val="right"/>
              <w:rPr>
                <w:sz w:val="20"/>
                <w:szCs w:val="20"/>
              </w:rPr>
            </w:pPr>
          </w:p>
        </w:tc>
      </w:tr>
      <w:tr w:rsidR="00B8499F" w:rsidRPr="00C453FE" w14:paraId="3E294813" w14:textId="77777777" w:rsidTr="00F11C1F">
        <w:trPr>
          <w:gridAfter w:val="1"/>
          <w:wAfter w:w="9" w:type="dxa"/>
          <w:trHeight w:val="254"/>
        </w:trPr>
        <w:tc>
          <w:tcPr>
            <w:tcW w:w="237" w:type="dxa"/>
            <w:tcBorders>
              <w:top w:val="single" w:sz="2" w:space="0" w:color="auto"/>
              <w:left w:val="single" w:sz="2" w:space="0" w:color="auto"/>
              <w:bottom w:val="single" w:sz="2" w:space="0" w:color="auto"/>
              <w:right w:val="single" w:sz="2" w:space="0" w:color="auto"/>
            </w:tcBorders>
            <w:hideMark/>
          </w:tcPr>
          <w:p w14:paraId="7FD5F8A4" w14:textId="77777777" w:rsidR="00B8499F" w:rsidRPr="00C453FE" w:rsidRDefault="00B8499F" w:rsidP="00B8499F">
            <w:pPr>
              <w:autoSpaceDE w:val="0"/>
              <w:autoSpaceDN w:val="0"/>
              <w:adjustRightInd w:val="0"/>
              <w:jc w:val="right"/>
              <w:rPr>
                <w:b/>
                <w:bCs/>
                <w:sz w:val="20"/>
                <w:szCs w:val="20"/>
              </w:rPr>
            </w:pPr>
            <w:r w:rsidRPr="00C453FE">
              <w:rPr>
                <w:b/>
                <w:bCs/>
                <w:sz w:val="20"/>
                <w:szCs w:val="20"/>
              </w:rPr>
              <w:t>2</w:t>
            </w:r>
          </w:p>
        </w:tc>
        <w:tc>
          <w:tcPr>
            <w:tcW w:w="236" w:type="dxa"/>
            <w:tcBorders>
              <w:top w:val="single" w:sz="2" w:space="0" w:color="auto"/>
              <w:left w:val="single" w:sz="2" w:space="0" w:color="auto"/>
              <w:bottom w:val="single" w:sz="2" w:space="0" w:color="auto"/>
              <w:right w:val="single" w:sz="2" w:space="0" w:color="auto"/>
            </w:tcBorders>
          </w:tcPr>
          <w:p w14:paraId="4EB097C6" w14:textId="77777777" w:rsidR="00B8499F" w:rsidRPr="00C453FE" w:rsidRDefault="00B8499F" w:rsidP="00B8499F">
            <w:pPr>
              <w:autoSpaceDE w:val="0"/>
              <w:autoSpaceDN w:val="0"/>
              <w:adjustRightInd w:val="0"/>
              <w:jc w:val="right"/>
              <w:rPr>
                <w:b/>
                <w:bCs/>
                <w:sz w:val="20"/>
                <w:szCs w:val="20"/>
              </w:rPr>
            </w:pPr>
          </w:p>
        </w:tc>
        <w:tc>
          <w:tcPr>
            <w:tcW w:w="236" w:type="dxa"/>
            <w:tcBorders>
              <w:top w:val="single" w:sz="2" w:space="0" w:color="auto"/>
              <w:left w:val="nil"/>
              <w:bottom w:val="single" w:sz="2" w:space="0" w:color="auto"/>
              <w:right w:val="single" w:sz="2" w:space="0" w:color="auto"/>
            </w:tcBorders>
          </w:tcPr>
          <w:p w14:paraId="67BB6BDB" w14:textId="77777777" w:rsidR="00B8499F" w:rsidRPr="00C453FE" w:rsidRDefault="00B8499F" w:rsidP="00B8499F">
            <w:pPr>
              <w:autoSpaceDE w:val="0"/>
              <w:autoSpaceDN w:val="0"/>
              <w:adjustRightInd w:val="0"/>
              <w:jc w:val="right"/>
              <w:rPr>
                <w:b/>
                <w:bCs/>
                <w:sz w:val="20"/>
                <w:szCs w:val="20"/>
              </w:rPr>
            </w:pPr>
          </w:p>
        </w:tc>
        <w:tc>
          <w:tcPr>
            <w:tcW w:w="236" w:type="dxa"/>
            <w:tcBorders>
              <w:top w:val="single" w:sz="2" w:space="0" w:color="auto"/>
              <w:left w:val="nil"/>
              <w:bottom w:val="single" w:sz="2" w:space="0" w:color="auto"/>
              <w:right w:val="nil"/>
            </w:tcBorders>
          </w:tcPr>
          <w:p w14:paraId="1C25A41A" w14:textId="77777777" w:rsidR="00B8499F" w:rsidRPr="00C453FE" w:rsidRDefault="00B8499F" w:rsidP="00B8499F">
            <w:pPr>
              <w:autoSpaceDE w:val="0"/>
              <w:autoSpaceDN w:val="0"/>
              <w:adjustRightInd w:val="0"/>
              <w:jc w:val="right"/>
              <w:rPr>
                <w:b/>
                <w:bCs/>
                <w:sz w:val="20"/>
                <w:szCs w:val="20"/>
              </w:rPr>
            </w:pPr>
          </w:p>
        </w:tc>
        <w:tc>
          <w:tcPr>
            <w:tcW w:w="236" w:type="dxa"/>
            <w:tcBorders>
              <w:top w:val="single" w:sz="2" w:space="0" w:color="auto"/>
              <w:left w:val="single" w:sz="2" w:space="0" w:color="auto"/>
              <w:bottom w:val="single" w:sz="2" w:space="0" w:color="auto"/>
              <w:right w:val="single" w:sz="2" w:space="0" w:color="auto"/>
            </w:tcBorders>
          </w:tcPr>
          <w:p w14:paraId="6B15305E" w14:textId="77777777" w:rsidR="00B8499F" w:rsidRPr="00C453FE" w:rsidRDefault="00B8499F" w:rsidP="00B8499F">
            <w:pPr>
              <w:autoSpaceDE w:val="0"/>
              <w:autoSpaceDN w:val="0"/>
              <w:adjustRightInd w:val="0"/>
              <w:jc w:val="right"/>
              <w:rPr>
                <w:b/>
                <w:bCs/>
                <w:sz w:val="20"/>
                <w:szCs w:val="20"/>
              </w:rPr>
            </w:pPr>
          </w:p>
        </w:tc>
        <w:tc>
          <w:tcPr>
            <w:tcW w:w="360" w:type="dxa"/>
            <w:tcBorders>
              <w:top w:val="single" w:sz="2" w:space="0" w:color="auto"/>
              <w:left w:val="nil"/>
              <w:bottom w:val="single" w:sz="2" w:space="0" w:color="auto"/>
              <w:right w:val="single" w:sz="2" w:space="0" w:color="auto"/>
            </w:tcBorders>
          </w:tcPr>
          <w:p w14:paraId="26ED6576" w14:textId="77777777" w:rsidR="00B8499F" w:rsidRPr="00C453FE" w:rsidRDefault="00B8499F" w:rsidP="00B8499F">
            <w:pPr>
              <w:autoSpaceDE w:val="0"/>
              <w:autoSpaceDN w:val="0"/>
              <w:adjustRightInd w:val="0"/>
              <w:jc w:val="center"/>
              <w:rPr>
                <w:b/>
                <w:bCs/>
                <w:sz w:val="20"/>
                <w:szCs w:val="20"/>
              </w:rPr>
            </w:pPr>
          </w:p>
        </w:tc>
        <w:tc>
          <w:tcPr>
            <w:tcW w:w="3167" w:type="dxa"/>
            <w:tcBorders>
              <w:top w:val="single" w:sz="2" w:space="0" w:color="auto"/>
              <w:left w:val="nil"/>
              <w:bottom w:val="single" w:sz="2" w:space="0" w:color="auto"/>
              <w:right w:val="nil"/>
            </w:tcBorders>
            <w:hideMark/>
          </w:tcPr>
          <w:p w14:paraId="7C5A1523" w14:textId="77777777" w:rsidR="00B8499F" w:rsidRPr="00C453FE" w:rsidRDefault="00B8499F" w:rsidP="00B8499F">
            <w:pPr>
              <w:autoSpaceDE w:val="0"/>
              <w:autoSpaceDN w:val="0"/>
              <w:adjustRightInd w:val="0"/>
              <w:rPr>
                <w:b/>
                <w:bCs/>
                <w:sz w:val="20"/>
                <w:szCs w:val="20"/>
              </w:rPr>
            </w:pPr>
            <w:r w:rsidRPr="00C453FE">
              <w:rPr>
                <w:b/>
                <w:bCs/>
                <w:sz w:val="20"/>
                <w:szCs w:val="20"/>
              </w:rPr>
              <w:t>IŠLAIDOS</w:t>
            </w:r>
          </w:p>
        </w:tc>
        <w:tc>
          <w:tcPr>
            <w:tcW w:w="476" w:type="dxa"/>
            <w:tcBorders>
              <w:top w:val="single" w:sz="2" w:space="0" w:color="auto"/>
              <w:left w:val="single" w:sz="2" w:space="0" w:color="auto"/>
              <w:bottom w:val="single" w:sz="2" w:space="0" w:color="auto"/>
              <w:right w:val="single" w:sz="2" w:space="0" w:color="auto"/>
            </w:tcBorders>
            <w:hideMark/>
          </w:tcPr>
          <w:p w14:paraId="26E9E58A" w14:textId="21F411C8" w:rsidR="00B8499F" w:rsidRPr="00C453FE" w:rsidRDefault="00B8499F" w:rsidP="00B8499F">
            <w:pPr>
              <w:autoSpaceDE w:val="0"/>
              <w:autoSpaceDN w:val="0"/>
              <w:adjustRightInd w:val="0"/>
              <w:jc w:val="center"/>
              <w:rPr>
                <w:sz w:val="16"/>
                <w:szCs w:val="16"/>
              </w:rPr>
            </w:pPr>
            <w:r w:rsidRPr="00C453FE">
              <w:rPr>
                <w:sz w:val="16"/>
                <w:szCs w:val="16"/>
              </w:rPr>
              <w:t>1</w:t>
            </w:r>
          </w:p>
        </w:tc>
        <w:tc>
          <w:tcPr>
            <w:tcW w:w="906" w:type="dxa"/>
            <w:gridSpan w:val="4"/>
            <w:tcBorders>
              <w:top w:val="single" w:sz="2" w:space="0" w:color="auto"/>
              <w:left w:val="nil"/>
              <w:bottom w:val="single" w:sz="2" w:space="0" w:color="auto"/>
              <w:right w:val="single" w:sz="2" w:space="0" w:color="auto"/>
            </w:tcBorders>
            <w:shd w:val="solid" w:color="CCFFFF" w:fill="auto"/>
          </w:tcPr>
          <w:p w14:paraId="7617A27E"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single" w:sz="2" w:space="0" w:color="auto"/>
              <w:left w:val="nil"/>
              <w:bottom w:val="single" w:sz="2" w:space="0" w:color="auto"/>
              <w:right w:val="single" w:sz="2" w:space="0" w:color="auto"/>
            </w:tcBorders>
            <w:shd w:val="solid" w:color="CCFFFF" w:fill="auto"/>
          </w:tcPr>
          <w:p w14:paraId="03C1A0EE"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single" w:sz="2" w:space="0" w:color="auto"/>
              <w:left w:val="nil"/>
              <w:bottom w:val="single" w:sz="2" w:space="0" w:color="auto"/>
              <w:right w:val="single" w:sz="2" w:space="0" w:color="auto"/>
            </w:tcBorders>
            <w:shd w:val="solid" w:color="CCFFFF" w:fill="auto"/>
          </w:tcPr>
          <w:p w14:paraId="36478654"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single" w:sz="2" w:space="0" w:color="auto"/>
              <w:left w:val="nil"/>
              <w:bottom w:val="single" w:sz="2" w:space="0" w:color="auto"/>
              <w:right w:val="single" w:sz="2" w:space="0" w:color="auto"/>
            </w:tcBorders>
            <w:shd w:val="solid" w:color="CCFFFF" w:fill="auto"/>
          </w:tcPr>
          <w:p w14:paraId="70F9235F" w14:textId="77777777" w:rsidR="00B8499F" w:rsidRPr="00C453FE" w:rsidRDefault="00B8499F" w:rsidP="00B8499F">
            <w:pPr>
              <w:autoSpaceDE w:val="0"/>
              <w:autoSpaceDN w:val="0"/>
              <w:adjustRightInd w:val="0"/>
              <w:jc w:val="right"/>
              <w:rPr>
                <w:sz w:val="20"/>
                <w:szCs w:val="20"/>
              </w:rPr>
            </w:pPr>
          </w:p>
        </w:tc>
        <w:tc>
          <w:tcPr>
            <w:tcW w:w="447" w:type="dxa"/>
            <w:gridSpan w:val="3"/>
          </w:tcPr>
          <w:p w14:paraId="20CEF211" w14:textId="77777777" w:rsidR="00B8499F" w:rsidRPr="00C453FE" w:rsidRDefault="00B8499F" w:rsidP="00B8499F">
            <w:pPr>
              <w:autoSpaceDE w:val="0"/>
              <w:autoSpaceDN w:val="0"/>
              <w:adjustRightInd w:val="0"/>
              <w:jc w:val="right"/>
              <w:rPr>
                <w:b/>
                <w:bCs/>
                <w:sz w:val="20"/>
                <w:szCs w:val="20"/>
              </w:rPr>
            </w:pPr>
          </w:p>
        </w:tc>
      </w:tr>
      <w:tr w:rsidR="00B8499F" w:rsidRPr="00C453FE" w14:paraId="4BA645F5" w14:textId="77777777" w:rsidTr="00F11C1F">
        <w:trPr>
          <w:gridAfter w:val="1"/>
          <w:wAfter w:w="9" w:type="dxa"/>
          <w:trHeight w:val="266"/>
        </w:trPr>
        <w:tc>
          <w:tcPr>
            <w:tcW w:w="237" w:type="dxa"/>
            <w:tcBorders>
              <w:top w:val="single" w:sz="2" w:space="0" w:color="auto"/>
              <w:left w:val="single" w:sz="2" w:space="0" w:color="auto"/>
              <w:bottom w:val="single" w:sz="2" w:space="0" w:color="auto"/>
              <w:right w:val="nil"/>
            </w:tcBorders>
            <w:hideMark/>
          </w:tcPr>
          <w:p w14:paraId="50BEC8D5" w14:textId="77777777" w:rsidR="00B8499F" w:rsidRPr="00C453FE" w:rsidRDefault="00B8499F" w:rsidP="00B8499F">
            <w:pPr>
              <w:autoSpaceDE w:val="0"/>
              <w:autoSpaceDN w:val="0"/>
              <w:adjustRightInd w:val="0"/>
              <w:jc w:val="right"/>
              <w:rPr>
                <w:b/>
                <w:bCs/>
                <w:sz w:val="20"/>
                <w:szCs w:val="20"/>
              </w:rPr>
            </w:pPr>
            <w:r w:rsidRPr="00C453FE">
              <w:rPr>
                <w:b/>
                <w:bCs/>
                <w:sz w:val="20"/>
                <w:szCs w:val="20"/>
              </w:rPr>
              <w:t>2</w:t>
            </w:r>
          </w:p>
        </w:tc>
        <w:tc>
          <w:tcPr>
            <w:tcW w:w="236" w:type="dxa"/>
            <w:tcBorders>
              <w:top w:val="single" w:sz="2" w:space="0" w:color="auto"/>
              <w:left w:val="single" w:sz="2" w:space="0" w:color="auto"/>
              <w:bottom w:val="single" w:sz="2" w:space="0" w:color="auto"/>
              <w:right w:val="nil"/>
            </w:tcBorders>
            <w:hideMark/>
          </w:tcPr>
          <w:p w14:paraId="422B7B9B" w14:textId="77777777" w:rsidR="00B8499F" w:rsidRPr="00C453FE" w:rsidRDefault="00B8499F" w:rsidP="00B8499F">
            <w:pPr>
              <w:autoSpaceDE w:val="0"/>
              <w:autoSpaceDN w:val="0"/>
              <w:adjustRightInd w:val="0"/>
              <w:jc w:val="right"/>
              <w:rPr>
                <w:b/>
                <w:bCs/>
                <w:sz w:val="20"/>
                <w:szCs w:val="20"/>
              </w:rPr>
            </w:pPr>
            <w:r w:rsidRPr="00C453FE">
              <w:rPr>
                <w:b/>
                <w:bCs/>
                <w:sz w:val="20"/>
                <w:szCs w:val="20"/>
              </w:rPr>
              <w:t>8</w:t>
            </w:r>
          </w:p>
        </w:tc>
        <w:tc>
          <w:tcPr>
            <w:tcW w:w="236" w:type="dxa"/>
            <w:tcBorders>
              <w:top w:val="single" w:sz="2" w:space="0" w:color="auto"/>
              <w:left w:val="single" w:sz="2" w:space="0" w:color="auto"/>
              <w:bottom w:val="single" w:sz="2" w:space="0" w:color="auto"/>
              <w:right w:val="single" w:sz="2" w:space="0" w:color="auto"/>
            </w:tcBorders>
          </w:tcPr>
          <w:p w14:paraId="1931B630" w14:textId="77777777" w:rsidR="00B8499F" w:rsidRPr="00C453FE" w:rsidRDefault="00B8499F" w:rsidP="00B8499F">
            <w:pPr>
              <w:autoSpaceDE w:val="0"/>
              <w:autoSpaceDN w:val="0"/>
              <w:adjustRightInd w:val="0"/>
              <w:jc w:val="right"/>
              <w:rPr>
                <w:b/>
                <w:bCs/>
                <w:sz w:val="20"/>
                <w:szCs w:val="20"/>
              </w:rPr>
            </w:pPr>
          </w:p>
        </w:tc>
        <w:tc>
          <w:tcPr>
            <w:tcW w:w="236" w:type="dxa"/>
            <w:tcBorders>
              <w:top w:val="nil"/>
              <w:left w:val="single" w:sz="2" w:space="0" w:color="auto"/>
              <w:bottom w:val="single" w:sz="2" w:space="0" w:color="auto"/>
              <w:right w:val="single" w:sz="2" w:space="0" w:color="auto"/>
            </w:tcBorders>
          </w:tcPr>
          <w:p w14:paraId="232710DA" w14:textId="77777777" w:rsidR="00B8499F" w:rsidRPr="00C453FE" w:rsidRDefault="00B8499F" w:rsidP="00B8499F">
            <w:pPr>
              <w:autoSpaceDE w:val="0"/>
              <w:autoSpaceDN w:val="0"/>
              <w:adjustRightInd w:val="0"/>
              <w:jc w:val="right"/>
              <w:rPr>
                <w:b/>
                <w:bCs/>
                <w:sz w:val="20"/>
                <w:szCs w:val="20"/>
              </w:rPr>
            </w:pPr>
          </w:p>
        </w:tc>
        <w:tc>
          <w:tcPr>
            <w:tcW w:w="236" w:type="dxa"/>
            <w:tcBorders>
              <w:top w:val="nil"/>
              <w:left w:val="nil"/>
              <w:bottom w:val="single" w:sz="2" w:space="0" w:color="auto"/>
              <w:right w:val="single" w:sz="2" w:space="0" w:color="auto"/>
            </w:tcBorders>
          </w:tcPr>
          <w:p w14:paraId="2CBE44A0" w14:textId="77777777" w:rsidR="00B8499F" w:rsidRPr="00C453FE" w:rsidRDefault="00B8499F" w:rsidP="00B8499F">
            <w:pPr>
              <w:autoSpaceDE w:val="0"/>
              <w:autoSpaceDN w:val="0"/>
              <w:adjustRightInd w:val="0"/>
              <w:jc w:val="right"/>
              <w:rPr>
                <w:b/>
                <w:bCs/>
                <w:sz w:val="20"/>
                <w:szCs w:val="20"/>
              </w:rPr>
            </w:pPr>
          </w:p>
        </w:tc>
        <w:tc>
          <w:tcPr>
            <w:tcW w:w="360" w:type="dxa"/>
            <w:tcBorders>
              <w:top w:val="nil"/>
              <w:left w:val="nil"/>
              <w:bottom w:val="single" w:sz="2" w:space="0" w:color="auto"/>
              <w:right w:val="single" w:sz="2" w:space="0" w:color="auto"/>
            </w:tcBorders>
          </w:tcPr>
          <w:p w14:paraId="1A5B8844" w14:textId="77777777" w:rsidR="00B8499F" w:rsidRPr="00C453FE" w:rsidRDefault="00B8499F" w:rsidP="00B8499F">
            <w:pPr>
              <w:autoSpaceDE w:val="0"/>
              <w:autoSpaceDN w:val="0"/>
              <w:adjustRightInd w:val="0"/>
              <w:jc w:val="center"/>
              <w:rPr>
                <w:b/>
                <w:bCs/>
                <w:sz w:val="20"/>
                <w:szCs w:val="20"/>
              </w:rPr>
            </w:pPr>
          </w:p>
        </w:tc>
        <w:tc>
          <w:tcPr>
            <w:tcW w:w="3167" w:type="dxa"/>
            <w:tcBorders>
              <w:top w:val="nil"/>
              <w:left w:val="nil"/>
              <w:bottom w:val="single" w:sz="2" w:space="0" w:color="auto"/>
              <w:right w:val="nil"/>
            </w:tcBorders>
            <w:hideMark/>
          </w:tcPr>
          <w:p w14:paraId="44875FE3" w14:textId="77777777" w:rsidR="00B8499F" w:rsidRPr="00C453FE" w:rsidRDefault="00B8499F" w:rsidP="00B8499F">
            <w:pPr>
              <w:autoSpaceDE w:val="0"/>
              <w:autoSpaceDN w:val="0"/>
              <w:adjustRightInd w:val="0"/>
              <w:rPr>
                <w:b/>
                <w:bCs/>
                <w:sz w:val="20"/>
                <w:szCs w:val="20"/>
              </w:rPr>
            </w:pPr>
            <w:r w:rsidRPr="00C453FE">
              <w:rPr>
                <w:b/>
                <w:bCs/>
                <w:sz w:val="20"/>
                <w:szCs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1876505F" w14:textId="67FA6A8C" w:rsidR="00B8499F" w:rsidRPr="00C453FE" w:rsidRDefault="00B8499F" w:rsidP="00B8499F">
            <w:pPr>
              <w:autoSpaceDE w:val="0"/>
              <w:autoSpaceDN w:val="0"/>
              <w:adjustRightInd w:val="0"/>
              <w:jc w:val="center"/>
              <w:rPr>
                <w:sz w:val="16"/>
                <w:szCs w:val="16"/>
              </w:rPr>
            </w:pPr>
            <w:r w:rsidRPr="00C453FE">
              <w:rPr>
                <w:sz w:val="16"/>
                <w:szCs w:val="16"/>
              </w:rPr>
              <w:t>12</w:t>
            </w:r>
            <w:r w:rsidR="00CF1C6A" w:rsidRPr="00C453FE">
              <w:rPr>
                <w:sz w:val="16"/>
                <w:szCs w:val="16"/>
              </w:rPr>
              <w:t>6</w:t>
            </w:r>
          </w:p>
        </w:tc>
        <w:tc>
          <w:tcPr>
            <w:tcW w:w="906" w:type="dxa"/>
            <w:gridSpan w:val="4"/>
            <w:tcBorders>
              <w:top w:val="nil"/>
              <w:left w:val="single" w:sz="2" w:space="0" w:color="auto"/>
              <w:bottom w:val="single" w:sz="2" w:space="0" w:color="auto"/>
              <w:right w:val="single" w:sz="2" w:space="0" w:color="auto"/>
            </w:tcBorders>
            <w:shd w:val="solid" w:color="CCFFFF" w:fill="auto"/>
          </w:tcPr>
          <w:p w14:paraId="0DF61C3D"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nil"/>
              <w:left w:val="single" w:sz="2" w:space="0" w:color="auto"/>
              <w:bottom w:val="single" w:sz="2" w:space="0" w:color="auto"/>
              <w:right w:val="single" w:sz="2" w:space="0" w:color="auto"/>
            </w:tcBorders>
            <w:shd w:val="solid" w:color="CCFFFF" w:fill="auto"/>
          </w:tcPr>
          <w:p w14:paraId="35A60DD4"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nil"/>
              <w:left w:val="single" w:sz="2" w:space="0" w:color="auto"/>
              <w:bottom w:val="single" w:sz="2" w:space="0" w:color="auto"/>
              <w:right w:val="single" w:sz="2" w:space="0" w:color="auto"/>
            </w:tcBorders>
            <w:shd w:val="solid" w:color="CCFFFF" w:fill="auto"/>
          </w:tcPr>
          <w:p w14:paraId="3E6D444C"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nil"/>
              <w:left w:val="single" w:sz="2" w:space="0" w:color="auto"/>
              <w:bottom w:val="single" w:sz="2" w:space="0" w:color="auto"/>
              <w:right w:val="single" w:sz="2" w:space="0" w:color="auto"/>
            </w:tcBorders>
            <w:shd w:val="solid" w:color="CCFFFF" w:fill="auto"/>
          </w:tcPr>
          <w:p w14:paraId="00E1FFFD" w14:textId="77777777" w:rsidR="00B8499F" w:rsidRPr="00C453FE" w:rsidRDefault="00B8499F" w:rsidP="00B8499F">
            <w:pPr>
              <w:autoSpaceDE w:val="0"/>
              <w:autoSpaceDN w:val="0"/>
              <w:adjustRightInd w:val="0"/>
              <w:jc w:val="right"/>
              <w:rPr>
                <w:sz w:val="20"/>
                <w:szCs w:val="20"/>
              </w:rPr>
            </w:pPr>
          </w:p>
        </w:tc>
        <w:tc>
          <w:tcPr>
            <w:tcW w:w="447" w:type="dxa"/>
            <w:gridSpan w:val="3"/>
          </w:tcPr>
          <w:p w14:paraId="7926415B" w14:textId="77777777" w:rsidR="00B8499F" w:rsidRPr="00C453FE" w:rsidRDefault="00B8499F" w:rsidP="00B8499F">
            <w:pPr>
              <w:autoSpaceDE w:val="0"/>
              <w:autoSpaceDN w:val="0"/>
              <w:adjustRightInd w:val="0"/>
              <w:jc w:val="right"/>
              <w:rPr>
                <w:sz w:val="20"/>
                <w:szCs w:val="20"/>
              </w:rPr>
            </w:pPr>
          </w:p>
        </w:tc>
      </w:tr>
      <w:tr w:rsidR="00B8499F" w:rsidRPr="00C453FE" w14:paraId="56BD1007" w14:textId="77777777" w:rsidTr="00F11C1F">
        <w:trPr>
          <w:gridAfter w:val="1"/>
          <w:wAfter w:w="9" w:type="dxa"/>
          <w:trHeight w:val="254"/>
        </w:trPr>
        <w:tc>
          <w:tcPr>
            <w:tcW w:w="237" w:type="dxa"/>
            <w:tcBorders>
              <w:top w:val="nil"/>
              <w:left w:val="single" w:sz="2" w:space="0" w:color="auto"/>
              <w:bottom w:val="nil"/>
              <w:right w:val="nil"/>
            </w:tcBorders>
            <w:hideMark/>
          </w:tcPr>
          <w:p w14:paraId="44D69DCC" w14:textId="77777777" w:rsidR="00B8499F" w:rsidRPr="00C453FE" w:rsidRDefault="00B8499F" w:rsidP="00B8499F">
            <w:pPr>
              <w:autoSpaceDE w:val="0"/>
              <w:autoSpaceDN w:val="0"/>
              <w:adjustRightInd w:val="0"/>
              <w:jc w:val="right"/>
              <w:rPr>
                <w:sz w:val="20"/>
                <w:szCs w:val="20"/>
              </w:rPr>
            </w:pPr>
            <w:r w:rsidRPr="00C453FE">
              <w:rPr>
                <w:sz w:val="20"/>
                <w:szCs w:val="20"/>
              </w:rPr>
              <w:t>2</w:t>
            </w:r>
          </w:p>
        </w:tc>
        <w:tc>
          <w:tcPr>
            <w:tcW w:w="236" w:type="dxa"/>
            <w:tcBorders>
              <w:top w:val="nil"/>
              <w:left w:val="single" w:sz="2" w:space="0" w:color="auto"/>
              <w:bottom w:val="nil"/>
              <w:right w:val="nil"/>
            </w:tcBorders>
            <w:hideMark/>
          </w:tcPr>
          <w:p w14:paraId="7870741F" w14:textId="77777777" w:rsidR="00B8499F" w:rsidRPr="00C453FE" w:rsidRDefault="00B8499F" w:rsidP="00B8499F">
            <w:pPr>
              <w:autoSpaceDE w:val="0"/>
              <w:autoSpaceDN w:val="0"/>
              <w:adjustRightInd w:val="0"/>
              <w:jc w:val="right"/>
              <w:rPr>
                <w:sz w:val="20"/>
                <w:szCs w:val="20"/>
              </w:rPr>
            </w:pPr>
            <w:r w:rsidRPr="00C453FE">
              <w:rPr>
                <w:sz w:val="20"/>
                <w:szCs w:val="20"/>
              </w:rPr>
              <w:t>8</w:t>
            </w:r>
          </w:p>
        </w:tc>
        <w:tc>
          <w:tcPr>
            <w:tcW w:w="236" w:type="dxa"/>
            <w:tcBorders>
              <w:top w:val="nil"/>
              <w:left w:val="single" w:sz="2" w:space="0" w:color="auto"/>
              <w:bottom w:val="nil"/>
              <w:right w:val="nil"/>
            </w:tcBorders>
            <w:hideMark/>
          </w:tcPr>
          <w:p w14:paraId="0D23C160"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nil"/>
              <w:left w:val="single" w:sz="2" w:space="0" w:color="auto"/>
              <w:bottom w:val="nil"/>
              <w:right w:val="single" w:sz="2" w:space="0" w:color="auto"/>
            </w:tcBorders>
          </w:tcPr>
          <w:p w14:paraId="2FBE39F2" w14:textId="77777777" w:rsidR="00B8499F" w:rsidRPr="00C453FE" w:rsidRDefault="00B8499F" w:rsidP="00B8499F">
            <w:pPr>
              <w:autoSpaceDE w:val="0"/>
              <w:autoSpaceDN w:val="0"/>
              <w:adjustRightInd w:val="0"/>
              <w:jc w:val="right"/>
              <w:rPr>
                <w:sz w:val="20"/>
                <w:szCs w:val="20"/>
              </w:rPr>
            </w:pPr>
          </w:p>
        </w:tc>
        <w:tc>
          <w:tcPr>
            <w:tcW w:w="236" w:type="dxa"/>
            <w:tcBorders>
              <w:top w:val="nil"/>
              <w:left w:val="nil"/>
              <w:bottom w:val="nil"/>
              <w:right w:val="single" w:sz="2" w:space="0" w:color="auto"/>
            </w:tcBorders>
          </w:tcPr>
          <w:p w14:paraId="2FC1C9FD" w14:textId="77777777" w:rsidR="00B8499F" w:rsidRPr="00C453FE" w:rsidRDefault="00B8499F" w:rsidP="00B8499F">
            <w:pPr>
              <w:autoSpaceDE w:val="0"/>
              <w:autoSpaceDN w:val="0"/>
              <w:adjustRightInd w:val="0"/>
              <w:jc w:val="right"/>
              <w:rPr>
                <w:sz w:val="20"/>
                <w:szCs w:val="20"/>
              </w:rPr>
            </w:pPr>
          </w:p>
        </w:tc>
        <w:tc>
          <w:tcPr>
            <w:tcW w:w="360" w:type="dxa"/>
            <w:tcBorders>
              <w:top w:val="nil"/>
              <w:left w:val="nil"/>
              <w:bottom w:val="nil"/>
              <w:right w:val="single" w:sz="2" w:space="0" w:color="auto"/>
            </w:tcBorders>
          </w:tcPr>
          <w:p w14:paraId="386EB6EB" w14:textId="77777777" w:rsidR="00B8499F" w:rsidRPr="00C453FE" w:rsidRDefault="00B8499F" w:rsidP="00B8499F">
            <w:pPr>
              <w:autoSpaceDE w:val="0"/>
              <w:autoSpaceDN w:val="0"/>
              <w:adjustRightInd w:val="0"/>
              <w:jc w:val="center"/>
              <w:rPr>
                <w:sz w:val="20"/>
                <w:szCs w:val="20"/>
              </w:rPr>
            </w:pPr>
          </w:p>
        </w:tc>
        <w:tc>
          <w:tcPr>
            <w:tcW w:w="3167" w:type="dxa"/>
            <w:tcBorders>
              <w:top w:val="nil"/>
              <w:left w:val="nil"/>
              <w:bottom w:val="single" w:sz="2" w:space="0" w:color="auto"/>
              <w:right w:val="nil"/>
            </w:tcBorders>
            <w:hideMark/>
          </w:tcPr>
          <w:p w14:paraId="0A6C1E34" w14:textId="77777777" w:rsidR="00B8499F" w:rsidRPr="00C453FE" w:rsidRDefault="00B8499F" w:rsidP="00B8499F">
            <w:pPr>
              <w:autoSpaceDE w:val="0"/>
              <w:autoSpaceDN w:val="0"/>
              <w:adjustRightInd w:val="0"/>
              <w:rPr>
                <w:sz w:val="20"/>
                <w:szCs w:val="20"/>
              </w:rPr>
            </w:pPr>
            <w:r w:rsidRPr="00C453FE">
              <w:rPr>
                <w:sz w:val="20"/>
                <w:szCs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70CF79A5" w14:textId="16BA57D7" w:rsidR="00B8499F" w:rsidRPr="00C453FE" w:rsidRDefault="00B8499F" w:rsidP="00B8499F">
            <w:pPr>
              <w:autoSpaceDE w:val="0"/>
              <w:autoSpaceDN w:val="0"/>
              <w:adjustRightInd w:val="0"/>
              <w:jc w:val="center"/>
              <w:rPr>
                <w:sz w:val="16"/>
                <w:szCs w:val="16"/>
              </w:rPr>
            </w:pPr>
            <w:r w:rsidRPr="00C453FE">
              <w:rPr>
                <w:sz w:val="16"/>
                <w:szCs w:val="16"/>
              </w:rPr>
              <w:t>12</w:t>
            </w:r>
            <w:r w:rsidR="00CF1C6A" w:rsidRPr="00C453FE">
              <w:rPr>
                <w:sz w:val="16"/>
                <w:szCs w:val="16"/>
              </w:rPr>
              <w:t>7</w:t>
            </w:r>
          </w:p>
        </w:tc>
        <w:tc>
          <w:tcPr>
            <w:tcW w:w="906" w:type="dxa"/>
            <w:gridSpan w:val="4"/>
            <w:tcBorders>
              <w:top w:val="nil"/>
              <w:left w:val="single" w:sz="2" w:space="0" w:color="auto"/>
              <w:bottom w:val="single" w:sz="2" w:space="0" w:color="auto"/>
              <w:right w:val="single" w:sz="2" w:space="0" w:color="auto"/>
            </w:tcBorders>
            <w:shd w:val="solid" w:color="CCFFFF" w:fill="auto"/>
          </w:tcPr>
          <w:p w14:paraId="627A9717"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nil"/>
              <w:left w:val="single" w:sz="2" w:space="0" w:color="auto"/>
              <w:bottom w:val="single" w:sz="2" w:space="0" w:color="auto"/>
              <w:right w:val="single" w:sz="2" w:space="0" w:color="auto"/>
            </w:tcBorders>
            <w:shd w:val="solid" w:color="CCFFFF" w:fill="auto"/>
          </w:tcPr>
          <w:p w14:paraId="140339C8"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nil"/>
              <w:left w:val="single" w:sz="2" w:space="0" w:color="auto"/>
              <w:bottom w:val="single" w:sz="2" w:space="0" w:color="auto"/>
              <w:right w:val="single" w:sz="2" w:space="0" w:color="auto"/>
            </w:tcBorders>
            <w:shd w:val="solid" w:color="CCFFFF" w:fill="auto"/>
          </w:tcPr>
          <w:p w14:paraId="5ACC5AC3"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nil"/>
              <w:left w:val="single" w:sz="2" w:space="0" w:color="auto"/>
              <w:bottom w:val="single" w:sz="2" w:space="0" w:color="auto"/>
              <w:right w:val="single" w:sz="2" w:space="0" w:color="auto"/>
            </w:tcBorders>
            <w:shd w:val="solid" w:color="CCFFFF" w:fill="auto"/>
          </w:tcPr>
          <w:p w14:paraId="6CC2D204" w14:textId="77777777" w:rsidR="00B8499F" w:rsidRPr="00C453FE" w:rsidRDefault="00B8499F" w:rsidP="00B8499F">
            <w:pPr>
              <w:autoSpaceDE w:val="0"/>
              <w:autoSpaceDN w:val="0"/>
              <w:adjustRightInd w:val="0"/>
              <w:jc w:val="right"/>
              <w:rPr>
                <w:sz w:val="20"/>
                <w:szCs w:val="20"/>
              </w:rPr>
            </w:pPr>
          </w:p>
        </w:tc>
        <w:tc>
          <w:tcPr>
            <w:tcW w:w="447" w:type="dxa"/>
            <w:gridSpan w:val="3"/>
          </w:tcPr>
          <w:p w14:paraId="08FFC1DE" w14:textId="77777777" w:rsidR="00B8499F" w:rsidRPr="00C453FE" w:rsidRDefault="00B8499F" w:rsidP="00B8499F">
            <w:pPr>
              <w:autoSpaceDE w:val="0"/>
              <w:autoSpaceDN w:val="0"/>
              <w:adjustRightInd w:val="0"/>
              <w:jc w:val="right"/>
              <w:rPr>
                <w:sz w:val="20"/>
                <w:szCs w:val="20"/>
              </w:rPr>
            </w:pPr>
          </w:p>
        </w:tc>
      </w:tr>
      <w:tr w:rsidR="00B8499F" w:rsidRPr="00C453FE" w14:paraId="6A5D0B30" w14:textId="77777777" w:rsidTr="00F11C1F">
        <w:trPr>
          <w:gridAfter w:val="1"/>
          <w:wAfter w:w="9" w:type="dxa"/>
          <w:trHeight w:val="240"/>
        </w:trPr>
        <w:tc>
          <w:tcPr>
            <w:tcW w:w="237" w:type="dxa"/>
            <w:tcBorders>
              <w:top w:val="single" w:sz="2" w:space="0" w:color="auto"/>
              <w:left w:val="single" w:sz="2" w:space="0" w:color="auto"/>
              <w:bottom w:val="single" w:sz="2" w:space="0" w:color="auto"/>
              <w:right w:val="nil"/>
            </w:tcBorders>
            <w:hideMark/>
          </w:tcPr>
          <w:p w14:paraId="2E1CC718" w14:textId="77777777" w:rsidR="00B8499F" w:rsidRPr="00C453FE" w:rsidRDefault="00B8499F" w:rsidP="00B8499F">
            <w:pPr>
              <w:autoSpaceDE w:val="0"/>
              <w:autoSpaceDN w:val="0"/>
              <w:adjustRightInd w:val="0"/>
              <w:jc w:val="right"/>
              <w:rPr>
                <w:sz w:val="20"/>
                <w:szCs w:val="20"/>
              </w:rPr>
            </w:pPr>
            <w:r w:rsidRPr="00C453FE">
              <w:rPr>
                <w:sz w:val="20"/>
                <w:szCs w:val="20"/>
              </w:rPr>
              <w:t>2</w:t>
            </w:r>
          </w:p>
        </w:tc>
        <w:tc>
          <w:tcPr>
            <w:tcW w:w="236" w:type="dxa"/>
            <w:tcBorders>
              <w:top w:val="single" w:sz="2" w:space="0" w:color="auto"/>
              <w:left w:val="single" w:sz="2" w:space="0" w:color="auto"/>
              <w:bottom w:val="single" w:sz="2" w:space="0" w:color="auto"/>
              <w:right w:val="single" w:sz="2" w:space="0" w:color="auto"/>
            </w:tcBorders>
            <w:hideMark/>
          </w:tcPr>
          <w:p w14:paraId="210EA270" w14:textId="77777777" w:rsidR="00B8499F" w:rsidRPr="00C453FE" w:rsidRDefault="00B8499F" w:rsidP="00B8499F">
            <w:pPr>
              <w:autoSpaceDE w:val="0"/>
              <w:autoSpaceDN w:val="0"/>
              <w:adjustRightInd w:val="0"/>
              <w:jc w:val="right"/>
              <w:rPr>
                <w:sz w:val="20"/>
                <w:szCs w:val="20"/>
              </w:rPr>
            </w:pPr>
            <w:r w:rsidRPr="00C453FE">
              <w:rPr>
                <w:sz w:val="20"/>
                <w:szCs w:val="20"/>
              </w:rPr>
              <w:t>8</w:t>
            </w:r>
          </w:p>
        </w:tc>
        <w:tc>
          <w:tcPr>
            <w:tcW w:w="236" w:type="dxa"/>
            <w:tcBorders>
              <w:top w:val="single" w:sz="2" w:space="0" w:color="auto"/>
              <w:left w:val="nil"/>
              <w:bottom w:val="single" w:sz="2" w:space="0" w:color="auto"/>
              <w:right w:val="nil"/>
            </w:tcBorders>
            <w:hideMark/>
          </w:tcPr>
          <w:p w14:paraId="497A5770"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single" w:sz="2" w:space="0" w:color="auto"/>
              <w:left w:val="single" w:sz="2" w:space="0" w:color="auto"/>
              <w:bottom w:val="single" w:sz="2" w:space="0" w:color="auto"/>
              <w:right w:val="single" w:sz="2" w:space="0" w:color="auto"/>
            </w:tcBorders>
            <w:hideMark/>
          </w:tcPr>
          <w:p w14:paraId="757938BA"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single" w:sz="2" w:space="0" w:color="auto"/>
              <w:left w:val="nil"/>
              <w:bottom w:val="single" w:sz="2" w:space="0" w:color="auto"/>
              <w:right w:val="single" w:sz="2" w:space="0" w:color="auto"/>
            </w:tcBorders>
          </w:tcPr>
          <w:p w14:paraId="46823DFE" w14:textId="77777777" w:rsidR="00B8499F" w:rsidRPr="00C453FE" w:rsidRDefault="00B8499F" w:rsidP="00B8499F">
            <w:pPr>
              <w:autoSpaceDE w:val="0"/>
              <w:autoSpaceDN w:val="0"/>
              <w:adjustRightInd w:val="0"/>
              <w:jc w:val="right"/>
              <w:rPr>
                <w:sz w:val="20"/>
                <w:szCs w:val="20"/>
              </w:rPr>
            </w:pPr>
          </w:p>
        </w:tc>
        <w:tc>
          <w:tcPr>
            <w:tcW w:w="360" w:type="dxa"/>
            <w:tcBorders>
              <w:top w:val="single" w:sz="2" w:space="0" w:color="auto"/>
              <w:left w:val="nil"/>
              <w:bottom w:val="single" w:sz="2" w:space="0" w:color="auto"/>
              <w:right w:val="single" w:sz="2" w:space="0" w:color="auto"/>
            </w:tcBorders>
          </w:tcPr>
          <w:p w14:paraId="0D910E05" w14:textId="77777777" w:rsidR="00B8499F" w:rsidRPr="00C453FE" w:rsidRDefault="00B8499F" w:rsidP="00B8499F">
            <w:pPr>
              <w:autoSpaceDE w:val="0"/>
              <w:autoSpaceDN w:val="0"/>
              <w:adjustRightInd w:val="0"/>
              <w:jc w:val="center"/>
              <w:rPr>
                <w:sz w:val="20"/>
                <w:szCs w:val="20"/>
              </w:rPr>
            </w:pPr>
          </w:p>
        </w:tc>
        <w:tc>
          <w:tcPr>
            <w:tcW w:w="3167" w:type="dxa"/>
            <w:tcBorders>
              <w:top w:val="single" w:sz="2" w:space="0" w:color="auto"/>
              <w:left w:val="nil"/>
              <w:bottom w:val="single" w:sz="2" w:space="0" w:color="auto"/>
              <w:right w:val="nil"/>
            </w:tcBorders>
            <w:hideMark/>
          </w:tcPr>
          <w:p w14:paraId="10D39A01" w14:textId="77777777" w:rsidR="00B8499F" w:rsidRPr="00C453FE" w:rsidRDefault="00B8499F" w:rsidP="00B8499F">
            <w:pPr>
              <w:autoSpaceDE w:val="0"/>
              <w:autoSpaceDN w:val="0"/>
              <w:adjustRightInd w:val="0"/>
              <w:rPr>
                <w:sz w:val="20"/>
                <w:szCs w:val="20"/>
              </w:rPr>
            </w:pPr>
            <w:r w:rsidRPr="00C453FE">
              <w:rPr>
                <w:sz w:val="20"/>
                <w:szCs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20C7D715" w14:textId="78AC1620" w:rsidR="00B8499F" w:rsidRPr="00C453FE" w:rsidRDefault="00B8499F" w:rsidP="00B8499F">
            <w:pPr>
              <w:autoSpaceDE w:val="0"/>
              <w:autoSpaceDN w:val="0"/>
              <w:adjustRightInd w:val="0"/>
              <w:jc w:val="center"/>
              <w:rPr>
                <w:sz w:val="16"/>
                <w:szCs w:val="16"/>
              </w:rPr>
            </w:pPr>
            <w:r w:rsidRPr="00C453FE">
              <w:rPr>
                <w:sz w:val="16"/>
                <w:szCs w:val="16"/>
              </w:rPr>
              <w:t>12</w:t>
            </w:r>
            <w:r w:rsidR="00CF1C6A" w:rsidRPr="00C453FE">
              <w:rPr>
                <w:sz w:val="16"/>
                <w:szCs w:val="16"/>
              </w:rPr>
              <w:t>8</w:t>
            </w:r>
          </w:p>
        </w:tc>
        <w:tc>
          <w:tcPr>
            <w:tcW w:w="906" w:type="dxa"/>
            <w:gridSpan w:val="4"/>
            <w:tcBorders>
              <w:top w:val="single" w:sz="2" w:space="0" w:color="auto"/>
              <w:left w:val="single" w:sz="2" w:space="0" w:color="auto"/>
              <w:bottom w:val="single" w:sz="2" w:space="0" w:color="auto"/>
              <w:right w:val="single" w:sz="2" w:space="0" w:color="auto"/>
            </w:tcBorders>
            <w:shd w:val="solid" w:color="CCFFFF" w:fill="auto"/>
          </w:tcPr>
          <w:p w14:paraId="2D92F561"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single" w:sz="2" w:space="0" w:color="auto"/>
              <w:left w:val="single" w:sz="2" w:space="0" w:color="auto"/>
              <w:bottom w:val="single" w:sz="2" w:space="0" w:color="auto"/>
              <w:right w:val="nil"/>
            </w:tcBorders>
            <w:shd w:val="solid" w:color="CCFFFF" w:fill="auto"/>
          </w:tcPr>
          <w:p w14:paraId="79DC5F47"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single" w:sz="2" w:space="0" w:color="auto"/>
              <w:left w:val="single" w:sz="2" w:space="0" w:color="auto"/>
              <w:bottom w:val="single" w:sz="2" w:space="0" w:color="auto"/>
              <w:right w:val="single" w:sz="2" w:space="0" w:color="auto"/>
            </w:tcBorders>
            <w:shd w:val="solid" w:color="CCFFFF" w:fill="auto"/>
          </w:tcPr>
          <w:p w14:paraId="16402D38"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single" w:sz="2" w:space="0" w:color="auto"/>
              <w:left w:val="nil"/>
              <w:bottom w:val="single" w:sz="2" w:space="0" w:color="auto"/>
              <w:right w:val="single" w:sz="2" w:space="0" w:color="auto"/>
            </w:tcBorders>
            <w:shd w:val="solid" w:color="CCFFFF" w:fill="auto"/>
          </w:tcPr>
          <w:p w14:paraId="37136BBA" w14:textId="77777777" w:rsidR="00B8499F" w:rsidRPr="00C453FE" w:rsidRDefault="00B8499F" w:rsidP="00B8499F">
            <w:pPr>
              <w:autoSpaceDE w:val="0"/>
              <w:autoSpaceDN w:val="0"/>
              <w:adjustRightInd w:val="0"/>
              <w:jc w:val="right"/>
              <w:rPr>
                <w:sz w:val="20"/>
                <w:szCs w:val="20"/>
              </w:rPr>
            </w:pPr>
          </w:p>
        </w:tc>
        <w:tc>
          <w:tcPr>
            <w:tcW w:w="447" w:type="dxa"/>
            <w:gridSpan w:val="3"/>
          </w:tcPr>
          <w:p w14:paraId="7F1882C0" w14:textId="77777777" w:rsidR="00B8499F" w:rsidRPr="00C453FE" w:rsidRDefault="00B8499F" w:rsidP="00B8499F">
            <w:pPr>
              <w:autoSpaceDE w:val="0"/>
              <w:autoSpaceDN w:val="0"/>
              <w:adjustRightInd w:val="0"/>
              <w:jc w:val="right"/>
              <w:rPr>
                <w:sz w:val="20"/>
                <w:szCs w:val="20"/>
              </w:rPr>
            </w:pPr>
          </w:p>
        </w:tc>
      </w:tr>
      <w:tr w:rsidR="00B8499F" w:rsidRPr="00C453FE" w14:paraId="42D5ABA3" w14:textId="77777777" w:rsidTr="00F11C1F">
        <w:trPr>
          <w:gridAfter w:val="1"/>
          <w:wAfter w:w="9" w:type="dxa"/>
          <w:trHeight w:val="240"/>
        </w:trPr>
        <w:tc>
          <w:tcPr>
            <w:tcW w:w="237" w:type="dxa"/>
            <w:tcBorders>
              <w:top w:val="single" w:sz="2" w:space="0" w:color="auto"/>
              <w:left w:val="single" w:sz="2" w:space="0" w:color="auto"/>
              <w:bottom w:val="single" w:sz="2" w:space="0" w:color="auto"/>
              <w:right w:val="nil"/>
            </w:tcBorders>
            <w:hideMark/>
          </w:tcPr>
          <w:p w14:paraId="0E8331FE" w14:textId="77777777" w:rsidR="00B8499F" w:rsidRPr="00C453FE" w:rsidRDefault="00B8499F" w:rsidP="00B8499F">
            <w:pPr>
              <w:autoSpaceDE w:val="0"/>
              <w:autoSpaceDN w:val="0"/>
              <w:adjustRightInd w:val="0"/>
              <w:jc w:val="right"/>
              <w:rPr>
                <w:sz w:val="20"/>
                <w:szCs w:val="20"/>
              </w:rPr>
            </w:pPr>
            <w:r w:rsidRPr="00C453FE">
              <w:rPr>
                <w:sz w:val="20"/>
                <w:szCs w:val="20"/>
              </w:rPr>
              <w:lastRenderedPageBreak/>
              <w:t>2</w:t>
            </w:r>
          </w:p>
        </w:tc>
        <w:tc>
          <w:tcPr>
            <w:tcW w:w="236" w:type="dxa"/>
            <w:tcBorders>
              <w:top w:val="single" w:sz="2" w:space="0" w:color="auto"/>
              <w:left w:val="single" w:sz="2" w:space="0" w:color="auto"/>
              <w:bottom w:val="single" w:sz="2" w:space="0" w:color="auto"/>
              <w:right w:val="single" w:sz="2" w:space="0" w:color="auto"/>
            </w:tcBorders>
            <w:hideMark/>
          </w:tcPr>
          <w:p w14:paraId="5A2192EC" w14:textId="77777777" w:rsidR="00B8499F" w:rsidRPr="00C453FE" w:rsidRDefault="00B8499F" w:rsidP="00B8499F">
            <w:pPr>
              <w:autoSpaceDE w:val="0"/>
              <w:autoSpaceDN w:val="0"/>
              <w:adjustRightInd w:val="0"/>
              <w:jc w:val="right"/>
              <w:rPr>
                <w:sz w:val="20"/>
                <w:szCs w:val="20"/>
              </w:rPr>
            </w:pPr>
            <w:r w:rsidRPr="00C453FE">
              <w:rPr>
                <w:sz w:val="20"/>
                <w:szCs w:val="20"/>
              </w:rPr>
              <w:t>8</w:t>
            </w:r>
          </w:p>
        </w:tc>
        <w:tc>
          <w:tcPr>
            <w:tcW w:w="236" w:type="dxa"/>
            <w:tcBorders>
              <w:top w:val="nil"/>
              <w:left w:val="nil"/>
              <w:bottom w:val="single" w:sz="2" w:space="0" w:color="auto"/>
              <w:right w:val="nil"/>
            </w:tcBorders>
            <w:hideMark/>
          </w:tcPr>
          <w:p w14:paraId="550E43AC"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nil"/>
              <w:left w:val="single" w:sz="2" w:space="0" w:color="auto"/>
              <w:bottom w:val="single" w:sz="2" w:space="0" w:color="auto"/>
              <w:right w:val="single" w:sz="2" w:space="0" w:color="auto"/>
            </w:tcBorders>
            <w:hideMark/>
          </w:tcPr>
          <w:p w14:paraId="1F46F275"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nil"/>
              <w:left w:val="nil"/>
              <w:bottom w:val="single" w:sz="2" w:space="0" w:color="auto"/>
              <w:right w:val="single" w:sz="2" w:space="0" w:color="auto"/>
            </w:tcBorders>
            <w:hideMark/>
          </w:tcPr>
          <w:p w14:paraId="7FD0253A"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360" w:type="dxa"/>
            <w:tcBorders>
              <w:top w:val="nil"/>
              <w:left w:val="nil"/>
              <w:bottom w:val="single" w:sz="2" w:space="0" w:color="auto"/>
              <w:right w:val="single" w:sz="2" w:space="0" w:color="auto"/>
            </w:tcBorders>
          </w:tcPr>
          <w:p w14:paraId="6F312125" w14:textId="77777777" w:rsidR="00B8499F" w:rsidRPr="00C453FE" w:rsidRDefault="00B8499F" w:rsidP="00B8499F">
            <w:pPr>
              <w:autoSpaceDE w:val="0"/>
              <w:autoSpaceDN w:val="0"/>
              <w:adjustRightInd w:val="0"/>
              <w:jc w:val="center"/>
              <w:rPr>
                <w:sz w:val="20"/>
                <w:szCs w:val="20"/>
              </w:rPr>
            </w:pPr>
          </w:p>
        </w:tc>
        <w:tc>
          <w:tcPr>
            <w:tcW w:w="3167" w:type="dxa"/>
            <w:tcBorders>
              <w:top w:val="single" w:sz="2" w:space="0" w:color="auto"/>
              <w:left w:val="nil"/>
              <w:bottom w:val="single" w:sz="2" w:space="0" w:color="auto"/>
              <w:right w:val="nil"/>
            </w:tcBorders>
            <w:hideMark/>
          </w:tcPr>
          <w:p w14:paraId="4AD18B0B" w14:textId="77777777" w:rsidR="00B8499F" w:rsidRPr="00C453FE" w:rsidRDefault="00B8499F" w:rsidP="00B8499F">
            <w:pPr>
              <w:autoSpaceDE w:val="0"/>
              <w:autoSpaceDN w:val="0"/>
              <w:adjustRightInd w:val="0"/>
              <w:rPr>
                <w:sz w:val="20"/>
                <w:szCs w:val="20"/>
              </w:rPr>
            </w:pPr>
            <w:r w:rsidRPr="00C453FE">
              <w:rPr>
                <w:sz w:val="20"/>
                <w:szCs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63CFEF8C" w14:textId="49ADA0EF" w:rsidR="00B8499F" w:rsidRPr="00C453FE" w:rsidRDefault="00B8499F" w:rsidP="00B8499F">
            <w:pPr>
              <w:autoSpaceDE w:val="0"/>
              <w:autoSpaceDN w:val="0"/>
              <w:adjustRightInd w:val="0"/>
              <w:jc w:val="center"/>
              <w:rPr>
                <w:sz w:val="16"/>
                <w:szCs w:val="16"/>
              </w:rPr>
            </w:pPr>
            <w:r w:rsidRPr="00C453FE">
              <w:rPr>
                <w:sz w:val="16"/>
                <w:szCs w:val="16"/>
              </w:rPr>
              <w:t>12</w:t>
            </w:r>
            <w:r w:rsidR="00CF1C6A" w:rsidRPr="00C453FE">
              <w:rPr>
                <w:sz w:val="16"/>
                <w:szCs w:val="16"/>
              </w:rPr>
              <w:t>9</w:t>
            </w:r>
          </w:p>
        </w:tc>
        <w:tc>
          <w:tcPr>
            <w:tcW w:w="906" w:type="dxa"/>
            <w:gridSpan w:val="4"/>
            <w:tcBorders>
              <w:top w:val="nil"/>
              <w:left w:val="single" w:sz="2" w:space="0" w:color="auto"/>
              <w:bottom w:val="single" w:sz="2" w:space="0" w:color="auto"/>
              <w:right w:val="single" w:sz="2" w:space="0" w:color="auto"/>
            </w:tcBorders>
            <w:shd w:val="solid" w:color="CCFFFF" w:fill="auto"/>
          </w:tcPr>
          <w:p w14:paraId="3B25C3CC"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nil"/>
              <w:left w:val="single" w:sz="2" w:space="0" w:color="auto"/>
              <w:bottom w:val="single" w:sz="2" w:space="0" w:color="auto"/>
              <w:right w:val="single" w:sz="2" w:space="0" w:color="auto"/>
            </w:tcBorders>
            <w:shd w:val="solid" w:color="CCFFFF" w:fill="auto"/>
          </w:tcPr>
          <w:p w14:paraId="32D53F34"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nil"/>
              <w:left w:val="single" w:sz="2" w:space="0" w:color="auto"/>
              <w:bottom w:val="single" w:sz="2" w:space="0" w:color="auto"/>
              <w:right w:val="single" w:sz="2" w:space="0" w:color="auto"/>
            </w:tcBorders>
            <w:shd w:val="solid" w:color="CCFFFF" w:fill="auto"/>
          </w:tcPr>
          <w:p w14:paraId="39E67C6B"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nil"/>
              <w:left w:val="single" w:sz="2" w:space="0" w:color="auto"/>
              <w:bottom w:val="single" w:sz="2" w:space="0" w:color="auto"/>
              <w:right w:val="single" w:sz="2" w:space="0" w:color="auto"/>
            </w:tcBorders>
            <w:shd w:val="solid" w:color="CCFFFF" w:fill="auto"/>
          </w:tcPr>
          <w:p w14:paraId="5A3FD622" w14:textId="77777777" w:rsidR="00B8499F" w:rsidRPr="00C453FE" w:rsidRDefault="00B8499F" w:rsidP="00B8499F">
            <w:pPr>
              <w:autoSpaceDE w:val="0"/>
              <w:autoSpaceDN w:val="0"/>
              <w:adjustRightInd w:val="0"/>
              <w:jc w:val="right"/>
              <w:rPr>
                <w:sz w:val="20"/>
                <w:szCs w:val="20"/>
              </w:rPr>
            </w:pPr>
          </w:p>
        </w:tc>
        <w:tc>
          <w:tcPr>
            <w:tcW w:w="447" w:type="dxa"/>
            <w:gridSpan w:val="3"/>
          </w:tcPr>
          <w:p w14:paraId="5E06B835" w14:textId="77777777" w:rsidR="00B8499F" w:rsidRPr="00C453FE" w:rsidRDefault="00B8499F" w:rsidP="00B8499F">
            <w:pPr>
              <w:autoSpaceDE w:val="0"/>
              <w:autoSpaceDN w:val="0"/>
              <w:adjustRightInd w:val="0"/>
              <w:jc w:val="right"/>
              <w:rPr>
                <w:sz w:val="20"/>
                <w:szCs w:val="20"/>
              </w:rPr>
            </w:pPr>
          </w:p>
        </w:tc>
      </w:tr>
      <w:tr w:rsidR="00B8499F" w:rsidRPr="00C453FE" w14:paraId="4BB9691D" w14:textId="77777777" w:rsidTr="00F11C1F">
        <w:trPr>
          <w:gridAfter w:val="1"/>
          <w:wAfter w:w="9" w:type="dxa"/>
          <w:trHeight w:val="281"/>
        </w:trPr>
        <w:tc>
          <w:tcPr>
            <w:tcW w:w="237" w:type="dxa"/>
            <w:tcBorders>
              <w:top w:val="nil"/>
              <w:left w:val="single" w:sz="2" w:space="0" w:color="auto"/>
              <w:bottom w:val="nil"/>
              <w:right w:val="nil"/>
            </w:tcBorders>
            <w:hideMark/>
          </w:tcPr>
          <w:p w14:paraId="1A2652A6" w14:textId="77777777" w:rsidR="00B8499F" w:rsidRPr="00C453FE" w:rsidRDefault="00B8499F" w:rsidP="00B8499F">
            <w:pPr>
              <w:autoSpaceDE w:val="0"/>
              <w:autoSpaceDN w:val="0"/>
              <w:adjustRightInd w:val="0"/>
              <w:jc w:val="right"/>
              <w:rPr>
                <w:sz w:val="20"/>
                <w:szCs w:val="20"/>
              </w:rPr>
            </w:pPr>
            <w:r w:rsidRPr="00C453FE">
              <w:rPr>
                <w:sz w:val="20"/>
                <w:szCs w:val="20"/>
              </w:rPr>
              <w:t>2</w:t>
            </w:r>
          </w:p>
        </w:tc>
        <w:tc>
          <w:tcPr>
            <w:tcW w:w="236" w:type="dxa"/>
            <w:tcBorders>
              <w:top w:val="single" w:sz="2" w:space="0" w:color="auto"/>
              <w:left w:val="single" w:sz="2" w:space="0" w:color="auto"/>
              <w:bottom w:val="nil"/>
              <w:right w:val="single" w:sz="2" w:space="0" w:color="auto"/>
            </w:tcBorders>
            <w:hideMark/>
          </w:tcPr>
          <w:p w14:paraId="4B3D7A41" w14:textId="77777777" w:rsidR="00B8499F" w:rsidRPr="00C453FE" w:rsidRDefault="00B8499F" w:rsidP="00B8499F">
            <w:pPr>
              <w:autoSpaceDE w:val="0"/>
              <w:autoSpaceDN w:val="0"/>
              <w:adjustRightInd w:val="0"/>
              <w:jc w:val="right"/>
              <w:rPr>
                <w:sz w:val="20"/>
                <w:szCs w:val="20"/>
              </w:rPr>
            </w:pPr>
            <w:r w:rsidRPr="00C453FE">
              <w:rPr>
                <w:sz w:val="20"/>
                <w:szCs w:val="20"/>
              </w:rPr>
              <w:t>8</w:t>
            </w:r>
          </w:p>
        </w:tc>
        <w:tc>
          <w:tcPr>
            <w:tcW w:w="236" w:type="dxa"/>
            <w:tcBorders>
              <w:top w:val="single" w:sz="2" w:space="0" w:color="auto"/>
              <w:left w:val="nil"/>
              <w:bottom w:val="nil"/>
              <w:right w:val="nil"/>
            </w:tcBorders>
            <w:hideMark/>
          </w:tcPr>
          <w:p w14:paraId="1087E230"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single" w:sz="2" w:space="0" w:color="auto"/>
              <w:left w:val="single" w:sz="2" w:space="0" w:color="auto"/>
              <w:bottom w:val="nil"/>
              <w:right w:val="single" w:sz="2" w:space="0" w:color="auto"/>
            </w:tcBorders>
            <w:hideMark/>
          </w:tcPr>
          <w:p w14:paraId="47FD055B"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236" w:type="dxa"/>
            <w:tcBorders>
              <w:top w:val="single" w:sz="2" w:space="0" w:color="auto"/>
              <w:left w:val="nil"/>
              <w:bottom w:val="nil"/>
              <w:right w:val="single" w:sz="2" w:space="0" w:color="auto"/>
            </w:tcBorders>
            <w:hideMark/>
          </w:tcPr>
          <w:p w14:paraId="50C35D8F" w14:textId="77777777" w:rsidR="00B8499F" w:rsidRPr="00C453FE" w:rsidRDefault="00B8499F" w:rsidP="00B8499F">
            <w:pPr>
              <w:autoSpaceDE w:val="0"/>
              <w:autoSpaceDN w:val="0"/>
              <w:adjustRightInd w:val="0"/>
              <w:jc w:val="right"/>
              <w:rPr>
                <w:sz w:val="20"/>
                <w:szCs w:val="20"/>
              </w:rPr>
            </w:pPr>
            <w:r w:rsidRPr="00C453FE">
              <w:rPr>
                <w:sz w:val="20"/>
                <w:szCs w:val="20"/>
              </w:rPr>
              <w:t>1</w:t>
            </w:r>
          </w:p>
        </w:tc>
        <w:tc>
          <w:tcPr>
            <w:tcW w:w="360" w:type="dxa"/>
            <w:tcBorders>
              <w:top w:val="single" w:sz="2" w:space="0" w:color="auto"/>
              <w:left w:val="nil"/>
              <w:bottom w:val="nil"/>
              <w:right w:val="single" w:sz="2" w:space="0" w:color="auto"/>
            </w:tcBorders>
            <w:hideMark/>
          </w:tcPr>
          <w:p w14:paraId="71E90732" w14:textId="77777777" w:rsidR="00B8499F" w:rsidRPr="00C453FE" w:rsidRDefault="00B8499F" w:rsidP="00B8499F">
            <w:pPr>
              <w:autoSpaceDE w:val="0"/>
              <w:autoSpaceDN w:val="0"/>
              <w:adjustRightInd w:val="0"/>
              <w:jc w:val="center"/>
              <w:rPr>
                <w:sz w:val="20"/>
                <w:szCs w:val="20"/>
              </w:rPr>
            </w:pPr>
            <w:r w:rsidRPr="00C453FE">
              <w:rPr>
                <w:sz w:val="20"/>
                <w:szCs w:val="20"/>
              </w:rPr>
              <w:t>2</w:t>
            </w:r>
          </w:p>
        </w:tc>
        <w:tc>
          <w:tcPr>
            <w:tcW w:w="3167" w:type="dxa"/>
            <w:tcBorders>
              <w:top w:val="single" w:sz="2" w:space="0" w:color="auto"/>
              <w:left w:val="nil"/>
              <w:bottom w:val="nil"/>
              <w:right w:val="nil"/>
            </w:tcBorders>
            <w:hideMark/>
          </w:tcPr>
          <w:p w14:paraId="13C5F79D" w14:textId="77777777" w:rsidR="00B8499F" w:rsidRPr="00C453FE" w:rsidRDefault="00B8499F" w:rsidP="00B8499F">
            <w:pPr>
              <w:autoSpaceDE w:val="0"/>
              <w:autoSpaceDN w:val="0"/>
              <w:adjustRightInd w:val="0"/>
              <w:rPr>
                <w:sz w:val="20"/>
                <w:szCs w:val="20"/>
              </w:rPr>
            </w:pPr>
            <w:r w:rsidRPr="00C453FE">
              <w:rPr>
                <w:sz w:val="20"/>
                <w:szCs w:val="20"/>
              </w:rPr>
              <w:t xml:space="preserve">Kitos išlaidos kitiems einamiesiems tikslams </w:t>
            </w:r>
          </w:p>
        </w:tc>
        <w:tc>
          <w:tcPr>
            <w:tcW w:w="476" w:type="dxa"/>
            <w:tcBorders>
              <w:top w:val="single" w:sz="2" w:space="0" w:color="auto"/>
              <w:left w:val="single" w:sz="2" w:space="0" w:color="auto"/>
              <w:bottom w:val="single" w:sz="2" w:space="0" w:color="auto"/>
              <w:right w:val="single" w:sz="2" w:space="0" w:color="auto"/>
            </w:tcBorders>
            <w:hideMark/>
          </w:tcPr>
          <w:p w14:paraId="2CB8EB9F" w14:textId="20348E65" w:rsidR="00B8499F" w:rsidRPr="00C453FE" w:rsidRDefault="00B8499F" w:rsidP="00B8499F">
            <w:pPr>
              <w:autoSpaceDE w:val="0"/>
              <w:autoSpaceDN w:val="0"/>
              <w:adjustRightInd w:val="0"/>
              <w:jc w:val="center"/>
              <w:rPr>
                <w:sz w:val="16"/>
                <w:szCs w:val="16"/>
              </w:rPr>
            </w:pPr>
            <w:r w:rsidRPr="00C453FE">
              <w:rPr>
                <w:sz w:val="16"/>
                <w:szCs w:val="16"/>
              </w:rPr>
              <w:t>13</w:t>
            </w:r>
            <w:r w:rsidR="00CF1C6A" w:rsidRPr="00C453FE">
              <w:rPr>
                <w:sz w:val="16"/>
                <w:szCs w:val="16"/>
              </w:rPr>
              <w:t>1</w:t>
            </w:r>
          </w:p>
        </w:tc>
        <w:tc>
          <w:tcPr>
            <w:tcW w:w="906" w:type="dxa"/>
            <w:gridSpan w:val="4"/>
            <w:tcBorders>
              <w:top w:val="single" w:sz="2" w:space="0" w:color="auto"/>
              <w:left w:val="single" w:sz="2" w:space="0" w:color="auto"/>
              <w:bottom w:val="nil"/>
              <w:right w:val="single" w:sz="2" w:space="0" w:color="auto"/>
            </w:tcBorders>
          </w:tcPr>
          <w:p w14:paraId="4D340555"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single" w:sz="2" w:space="0" w:color="auto"/>
              <w:left w:val="single" w:sz="2" w:space="0" w:color="auto"/>
              <w:bottom w:val="nil"/>
              <w:right w:val="single" w:sz="2" w:space="0" w:color="auto"/>
            </w:tcBorders>
          </w:tcPr>
          <w:p w14:paraId="5FBD6E29"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single" w:sz="2" w:space="0" w:color="auto"/>
              <w:left w:val="single" w:sz="2" w:space="0" w:color="auto"/>
              <w:bottom w:val="nil"/>
              <w:right w:val="single" w:sz="2" w:space="0" w:color="auto"/>
            </w:tcBorders>
          </w:tcPr>
          <w:p w14:paraId="01380466"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single" w:sz="2" w:space="0" w:color="auto"/>
              <w:left w:val="single" w:sz="2" w:space="0" w:color="auto"/>
              <w:bottom w:val="nil"/>
              <w:right w:val="single" w:sz="2" w:space="0" w:color="auto"/>
            </w:tcBorders>
          </w:tcPr>
          <w:p w14:paraId="5D0D66F0" w14:textId="77777777" w:rsidR="00B8499F" w:rsidRPr="00C453FE" w:rsidRDefault="00B8499F" w:rsidP="00B8499F">
            <w:pPr>
              <w:autoSpaceDE w:val="0"/>
              <w:autoSpaceDN w:val="0"/>
              <w:adjustRightInd w:val="0"/>
              <w:jc w:val="right"/>
              <w:rPr>
                <w:sz w:val="20"/>
                <w:szCs w:val="20"/>
              </w:rPr>
            </w:pPr>
          </w:p>
        </w:tc>
        <w:tc>
          <w:tcPr>
            <w:tcW w:w="447" w:type="dxa"/>
            <w:gridSpan w:val="3"/>
          </w:tcPr>
          <w:p w14:paraId="6632F3A2" w14:textId="77777777" w:rsidR="00B8499F" w:rsidRPr="00C453FE" w:rsidRDefault="00B8499F" w:rsidP="00B8499F">
            <w:pPr>
              <w:autoSpaceDE w:val="0"/>
              <w:autoSpaceDN w:val="0"/>
              <w:adjustRightInd w:val="0"/>
              <w:jc w:val="right"/>
              <w:rPr>
                <w:sz w:val="20"/>
                <w:szCs w:val="20"/>
              </w:rPr>
            </w:pPr>
          </w:p>
        </w:tc>
      </w:tr>
      <w:tr w:rsidR="00B8499F" w:rsidRPr="00C453FE" w14:paraId="06EC523D" w14:textId="77777777" w:rsidTr="00F11C1F">
        <w:trPr>
          <w:gridAfter w:val="1"/>
          <w:wAfter w:w="9" w:type="dxa"/>
          <w:trHeight w:val="334"/>
        </w:trPr>
        <w:tc>
          <w:tcPr>
            <w:tcW w:w="237" w:type="dxa"/>
            <w:tcBorders>
              <w:top w:val="single" w:sz="2" w:space="0" w:color="auto"/>
              <w:left w:val="single" w:sz="2" w:space="0" w:color="auto"/>
              <w:bottom w:val="single" w:sz="2" w:space="0" w:color="auto"/>
              <w:right w:val="nil"/>
            </w:tcBorders>
          </w:tcPr>
          <w:p w14:paraId="23026084" w14:textId="77777777" w:rsidR="00B8499F" w:rsidRPr="00C453FE" w:rsidRDefault="00B8499F" w:rsidP="00B8499F">
            <w:pPr>
              <w:autoSpaceDE w:val="0"/>
              <w:autoSpaceDN w:val="0"/>
              <w:adjustRightInd w:val="0"/>
              <w:jc w:val="right"/>
              <w:rPr>
                <w:sz w:val="20"/>
                <w:szCs w:val="20"/>
              </w:rPr>
            </w:pPr>
          </w:p>
        </w:tc>
        <w:tc>
          <w:tcPr>
            <w:tcW w:w="236" w:type="dxa"/>
            <w:tcBorders>
              <w:top w:val="single" w:sz="2" w:space="0" w:color="auto"/>
              <w:left w:val="single" w:sz="2" w:space="0" w:color="auto"/>
              <w:bottom w:val="single" w:sz="2" w:space="0" w:color="auto"/>
              <w:right w:val="nil"/>
            </w:tcBorders>
          </w:tcPr>
          <w:p w14:paraId="2D3D7FC5" w14:textId="77777777" w:rsidR="00B8499F" w:rsidRPr="00C453FE" w:rsidRDefault="00B8499F" w:rsidP="00B8499F">
            <w:pPr>
              <w:autoSpaceDE w:val="0"/>
              <w:autoSpaceDN w:val="0"/>
              <w:adjustRightInd w:val="0"/>
              <w:jc w:val="right"/>
              <w:rPr>
                <w:sz w:val="20"/>
                <w:szCs w:val="20"/>
              </w:rPr>
            </w:pPr>
          </w:p>
        </w:tc>
        <w:tc>
          <w:tcPr>
            <w:tcW w:w="236" w:type="dxa"/>
            <w:tcBorders>
              <w:top w:val="single" w:sz="2" w:space="0" w:color="auto"/>
              <w:left w:val="single" w:sz="2" w:space="0" w:color="auto"/>
              <w:bottom w:val="single" w:sz="2" w:space="0" w:color="auto"/>
              <w:right w:val="single" w:sz="2" w:space="0" w:color="auto"/>
            </w:tcBorders>
          </w:tcPr>
          <w:p w14:paraId="2B5B7DE9" w14:textId="77777777" w:rsidR="00B8499F" w:rsidRPr="00C453FE" w:rsidRDefault="00B8499F" w:rsidP="00B8499F">
            <w:pPr>
              <w:autoSpaceDE w:val="0"/>
              <w:autoSpaceDN w:val="0"/>
              <w:adjustRightInd w:val="0"/>
              <w:jc w:val="right"/>
              <w:rPr>
                <w:sz w:val="20"/>
                <w:szCs w:val="20"/>
              </w:rPr>
            </w:pPr>
          </w:p>
        </w:tc>
        <w:tc>
          <w:tcPr>
            <w:tcW w:w="236" w:type="dxa"/>
            <w:tcBorders>
              <w:top w:val="single" w:sz="2" w:space="0" w:color="auto"/>
              <w:left w:val="nil"/>
              <w:bottom w:val="single" w:sz="2" w:space="0" w:color="auto"/>
              <w:right w:val="single" w:sz="2" w:space="0" w:color="auto"/>
            </w:tcBorders>
          </w:tcPr>
          <w:p w14:paraId="6FFA2936" w14:textId="77777777" w:rsidR="00B8499F" w:rsidRPr="00C453FE" w:rsidRDefault="00B8499F" w:rsidP="00B8499F">
            <w:pPr>
              <w:autoSpaceDE w:val="0"/>
              <w:autoSpaceDN w:val="0"/>
              <w:adjustRightInd w:val="0"/>
              <w:jc w:val="right"/>
              <w:rPr>
                <w:sz w:val="20"/>
                <w:szCs w:val="20"/>
              </w:rPr>
            </w:pPr>
          </w:p>
        </w:tc>
        <w:tc>
          <w:tcPr>
            <w:tcW w:w="236" w:type="dxa"/>
            <w:tcBorders>
              <w:top w:val="single" w:sz="2" w:space="0" w:color="auto"/>
              <w:left w:val="nil"/>
              <w:bottom w:val="single" w:sz="2" w:space="0" w:color="auto"/>
              <w:right w:val="nil"/>
            </w:tcBorders>
          </w:tcPr>
          <w:p w14:paraId="6B0BE717" w14:textId="77777777" w:rsidR="00B8499F" w:rsidRPr="00C453FE" w:rsidRDefault="00B8499F" w:rsidP="00B8499F">
            <w:pPr>
              <w:autoSpaceDE w:val="0"/>
              <w:autoSpaceDN w:val="0"/>
              <w:adjustRightInd w:val="0"/>
              <w:jc w:val="right"/>
              <w:rPr>
                <w:sz w:val="20"/>
                <w:szCs w:val="20"/>
              </w:rPr>
            </w:pPr>
          </w:p>
        </w:tc>
        <w:tc>
          <w:tcPr>
            <w:tcW w:w="360" w:type="dxa"/>
            <w:tcBorders>
              <w:top w:val="single" w:sz="2" w:space="0" w:color="auto"/>
              <w:left w:val="single" w:sz="2" w:space="0" w:color="auto"/>
              <w:bottom w:val="single" w:sz="2" w:space="0" w:color="auto"/>
              <w:right w:val="single" w:sz="2" w:space="0" w:color="auto"/>
            </w:tcBorders>
          </w:tcPr>
          <w:p w14:paraId="42AD3B8A" w14:textId="77777777" w:rsidR="00B8499F" w:rsidRPr="00C453FE" w:rsidRDefault="00B8499F" w:rsidP="00B8499F">
            <w:pPr>
              <w:autoSpaceDE w:val="0"/>
              <w:autoSpaceDN w:val="0"/>
              <w:adjustRightInd w:val="0"/>
              <w:jc w:val="center"/>
              <w:rPr>
                <w:sz w:val="20"/>
                <w:szCs w:val="20"/>
              </w:rPr>
            </w:pPr>
          </w:p>
        </w:tc>
        <w:tc>
          <w:tcPr>
            <w:tcW w:w="3167" w:type="dxa"/>
            <w:tcBorders>
              <w:top w:val="single" w:sz="2" w:space="0" w:color="auto"/>
              <w:left w:val="nil"/>
              <w:bottom w:val="single" w:sz="2" w:space="0" w:color="auto"/>
              <w:right w:val="nil"/>
            </w:tcBorders>
            <w:hideMark/>
          </w:tcPr>
          <w:p w14:paraId="0AD2036A" w14:textId="77777777" w:rsidR="00B8499F" w:rsidRPr="00C453FE" w:rsidRDefault="00B8499F" w:rsidP="00B8499F">
            <w:pPr>
              <w:autoSpaceDE w:val="0"/>
              <w:autoSpaceDN w:val="0"/>
              <w:adjustRightInd w:val="0"/>
              <w:rPr>
                <w:b/>
                <w:bCs/>
                <w:sz w:val="20"/>
                <w:szCs w:val="20"/>
              </w:rPr>
            </w:pPr>
            <w:r w:rsidRPr="00C453FE">
              <w:rPr>
                <w:b/>
                <w:bCs/>
                <w:sz w:val="20"/>
                <w:szCs w:val="20"/>
              </w:rPr>
              <w:t xml:space="preserve">IŠ VISO </w:t>
            </w:r>
          </w:p>
        </w:tc>
        <w:tc>
          <w:tcPr>
            <w:tcW w:w="476" w:type="dxa"/>
            <w:tcBorders>
              <w:top w:val="single" w:sz="2" w:space="0" w:color="auto"/>
              <w:left w:val="single" w:sz="2" w:space="0" w:color="auto"/>
              <w:bottom w:val="single" w:sz="2" w:space="0" w:color="auto"/>
              <w:right w:val="single" w:sz="2" w:space="0" w:color="auto"/>
            </w:tcBorders>
            <w:hideMark/>
          </w:tcPr>
          <w:p w14:paraId="35D9AAA9" w14:textId="1F3E3196" w:rsidR="00B8499F" w:rsidRPr="00C453FE" w:rsidRDefault="00B8499F" w:rsidP="00B8499F">
            <w:pPr>
              <w:autoSpaceDE w:val="0"/>
              <w:autoSpaceDN w:val="0"/>
              <w:adjustRightInd w:val="0"/>
              <w:jc w:val="center"/>
              <w:rPr>
                <w:sz w:val="16"/>
                <w:szCs w:val="16"/>
              </w:rPr>
            </w:pPr>
            <w:r w:rsidRPr="00C453FE">
              <w:rPr>
                <w:sz w:val="16"/>
                <w:szCs w:val="16"/>
              </w:rPr>
              <w:t>33</w:t>
            </w:r>
            <w:r w:rsidR="00CF1C6A" w:rsidRPr="00C453FE">
              <w:rPr>
                <w:sz w:val="16"/>
                <w:szCs w:val="16"/>
              </w:rPr>
              <w:t>6</w:t>
            </w:r>
          </w:p>
        </w:tc>
        <w:tc>
          <w:tcPr>
            <w:tcW w:w="906" w:type="dxa"/>
            <w:gridSpan w:val="4"/>
            <w:tcBorders>
              <w:top w:val="single" w:sz="2" w:space="0" w:color="auto"/>
              <w:left w:val="nil"/>
              <w:bottom w:val="single" w:sz="2" w:space="0" w:color="auto"/>
              <w:right w:val="single" w:sz="2" w:space="0" w:color="auto"/>
            </w:tcBorders>
            <w:shd w:val="solid" w:color="CCFFFF" w:fill="auto"/>
          </w:tcPr>
          <w:p w14:paraId="7A74F539" w14:textId="77777777" w:rsidR="00B8499F" w:rsidRPr="00C453FE" w:rsidRDefault="00B8499F" w:rsidP="00B8499F">
            <w:pPr>
              <w:autoSpaceDE w:val="0"/>
              <w:autoSpaceDN w:val="0"/>
              <w:adjustRightInd w:val="0"/>
              <w:jc w:val="right"/>
              <w:rPr>
                <w:sz w:val="20"/>
                <w:szCs w:val="20"/>
              </w:rPr>
            </w:pPr>
          </w:p>
        </w:tc>
        <w:tc>
          <w:tcPr>
            <w:tcW w:w="1174" w:type="dxa"/>
            <w:gridSpan w:val="2"/>
            <w:tcBorders>
              <w:top w:val="single" w:sz="2" w:space="0" w:color="auto"/>
              <w:left w:val="nil"/>
              <w:bottom w:val="single" w:sz="2" w:space="0" w:color="auto"/>
              <w:right w:val="single" w:sz="2" w:space="0" w:color="auto"/>
            </w:tcBorders>
            <w:shd w:val="solid" w:color="CCFFFF" w:fill="auto"/>
          </w:tcPr>
          <w:p w14:paraId="73F0981F" w14:textId="77777777" w:rsidR="00B8499F" w:rsidRPr="00C453FE" w:rsidRDefault="00B8499F" w:rsidP="00B8499F">
            <w:pPr>
              <w:autoSpaceDE w:val="0"/>
              <w:autoSpaceDN w:val="0"/>
              <w:adjustRightInd w:val="0"/>
              <w:jc w:val="right"/>
              <w:rPr>
                <w:sz w:val="20"/>
                <w:szCs w:val="20"/>
              </w:rPr>
            </w:pPr>
          </w:p>
        </w:tc>
        <w:tc>
          <w:tcPr>
            <w:tcW w:w="1244" w:type="dxa"/>
            <w:gridSpan w:val="2"/>
            <w:tcBorders>
              <w:top w:val="single" w:sz="2" w:space="0" w:color="auto"/>
              <w:left w:val="nil"/>
              <w:bottom w:val="single" w:sz="2" w:space="0" w:color="auto"/>
              <w:right w:val="single" w:sz="2" w:space="0" w:color="auto"/>
            </w:tcBorders>
            <w:shd w:val="solid" w:color="CCFFFF" w:fill="auto"/>
          </w:tcPr>
          <w:p w14:paraId="7008C662" w14:textId="77777777" w:rsidR="00B8499F" w:rsidRPr="00C453FE" w:rsidRDefault="00B8499F" w:rsidP="00B8499F">
            <w:pPr>
              <w:autoSpaceDE w:val="0"/>
              <w:autoSpaceDN w:val="0"/>
              <w:adjustRightInd w:val="0"/>
              <w:jc w:val="right"/>
              <w:rPr>
                <w:sz w:val="20"/>
                <w:szCs w:val="20"/>
              </w:rPr>
            </w:pPr>
          </w:p>
        </w:tc>
        <w:tc>
          <w:tcPr>
            <w:tcW w:w="1018" w:type="dxa"/>
            <w:gridSpan w:val="2"/>
            <w:tcBorders>
              <w:top w:val="single" w:sz="2" w:space="0" w:color="auto"/>
              <w:left w:val="nil"/>
              <w:bottom w:val="single" w:sz="2" w:space="0" w:color="auto"/>
              <w:right w:val="single" w:sz="2" w:space="0" w:color="auto"/>
            </w:tcBorders>
            <w:shd w:val="solid" w:color="CCFFFF" w:fill="auto"/>
          </w:tcPr>
          <w:p w14:paraId="1BAF97D0" w14:textId="77777777" w:rsidR="00B8499F" w:rsidRPr="00C453FE" w:rsidRDefault="00B8499F" w:rsidP="00B8499F">
            <w:pPr>
              <w:autoSpaceDE w:val="0"/>
              <w:autoSpaceDN w:val="0"/>
              <w:adjustRightInd w:val="0"/>
              <w:jc w:val="right"/>
              <w:rPr>
                <w:sz w:val="20"/>
                <w:szCs w:val="20"/>
              </w:rPr>
            </w:pPr>
          </w:p>
        </w:tc>
        <w:tc>
          <w:tcPr>
            <w:tcW w:w="447" w:type="dxa"/>
            <w:gridSpan w:val="3"/>
          </w:tcPr>
          <w:p w14:paraId="3A5FC3EE" w14:textId="77777777" w:rsidR="00B8499F" w:rsidRPr="00C453FE" w:rsidRDefault="00B8499F" w:rsidP="00B8499F">
            <w:pPr>
              <w:autoSpaceDE w:val="0"/>
              <w:autoSpaceDN w:val="0"/>
              <w:adjustRightInd w:val="0"/>
              <w:jc w:val="right"/>
              <w:rPr>
                <w:sz w:val="20"/>
                <w:szCs w:val="20"/>
              </w:rPr>
            </w:pPr>
          </w:p>
        </w:tc>
      </w:tr>
      <w:tr w:rsidR="00766EA0" w:rsidRPr="00C453FE" w14:paraId="67EC8AF0" w14:textId="77777777" w:rsidTr="00F11C1F">
        <w:trPr>
          <w:gridAfter w:val="1"/>
          <w:wAfter w:w="9" w:type="dxa"/>
          <w:trHeight w:val="334"/>
        </w:trPr>
        <w:tc>
          <w:tcPr>
            <w:tcW w:w="237" w:type="dxa"/>
          </w:tcPr>
          <w:p w14:paraId="331B9A4B" w14:textId="77777777" w:rsidR="00FC748B" w:rsidRPr="00C453FE" w:rsidRDefault="00FC748B" w:rsidP="00FC748B">
            <w:pPr>
              <w:autoSpaceDE w:val="0"/>
              <w:autoSpaceDN w:val="0"/>
              <w:adjustRightInd w:val="0"/>
              <w:jc w:val="right"/>
              <w:rPr>
                <w:sz w:val="20"/>
                <w:szCs w:val="20"/>
              </w:rPr>
            </w:pPr>
          </w:p>
        </w:tc>
        <w:tc>
          <w:tcPr>
            <w:tcW w:w="236" w:type="dxa"/>
          </w:tcPr>
          <w:p w14:paraId="44FB0890" w14:textId="77777777" w:rsidR="00FC748B" w:rsidRPr="00C453FE" w:rsidRDefault="00FC748B" w:rsidP="00FC748B">
            <w:pPr>
              <w:autoSpaceDE w:val="0"/>
              <w:autoSpaceDN w:val="0"/>
              <w:adjustRightInd w:val="0"/>
              <w:jc w:val="right"/>
              <w:rPr>
                <w:sz w:val="20"/>
                <w:szCs w:val="20"/>
              </w:rPr>
            </w:pPr>
          </w:p>
        </w:tc>
        <w:tc>
          <w:tcPr>
            <w:tcW w:w="236" w:type="dxa"/>
          </w:tcPr>
          <w:p w14:paraId="6D844391" w14:textId="77777777" w:rsidR="00FC748B" w:rsidRPr="00C453FE" w:rsidRDefault="00FC748B" w:rsidP="00FC748B">
            <w:pPr>
              <w:autoSpaceDE w:val="0"/>
              <w:autoSpaceDN w:val="0"/>
              <w:adjustRightInd w:val="0"/>
              <w:jc w:val="right"/>
              <w:rPr>
                <w:sz w:val="20"/>
                <w:szCs w:val="20"/>
              </w:rPr>
            </w:pPr>
          </w:p>
        </w:tc>
        <w:tc>
          <w:tcPr>
            <w:tcW w:w="236" w:type="dxa"/>
          </w:tcPr>
          <w:p w14:paraId="062107EB" w14:textId="77777777" w:rsidR="00FC748B" w:rsidRPr="00C453FE" w:rsidRDefault="00FC748B" w:rsidP="00FC748B">
            <w:pPr>
              <w:autoSpaceDE w:val="0"/>
              <w:autoSpaceDN w:val="0"/>
              <w:adjustRightInd w:val="0"/>
              <w:jc w:val="right"/>
              <w:rPr>
                <w:sz w:val="20"/>
                <w:szCs w:val="20"/>
              </w:rPr>
            </w:pPr>
          </w:p>
        </w:tc>
        <w:tc>
          <w:tcPr>
            <w:tcW w:w="236" w:type="dxa"/>
          </w:tcPr>
          <w:p w14:paraId="3C3967C3" w14:textId="77777777" w:rsidR="00FC748B" w:rsidRPr="00C453FE" w:rsidRDefault="00FC748B" w:rsidP="00FC748B">
            <w:pPr>
              <w:autoSpaceDE w:val="0"/>
              <w:autoSpaceDN w:val="0"/>
              <w:adjustRightInd w:val="0"/>
              <w:jc w:val="right"/>
              <w:rPr>
                <w:sz w:val="20"/>
                <w:szCs w:val="20"/>
              </w:rPr>
            </w:pPr>
          </w:p>
        </w:tc>
        <w:tc>
          <w:tcPr>
            <w:tcW w:w="360" w:type="dxa"/>
          </w:tcPr>
          <w:p w14:paraId="014E6FD2" w14:textId="77777777" w:rsidR="00FC748B" w:rsidRPr="00C453FE" w:rsidRDefault="00FC748B" w:rsidP="00FC748B">
            <w:pPr>
              <w:autoSpaceDE w:val="0"/>
              <w:autoSpaceDN w:val="0"/>
              <w:adjustRightInd w:val="0"/>
              <w:jc w:val="center"/>
              <w:rPr>
                <w:sz w:val="20"/>
                <w:szCs w:val="20"/>
              </w:rPr>
            </w:pPr>
          </w:p>
        </w:tc>
        <w:tc>
          <w:tcPr>
            <w:tcW w:w="3167" w:type="dxa"/>
          </w:tcPr>
          <w:p w14:paraId="392485CF" w14:textId="77777777" w:rsidR="00FC748B" w:rsidRPr="00C453FE" w:rsidRDefault="00FC748B" w:rsidP="00FC748B">
            <w:pPr>
              <w:autoSpaceDE w:val="0"/>
              <w:autoSpaceDN w:val="0"/>
              <w:adjustRightInd w:val="0"/>
              <w:jc w:val="right"/>
              <w:rPr>
                <w:b/>
                <w:bCs/>
                <w:sz w:val="20"/>
                <w:szCs w:val="20"/>
              </w:rPr>
            </w:pPr>
          </w:p>
        </w:tc>
        <w:tc>
          <w:tcPr>
            <w:tcW w:w="476" w:type="dxa"/>
          </w:tcPr>
          <w:p w14:paraId="492E2AB8" w14:textId="77777777" w:rsidR="00FC748B" w:rsidRPr="00C453FE" w:rsidRDefault="00FC748B" w:rsidP="00FC748B">
            <w:pPr>
              <w:autoSpaceDE w:val="0"/>
              <w:autoSpaceDN w:val="0"/>
              <w:adjustRightInd w:val="0"/>
              <w:jc w:val="center"/>
              <w:rPr>
                <w:sz w:val="16"/>
                <w:szCs w:val="16"/>
              </w:rPr>
            </w:pPr>
          </w:p>
        </w:tc>
        <w:tc>
          <w:tcPr>
            <w:tcW w:w="906" w:type="dxa"/>
            <w:gridSpan w:val="4"/>
            <w:tcBorders>
              <w:top w:val="single" w:sz="2" w:space="0" w:color="auto"/>
              <w:left w:val="nil"/>
              <w:bottom w:val="nil"/>
              <w:right w:val="nil"/>
            </w:tcBorders>
          </w:tcPr>
          <w:p w14:paraId="0B29B5F4" w14:textId="77777777" w:rsidR="00FC748B" w:rsidRPr="00C453FE" w:rsidRDefault="00FC748B" w:rsidP="00FC748B">
            <w:pPr>
              <w:autoSpaceDE w:val="0"/>
              <w:autoSpaceDN w:val="0"/>
              <w:adjustRightInd w:val="0"/>
              <w:jc w:val="right"/>
              <w:rPr>
                <w:sz w:val="20"/>
                <w:szCs w:val="20"/>
              </w:rPr>
            </w:pPr>
          </w:p>
        </w:tc>
        <w:tc>
          <w:tcPr>
            <w:tcW w:w="1174" w:type="dxa"/>
            <w:gridSpan w:val="2"/>
          </w:tcPr>
          <w:p w14:paraId="5A3614B3" w14:textId="77777777" w:rsidR="00FC748B" w:rsidRPr="00C453FE" w:rsidRDefault="00FC748B" w:rsidP="00FC748B">
            <w:pPr>
              <w:autoSpaceDE w:val="0"/>
              <w:autoSpaceDN w:val="0"/>
              <w:adjustRightInd w:val="0"/>
              <w:jc w:val="right"/>
              <w:rPr>
                <w:sz w:val="20"/>
                <w:szCs w:val="20"/>
              </w:rPr>
            </w:pPr>
          </w:p>
        </w:tc>
        <w:tc>
          <w:tcPr>
            <w:tcW w:w="1244" w:type="dxa"/>
            <w:gridSpan w:val="2"/>
          </w:tcPr>
          <w:p w14:paraId="67C506AB" w14:textId="77777777" w:rsidR="00FC748B" w:rsidRPr="00C453FE" w:rsidRDefault="00FC748B" w:rsidP="00FC748B">
            <w:pPr>
              <w:autoSpaceDE w:val="0"/>
              <w:autoSpaceDN w:val="0"/>
              <w:adjustRightInd w:val="0"/>
              <w:jc w:val="right"/>
              <w:rPr>
                <w:sz w:val="20"/>
                <w:szCs w:val="20"/>
              </w:rPr>
            </w:pPr>
          </w:p>
        </w:tc>
        <w:tc>
          <w:tcPr>
            <w:tcW w:w="1018" w:type="dxa"/>
            <w:gridSpan w:val="2"/>
          </w:tcPr>
          <w:p w14:paraId="0C9DC0B1" w14:textId="77777777" w:rsidR="00FC748B" w:rsidRPr="00C453FE" w:rsidRDefault="00FC748B" w:rsidP="00FC748B">
            <w:pPr>
              <w:autoSpaceDE w:val="0"/>
              <w:autoSpaceDN w:val="0"/>
              <w:adjustRightInd w:val="0"/>
              <w:jc w:val="right"/>
              <w:rPr>
                <w:sz w:val="20"/>
                <w:szCs w:val="20"/>
              </w:rPr>
            </w:pPr>
          </w:p>
        </w:tc>
        <w:tc>
          <w:tcPr>
            <w:tcW w:w="447" w:type="dxa"/>
            <w:gridSpan w:val="3"/>
          </w:tcPr>
          <w:p w14:paraId="1AF5EF5D" w14:textId="77777777" w:rsidR="00FC748B" w:rsidRPr="00C453FE" w:rsidRDefault="00FC748B" w:rsidP="00FC748B">
            <w:pPr>
              <w:autoSpaceDE w:val="0"/>
              <w:autoSpaceDN w:val="0"/>
              <w:adjustRightInd w:val="0"/>
              <w:jc w:val="right"/>
              <w:rPr>
                <w:sz w:val="20"/>
                <w:szCs w:val="20"/>
              </w:rPr>
            </w:pPr>
          </w:p>
        </w:tc>
      </w:tr>
      <w:tr w:rsidR="00766EA0" w:rsidRPr="00C453FE" w14:paraId="27A88BB6" w14:textId="77777777" w:rsidTr="00F11C1F">
        <w:trPr>
          <w:gridAfter w:val="1"/>
          <w:wAfter w:w="9" w:type="dxa"/>
          <w:trHeight w:val="334"/>
        </w:trPr>
        <w:tc>
          <w:tcPr>
            <w:tcW w:w="237" w:type="dxa"/>
          </w:tcPr>
          <w:p w14:paraId="789B1651" w14:textId="77777777" w:rsidR="00FC748B" w:rsidRPr="00C453FE" w:rsidRDefault="00FC748B" w:rsidP="00FC748B">
            <w:pPr>
              <w:autoSpaceDE w:val="0"/>
              <w:autoSpaceDN w:val="0"/>
              <w:adjustRightInd w:val="0"/>
              <w:jc w:val="right"/>
              <w:rPr>
                <w:sz w:val="20"/>
                <w:szCs w:val="20"/>
              </w:rPr>
            </w:pPr>
          </w:p>
        </w:tc>
        <w:tc>
          <w:tcPr>
            <w:tcW w:w="236" w:type="dxa"/>
          </w:tcPr>
          <w:p w14:paraId="70B4084D" w14:textId="77777777" w:rsidR="00FC748B" w:rsidRPr="00C453FE" w:rsidRDefault="00FC748B" w:rsidP="00FC748B">
            <w:pPr>
              <w:autoSpaceDE w:val="0"/>
              <w:autoSpaceDN w:val="0"/>
              <w:adjustRightInd w:val="0"/>
              <w:jc w:val="right"/>
              <w:rPr>
                <w:sz w:val="20"/>
                <w:szCs w:val="20"/>
              </w:rPr>
            </w:pPr>
          </w:p>
        </w:tc>
        <w:tc>
          <w:tcPr>
            <w:tcW w:w="236" w:type="dxa"/>
          </w:tcPr>
          <w:p w14:paraId="45AF5AF2" w14:textId="77777777" w:rsidR="00FC748B" w:rsidRPr="00C453FE" w:rsidRDefault="00FC748B" w:rsidP="00FC748B">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7340E22F" w14:textId="77777777" w:rsidR="00FC748B" w:rsidRPr="00C453FE" w:rsidRDefault="00FC748B" w:rsidP="00FC748B">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1B3210F9" w14:textId="77777777" w:rsidR="00FC748B" w:rsidRPr="00C453FE" w:rsidRDefault="00FC748B" w:rsidP="00FC748B">
            <w:pPr>
              <w:autoSpaceDE w:val="0"/>
              <w:autoSpaceDN w:val="0"/>
              <w:adjustRightInd w:val="0"/>
              <w:jc w:val="right"/>
              <w:rPr>
                <w:sz w:val="20"/>
                <w:szCs w:val="20"/>
              </w:rPr>
            </w:pPr>
          </w:p>
        </w:tc>
        <w:tc>
          <w:tcPr>
            <w:tcW w:w="360" w:type="dxa"/>
            <w:tcBorders>
              <w:top w:val="nil"/>
              <w:left w:val="nil"/>
              <w:bottom w:val="single" w:sz="2" w:space="0" w:color="auto"/>
              <w:right w:val="nil"/>
            </w:tcBorders>
          </w:tcPr>
          <w:p w14:paraId="6AC1E983" w14:textId="77777777" w:rsidR="00FC748B" w:rsidRPr="00C453FE" w:rsidRDefault="00FC748B" w:rsidP="00FC748B">
            <w:pPr>
              <w:autoSpaceDE w:val="0"/>
              <w:autoSpaceDN w:val="0"/>
              <w:adjustRightInd w:val="0"/>
              <w:jc w:val="center"/>
              <w:rPr>
                <w:sz w:val="20"/>
                <w:szCs w:val="20"/>
              </w:rPr>
            </w:pPr>
          </w:p>
        </w:tc>
        <w:tc>
          <w:tcPr>
            <w:tcW w:w="3167" w:type="dxa"/>
            <w:tcBorders>
              <w:top w:val="nil"/>
              <w:left w:val="nil"/>
              <w:bottom w:val="single" w:sz="2" w:space="0" w:color="auto"/>
              <w:right w:val="nil"/>
            </w:tcBorders>
          </w:tcPr>
          <w:p w14:paraId="2C282440" w14:textId="77777777" w:rsidR="00FC748B" w:rsidRPr="00C453FE" w:rsidRDefault="00FC748B" w:rsidP="00FC748B">
            <w:pPr>
              <w:autoSpaceDE w:val="0"/>
              <w:autoSpaceDN w:val="0"/>
              <w:adjustRightInd w:val="0"/>
              <w:jc w:val="right"/>
              <w:rPr>
                <w:b/>
                <w:bCs/>
                <w:sz w:val="20"/>
                <w:szCs w:val="20"/>
              </w:rPr>
            </w:pPr>
          </w:p>
        </w:tc>
        <w:tc>
          <w:tcPr>
            <w:tcW w:w="476" w:type="dxa"/>
          </w:tcPr>
          <w:p w14:paraId="1B03870A" w14:textId="77777777" w:rsidR="00FC748B" w:rsidRPr="00C453FE" w:rsidRDefault="00FC748B" w:rsidP="00FC748B">
            <w:pPr>
              <w:autoSpaceDE w:val="0"/>
              <w:autoSpaceDN w:val="0"/>
              <w:adjustRightInd w:val="0"/>
              <w:jc w:val="center"/>
              <w:rPr>
                <w:sz w:val="16"/>
                <w:szCs w:val="16"/>
              </w:rPr>
            </w:pPr>
          </w:p>
        </w:tc>
        <w:tc>
          <w:tcPr>
            <w:tcW w:w="906" w:type="dxa"/>
            <w:gridSpan w:val="4"/>
            <w:tcBorders>
              <w:top w:val="nil"/>
              <w:left w:val="nil"/>
              <w:bottom w:val="single" w:sz="2" w:space="0" w:color="auto"/>
              <w:right w:val="nil"/>
            </w:tcBorders>
          </w:tcPr>
          <w:p w14:paraId="716051AA" w14:textId="77777777" w:rsidR="00FC748B" w:rsidRPr="00C453FE" w:rsidRDefault="00FC748B" w:rsidP="00FC748B">
            <w:pPr>
              <w:autoSpaceDE w:val="0"/>
              <w:autoSpaceDN w:val="0"/>
              <w:adjustRightInd w:val="0"/>
              <w:jc w:val="right"/>
              <w:rPr>
                <w:sz w:val="20"/>
                <w:szCs w:val="20"/>
              </w:rPr>
            </w:pPr>
          </w:p>
        </w:tc>
        <w:tc>
          <w:tcPr>
            <w:tcW w:w="1174" w:type="dxa"/>
            <w:gridSpan w:val="2"/>
          </w:tcPr>
          <w:p w14:paraId="1729C818" w14:textId="77777777" w:rsidR="00FC748B" w:rsidRPr="00C453FE" w:rsidRDefault="00FC748B" w:rsidP="00FC748B">
            <w:pPr>
              <w:autoSpaceDE w:val="0"/>
              <w:autoSpaceDN w:val="0"/>
              <w:adjustRightInd w:val="0"/>
              <w:jc w:val="right"/>
              <w:rPr>
                <w:sz w:val="20"/>
                <w:szCs w:val="20"/>
              </w:rPr>
            </w:pPr>
          </w:p>
        </w:tc>
        <w:tc>
          <w:tcPr>
            <w:tcW w:w="1244" w:type="dxa"/>
            <w:gridSpan w:val="2"/>
            <w:tcBorders>
              <w:top w:val="nil"/>
              <w:left w:val="nil"/>
              <w:bottom w:val="single" w:sz="2" w:space="0" w:color="auto"/>
              <w:right w:val="nil"/>
            </w:tcBorders>
          </w:tcPr>
          <w:p w14:paraId="38EDF266" w14:textId="77777777" w:rsidR="00FC748B" w:rsidRPr="00C453FE" w:rsidRDefault="00FC748B" w:rsidP="00FC748B">
            <w:pPr>
              <w:autoSpaceDE w:val="0"/>
              <w:autoSpaceDN w:val="0"/>
              <w:adjustRightInd w:val="0"/>
              <w:jc w:val="right"/>
              <w:rPr>
                <w:sz w:val="20"/>
                <w:szCs w:val="20"/>
              </w:rPr>
            </w:pPr>
          </w:p>
        </w:tc>
        <w:tc>
          <w:tcPr>
            <w:tcW w:w="1018" w:type="dxa"/>
            <w:gridSpan w:val="2"/>
            <w:tcBorders>
              <w:top w:val="nil"/>
              <w:left w:val="nil"/>
              <w:bottom w:val="single" w:sz="2" w:space="0" w:color="auto"/>
              <w:right w:val="nil"/>
            </w:tcBorders>
          </w:tcPr>
          <w:p w14:paraId="1B78F6F1" w14:textId="77777777" w:rsidR="00FC748B" w:rsidRPr="00C453FE" w:rsidRDefault="00FC748B" w:rsidP="00FC748B">
            <w:pPr>
              <w:autoSpaceDE w:val="0"/>
              <w:autoSpaceDN w:val="0"/>
              <w:adjustRightInd w:val="0"/>
              <w:jc w:val="right"/>
              <w:rPr>
                <w:sz w:val="20"/>
                <w:szCs w:val="20"/>
              </w:rPr>
            </w:pPr>
          </w:p>
        </w:tc>
        <w:tc>
          <w:tcPr>
            <w:tcW w:w="447" w:type="dxa"/>
            <w:gridSpan w:val="3"/>
          </w:tcPr>
          <w:p w14:paraId="0AA644C2" w14:textId="77777777" w:rsidR="00FC748B" w:rsidRPr="00C453FE" w:rsidRDefault="00FC748B" w:rsidP="00FC748B">
            <w:pPr>
              <w:autoSpaceDE w:val="0"/>
              <w:autoSpaceDN w:val="0"/>
              <w:adjustRightInd w:val="0"/>
              <w:jc w:val="right"/>
              <w:rPr>
                <w:sz w:val="20"/>
                <w:szCs w:val="20"/>
              </w:rPr>
            </w:pPr>
          </w:p>
        </w:tc>
      </w:tr>
      <w:tr w:rsidR="00766EA0" w:rsidRPr="00C453FE" w14:paraId="4EC30D7D" w14:textId="77777777" w:rsidTr="00F11C1F">
        <w:trPr>
          <w:trHeight w:val="334"/>
        </w:trPr>
        <w:tc>
          <w:tcPr>
            <w:tcW w:w="237" w:type="dxa"/>
          </w:tcPr>
          <w:p w14:paraId="080498AA" w14:textId="77777777" w:rsidR="00FC748B" w:rsidRPr="00C453FE" w:rsidRDefault="00FC748B" w:rsidP="00FC748B">
            <w:pPr>
              <w:autoSpaceDE w:val="0"/>
              <w:autoSpaceDN w:val="0"/>
              <w:adjustRightInd w:val="0"/>
              <w:jc w:val="right"/>
              <w:rPr>
                <w:sz w:val="20"/>
                <w:szCs w:val="20"/>
              </w:rPr>
            </w:pPr>
          </w:p>
        </w:tc>
        <w:tc>
          <w:tcPr>
            <w:tcW w:w="236" w:type="dxa"/>
          </w:tcPr>
          <w:p w14:paraId="3361798A" w14:textId="77777777" w:rsidR="00FC748B" w:rsidRPr="00C453FE" w:rsidRDefault="00FC748B" w:rsidP="00FC748B">
            <w:pPr>
              <w:autoSpaceDE w:val="0"/>
              <w:autoSpaceDN w:val="0"/>
              <w:adjustRightInd w:val="0"/>
              <w:jc w:val="right"/>
              <w:rPr>
                <w:sz w:val="20"/>
                <w:szCs w:val="20"/>
              </w:rPr>
            </w:pPr>
          </w:p>
        </w:tc>
        <w:tc>
          <w:tcPr>
            <w:tcW w:w="236" w:type="dxa"/>
          </w:tcPr>
          <w:p w14:paraId="3D807D6C" w14:textId="77777777" w:rsidR="00FC748B" w:rsidRPr="00C453FE" w:rsidRDefault="00FC748B" w:rsidP="00FC748B">
            <w:pPr>
              <w:autoSpaceDE w:val="0"/>
              <w:autoSpaceDN w:val="0"/>
              <w:adjustRightInd w:val="0"/>
              <w:jc w:val="right"/>
              <w:rPr>
                <w:sz w:val="20"/>
                <w:szCs w:val="20"/>
              </w:rPr>
            </w:pPr>
          </w:p>
        </w:tc>
        <w:tc>
          <w:tcPr>
            <w:tcW w:w="4484" w:type="dxa"/>
            <w:gridSpan w:val="6"/>
            <w:hideMark/>
          </w:tcPr>
          <w:p w14:paraId="05586D5B" w14:textId="77777777" w:rsidR="00FC748B" w:rsidRPr="00C453FE" w:rsidRDefault="00FC748B" w:rsidP="00FC748B">
            <w:pPr>
              <w:autoSpaceDE w:val="0"/>
              <w:autoSpaceDN w:val="0"/>
              <w:adjustRightInd w:val="0"/>
              <w:rPr>
                <w:sz w:val="16"/>
                <w:szCs w:val="16"/>
              </w:rPr>
            </w:pPr>
            <w:r w:rsidRPr="00C453FE">
              <w:rPr>
                <w:sz w:val="16"/>
                <w:szCs w:val="16"/>
              </w:rPr>
              <w:t xml:space="preserve">      (įstaigos vadovo ar jo įgalioto asmens pareigų  pavadinimas)</w:t>
            </w:r>
          </w:p>
        </w:tc>
        <w:tc>
          <w:tcPr>
            <w:tcW w:w="906" w:type="dxa"/>
            <w:gridSpan w:val="4"/>
            <w:hideMark/>
          </w:tcPr>
          <w:p w14:paraId="2C67FCB9" w14:textId="77777777" w:rsidR="00FC748B" w:rsidRPr="00C453FE" w:rsidRDefault="00FC748B" w:rsidP="00FC748B">
            <w:pPr>
              <w:autoSpaceDE w:val="0"/>
              <w:autoSpaceDN w:val="0"/>
              <w:adjustRightInd w:val="0"/>
              <w:jc w:val="center"/>
              <w:rPr>
                <w:vertAlign w:val="superscript"/>
              </w:rPr>
            </w:pPr>
            <w:r w:rsidRPr="00C453FE">
              <w:rPr>
                <w:vertAlign w:val="superscript"/>
              </w:rPr>
              <w:t>(parašas)</w:t>
            </w:r>
          </w:p>
        </w:tc>
        <w:tc>
          <w:tcPr>
            <w:tcW w:w="1174" w:type="dxa"/>
            <w:gridSpan w:val="2"/>
          </w:tcPr>
          <w:p w14:paraId="2C5715AE" w14:textId="77777777" w:rsidR="00FC748B" w:rsidRPr="00C453FE" w:rsidRDefault="00FC748B" w:rsidP="00FC748B">
            <w:pPr>
              <w:autoSpaceDE w:val="0"/>
              <w:autoSpaceDN w:val="0"/>
              <w:adjustRightInd w:val="0"/>
              <w:jc w:val="right"/>
              <w:rPr>
                <w:sz w:val="20"/>
                <w:szCs w:val="20"/>
              </w:rPr>
            </w:pPr>
          </w:p>
        </w:tc>
        <w:tc>
          <w:tcPr>
            <w:tcW w:w="2262" w:type="dxa"/>
            <w:gridSpan w:val="4"/>
            <w:hideMark/>
          </w:tcPr>
          <w:p w14:paraId="23E79133" w14:textId="77777777" w:rsidR="00FC748B" w:rsidRPr="00C453FE" w:rsidRDefault="00FC748B" w:rsidP="00FC748B">
            <w:pPr>
              <w:autoSpaceDE w:val="0"/>
              <w:autoSpaceDN w:val="0"/>
              <w:adjustRightInd w:val="0"/>
              <w:jc w:val="center"/>
              <w:rPr>
                <w:vertAlign w:val="superscript"/>
              </w:rPr>
            </w:pPr>
            <w:r w:rsidRPr="00C453FE">
              <w:rPr>
                <w:vertAlign w:val="superscript"/>
              </w:rPr>
              <w:t>(vardas ir pavardė)</w:t>
            </w:r>
          </w:p>
        </w:tc>
        <w:tc>
          <w:tcPr>
            <w:tcW w:w="447" w:type="dxa"/>
            <w:gridSpan w:val="3"/>
          </w:tcPr>
          <w:p w14:paraId="05BA14F7" w14:textId="77777777" w:rsidR="00FC748B" w:rsidRPr="00C453FE" w:rsidRDefault="00FC748B" w:rsidP="00FC748B">
            <w:pPr>
              <w:autoSpaceDE w:val="0"/>
              <w:autoSpaceDN w:val="0"/>
              <w:adjustRightInd w:val="0"/>
              <w:jc w:val="right"/>
              <w:rPr>
                <w:sz w:val="20"/>
                <w:szCs w:val="20"/>
              </w:rPr>
            </w:pPr>
          </w:p>
        </w:tc>
      </w:tr>
      <w:tr w:rsidR="00766EA0" w:rsidRPr="00C453FE" w14:paraId="5B89E969" w14:textId="77777777" w:rsidTr="00F11C1F">
        <w:trPr>
          <w:gridAfter w:val="1"/>
          <w:wAfter w:w="9" w:type="dxa"/>
          <w:trHeight w:val="281"/>
        </w:trPr>
        <w:tc>
          <w:tcPr>
            <w:tcW w:w="237" w:type="dxa"/>
          </w:tcPr>
          <w:p w14:paraId="2BE9525F" w14:textId="77777777" w:rsidR="00FC748B" w:rsidRPr="00C453FE" w:rsidRDefault="00FC748B" w:rsidP="00FC748B">
            <w:pPr>
              <w:autoSpaceDE w:val="0"/>
              <w:autoSpaceDN w:val="0"/>
              <w:adjustRightInd w:val="0"/>
              <w:jc w:val="right"/>
              <w:rPr>
                <w:sz w:val="20"/>
                <w:szCs w:val="20"/>
              </w:rPr>
            </w:pPr>
          </w:p>
        </w:tc>
        <w:tc>
          <w:tcPr>
            <w:tcW w:w="236" w:type="dxa"/>
          </w:tcPr>
          <w:p w14:paraId="3109D7CF" w14:textId="77777777" w:rsidR="00FC748B" w:rsidRPr="00C453FE" w:rsidRDefault="00FC748B" w:rsidP="00FC748B">
            <w:pPr>
              <w:autoSpaceDE w:val="0"/>
              <w:autoSpaceDN w:val="0"/>
              <w:adjustRightInd w:val="0"/>
              <w:jc w:val="right"/>
              <w:rPr>
                <w:sz w:val="20"/>
                <w:szCs w:val="20"/>
              </w:rPr>
            </w:pPr>
          </w:p>
        </w:tc>
        <w:tc>
          <w:tcPr>
            <w:tcW w:w="236" w:type="dxa"/>
          </w:tcPr>
          <w:p w14:paraId="61A8FD1C" w14:textId="77777777" w:rsidR="00FC748B" w:rsidRPr="00C453FE" w:rsidRDefault="00FC748B" w:rsidP="00FC748B">
            <w:pPr>
              <w:autoSpaceDE w:val="0"/>
              <w:autoSpaceDN w:val="0"/>
              <w:adjustRightInd w:val="0"/>
              <w:jc w:val="right"/>
              <w:rPr>
                <w:sz w:val="20"/>
                <w:szCs w:val="20"/>
              </w:rPr>
            </w:pPr>
          </w:p>
        </w:tc>
        <w:tc>
          <w:tcPr>
            <w:tcW w:w="236" w:type="dxa"/>
          </w:tcPr>
          <w:p w14:paraId="2B02FE01" w14:textId="77777777" w:rsidR="00FC748B" w:rsidRPr="00C453FE" w:rsidRDefault="00FC748B" w:rsidP="00FC748B">
            <w:pPr>
              <w:autoSpaceDE w:val="0"/>
              <w:autoSpaceDN w:val="0"/>
              <w:adjustRightInd w:val="0"/>
              <w:jc w:val="right"/>
              <w:rPr>
                <w:sz w:val="20"/>
                <w:szCs w:val="20"/>
              </w:rPr>
            </w:pPr>
          </w:p>
        </w:tc>
        <w:tc>
          <w:tcPr>
            <w:tcW w:w="236" w:type="dxa"/>
          </w:tcPr>
          <w:p w14:paraId="2CD7363E" w14:textId="77777777" w:rsidR="00FC748B" w:rsidRPr="00C453FE" w:rsidRDefault="00FC748B" w:rsidP="00FC748B">
            <w:pPr>
              <w:autoSpaceDE w:val="0"/>
              <w:autoSpaceDN w:val="0"/>
              <w:adjustRightInd w:val="0"/>
              <w:jc w:val="right"/>
              <w:rPr>
                <w:sz w:val="20"/>
                <w:szCs w:val="20"/>
              </w:rPr>
            </w:pPr>
          </w:p>
        </w:tc>
        <w:tc>
          <w:tcPr>
            <w:tcW w:w="360" w:type="dxa"/>
          </w:tcPr>
          <w:p w14:paraId="5748C61C" w14:textId="77777777" w:rsidR="00FC748B" w:rsidRPr="00C453FE" w:rsidRDefault="00FC748B" w:rsidP="00FC748B">
            <w:pPr>
              <w:autoSpaceDE w:val="0"/>
              <w:autoSpaceDN w:val="0"/>
              <w:adjustRightInd w:val="0"/>
              <w:jc w:val="center"/>
              <w:rPr>
                <w:sz w:val="20"/>
                <w:szCs w:val="20"/>
              </w:rPr>
            </w:pPr>
          </w:p>
        </w:tc>
        <w:tc>
          <w:tcPr>
            <w:tcW w:w="3167" w:type="dxa"/>
          </w:tcPr>
          <w:p w14:paraId="1DE4F4FE" w14:textId="77777777" w:rsidR="00FC748B" w:rsidRPr="00C453FE" w:rsidRDefault="00FC748B" w:rsidP="00FC748B">
            <w:pPr>
              <w:autoSpaceDE w:val="0"/>
              <w:autoSpaceDN w:val="0"/>
              <w:adjustRightInd w:val="0"/>
              <w:jc w:val="right"/>
              <w:rPr>
                <w:sz w:val="20"/>
                <w:szCs w:val="20"/>
              </w:rPr>
            </w:pPr>
          </w:p>
        </w:tc>
        <w:tc>
          <w:tcPr>
            <w:tcW w:w="476" w:type="dxa"/>
          </w:tcPr>
          <w:p w14:paraId="73977F6C" w14:textId="77777777" w:rsidR="00FC748B" w:rsidRPr="00C453FE" w:rsidRDefault="00FC748B" w:rsidP="00FC748B">
            <w:pPr>
              <w:autoSpaceDE w:val="0"/>
              <w:autoSpaceDN w:val="0"/>
              <w:adjustRightInd w:val="0"/>
              <w:jc w:val="right"/>
              <w:rPr>
                <w:sz w:val="20"/>
                <w:szCs w:val="20"/>
              </w:rPr>
            </w:pPr>
          </w:p>
        </w:tc>
        <w:tc>
          <w:tcPr>
            <w:tcW w:w="906" w:type="dxa"/>
            <w:gridSpan w:val="4"/>
          </w:tcPr>
          <w:p w14:paraId="1600598F" w14:textId="77777777" w:rsidR="00FC748B" w:rsidRPr="00C453FE" w:rsidRDefault="00FC748B" w:rsidP="00FC748B">
            <w:pPr>
              <w:autoSpaceDE w:val="0"/>
              <w:autoSpaceDN w:val="0"/>
              <w:adjustRightInd w:val="0"/>
              <w:jc w:val="center"/>
              <w:rPr>
                <w:sz w:val="20"/>
                <w:szCs w:val="20"/>
                <w:vertAlign w:val="superscript"/>
              </w:rPr>
            </w:pPr>
          </w:p>
        </w:tc>
        <w:tc>
          <w:tcPr>
            <w:tcW w:w="1174" w:type="dxa"/>
            <w:gridSpan w:val="2"/>
          </w:tcPr>
          <w:p w14:paraId="2678783A" w14:textId="77777777" w:rsidR="00FC748B" w:rsidRPr="00C453FE" w:rsidRDefault="00FC748B" w:rsidP="00FC748B">
            <w:pPr>
              <w:autoSpaceDE w:val="0"/>
              <w:autoSpaceDN w:val="0"/>
              <w:adjustRightInd w:val="0"/>
              <w:jc w:val="right"/>
              <w:rPr>
                <w:sz w:val="20"/>
                <w:szCs w:val="20"/>
              </w:rPr>
            </w:pPr>
          </w:p>
        </w:tc>
        <w:tc>
          <w:tcPr>
            <w:tcW w:w="1244" w:type="dxa"/>
            <w:gridSpan w:val="2"/>
          </w:tcPr>
          <w:p w14:paraId="76A9022A" w14:textId="77777777" w:rsidR="00FC748B" w:rsidRPr="00C453FE" w:rsidRDefault="00FC748B" w:rsidP="00FC748B">
            <w:pPr>
              <w:autoSpaceDE w:val="0"/>
              <w:autoSpaceDN w:val="0"/>
              <w:adjustRightInd w:val="0"/>
              <w:jc w:val="center"/>
              <w:rPr>
                <w:sz w:val="20"/>
                <w:szCs w:val="20"/>
                <w:vertAlign w:val="superscript"/>
              </w:rPr>
            </w:pPr>
          </w:p>
        </w:tc>
        <w:tc>
          <w:tcPr>
            <w:tcW w:w="1018" w:type="dxa"/>
            <w:gridSpan w:val="2"/>
          </w:tcPr>
          <w:p w14:paraId="4CC4EED5" w14:textId="77777777" w:rsidR="00FC748B" w:rsidRPr="00C453FE" w:rsidRDefault="00FC748B" w:rsidP="00FC748B">
            <w:pPr>
              <w:autoSpaceDE w:val="0"/>
              <w:autoSpaceDN w:val="0"/>
              <w:adjustRightInd w:val="0"/>
              <w:jc w:val="center"/>
              <w:rPr>
                <w:sz w:val="20"/>
                <w:szCs w:val="20"/>
                <w:vertAlign w:val="superscript"/>
              </w:rPr>
            </w:pPr>
          </w:p>
        </w:tc>
        <w:tc>
          <w:tcPr>
            <w:tcW w:w="447" w:type="dxa"/>
            <w:gridSpan w:val="3"/>
          </w:tcPr>
          <w:p w14:paraId="3A0B38AC" w14:textId="77777777" w:rsidR="00FC748B" w:rsidRPr="00C453FE" w:rsidRDefault="00FC748B" w:rsidP="00FC748B">
            <w:pPr>
              <w:autoSpaceDE w:val="0"/>
              <w:autoSpaceDN w:val="0"/>
              <w:adjustRightInd w:val="0"/>
              <w:jc w:val="right"/>
              <w:rPr>
                <w:sz w:val="20"/>
                <w:szCs w:val="20"/>
              </w:rPr>
            </w:pPr>
          </w:p>
        </w:tc>
      </w:tr>
      <w:tr w:rsidR="00766EA0" w:rsidRPr="00C453FE" w14:paraId="0C6F8E82" w14:textId="77777777" w:rsidTr="00F11C1F">
        <w:trPr>
          <w:gridAfter w:val="1"/>
          <w:wAfter w:w="9" w:type="dxa"/>
          <w:trHeight w:val="281"/>
        </w:trPr>
        <w:tc>
          <w:tcPr>
            <w:tcW w:w="237" w:type="dxa"/>
          </w:tcPr>
          <w:p w14:paraId="54CC538F" w14:textId="77777777" w:rsidR="00FC748B" w:rsidRPr="00C453FE" w:rsidRDefault="00FC748B" w:rsidP="00FC748B">
            <w:pPr>
              <w:autoSpaceDE w:val="0"/>
              <w:autoSpaceDN w:val="0"/>
              <w:adjustRightInd w:val="0"/>
              <w:jc w:val="right"/>
              <w:rPr>
                <w:sz w:val="20"/>
                <w:szCs w:val="20"/>
              </w:rPr>
            </w:pPr>
          </w:p>
        </w:tc>
        <w:tc>
          <w:tcPr>
            <w:tcW w:w="236" w:type="dxa"/>
          </w:tcPr>
          <w:p w14:paraId="3DAE7CCD" w14:textId="77777777" w:rsidR="00FC748B" w:rsidRPr="00C453FE" w:rsidRDefault="00FC748B" w:rsidP="00FC748B">
            <w:pPr>
              <w:autoSpaceDE w:val="0"/>
              <w:autoSpaceDN w:val="0"/>
              <w:adjustRightInd w:val="0"/>
              <w:jc w:val="right"/>
              <w:rPr>
                <w:sz w:val="20"/>
                <w:szCs w:val="20"/>
              </w:rPr>
            </w:pPr>
          </w:p>
        </w:tc>
        <w:tc>
          <w:tcPr>
            <w:tcW w:w="236" w:type="dxa"/>
          </w:tcPr>
          <w:p w14:paraId="69F694DE" w14:textId="77777777" w:rsidR="00FC748B" w:rsidRPr="00C453FE" w:rsidRDefault="00FC748B" w:rsidP="00FC748B">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33BA0508" w14:textId="77777777" w:rsidR="00FC748B" w:rsidRPr="00C453FE" w:rsidRDefault="00FC748B" w:rsidP="00FC748B">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025FCB78" w14:textId="77777777" w:rsidR="00FC748B" w:rsidRPr="00C453FE" w:rsidRDefault="00FC748B" w:rsidP="00FC748B">
            <w:pPr>
              <w:autoSpaceDE w:val="0"/>
              <w:autoSpaceDN w:val="0"/>
              <w:adjustRightInd w:val="0"/>
              <w:jc w:val="right"/>
              <w:rPr>
                <w:sz w:val="20"/>
                <w:szCs w:val="20"/>
              </w:rPr>
            </w:pPr>
          </w:p>
        </w:tc>
        <w:tc>
          <w:tcPr>
            <w:tcW w:w="360" w:type="dxa"/>
            <w:tcBorders>
              <w:top w:val="nil"/>
              <w:left w:val="nil"/>
              <w:bottom w:val="single" w:sz="2" w:space="0" w:color="auto"/>
              <w:right w:val="nil"/>
            </w:tcBorders>
          </w:tcPr>
          <w:p w14:paraId="300D599E" w14:textId="77777777" w:rsidR="00FC748B" w:rsidRPr="00C453FE" w:rsidRDefault="00FC748B" w:rsidP="00FC748B">
            <w:pPr>
              <w:autoSpaceDE w:val="0"/>
              <w:autoSpaceDN w:val="0"/>
              <w:adjustRightInd w:val="0"/>
              <w:jc w:val="center"/>
              <w:rPr>
                <w:sz w:val="20"/>
                <w:szCs w:val="20"/>
              </w:rPr>
            </w:pPr>
          </w:p>
        </w:tc>
        <w:tc>
          <w:tcPr>
            <w:tcW w:w="3167" w:type="dxa"/>
            <w:tcBorders>
              <w:top w:val="nil"/>
              <w:left w:val="nil"/>
              <w:bottom w:val="single" w:sz="2" w:space="0" w:color="auto"/>
              <w:right w:val="nil"/>
            </w:tcBorders>
          </w:tcPr>
          <w:p w14:paraId="0B33BD86" w14:textId="77777777" w:rsidR="00FC748B" w:rsidRPr="00C453FE" w:rsidRDefault="00FC748B" w:rsidP="00FC748B">
            <w:pPr>
              <w:autoSpaceDE w:val="0"/>
              <w:autoSpaceDN w:val="0"/>
              <w:adjustRightInd w:val="0"/>
              <w:jc w:val="right"/>
              <w:rPr>
                <w:sz w:val="20"/>
                <w:szCs w:val="20"/>
              </w:rPr>
            </w:pPr>
          </w:p>
        </w:tc>
        <w:tc>
          <w:tcPr>
            <w:tcW w:w="476" w:type="dxa"/>
          </w:tcPr>
          <w:p w14:paraId="5AFA6DDB" w14:textId="77777777" w:rsidR="00FC748B" w:rsidRPr="00C453FE" w:rsidRDefault="00FC748B" w:rsidP="00FC748B">
            <w:pPr>
              <w:autoSpaceDE w:val="0"/>
              <w:autoSpaceDN w:val="0"/>
              <w:adjustRightInd w:val="0"/>
              <w:jc w:val="right"/>
              <w:rPr>
                <w:sz w:val="20"/>
                <w:szCs w:val="20"/>
              </w:rPr>
            </w:pPr>
          </w:p>
        </w:tc>
        <w:tc>
          <w:tcPr>
            <w:tcW w:w="906" w:type="dxa"/>
            <w:gridSpan w:val="4"/>
          </w:tcPr>
          <w:p w14:paraId="545562E4" w14:textId="77777777" w:rsidR="00FC748B" w:rsidRPr="00C453FE" w:rsidRDefault="00FC748B" w:rsidP="00FC748B">
            <w:pPr>
              <w:autoSpaceDE w:val="0"/>
              <w:autoSpaceDN w:val="0"/>
              <w:adjustRightInd w:val="0"/>
              <w:jc w:val="center"/>
              <w:rPr>
                <w:sz w:val="20"/>
                <w:szCs w:val="20"/>
                <w:vertAlign w:val="superscript"/>
              </w:rPr>
            </w:pPr>
          </w:p>
        </w:tc>
        <w:tc>
          <w:tcPr>
            <w:tcW w:w="1174" w:type="dxa"/>
            <w:gridSpan w:val="2"/>
          </w:tcPr>
          <w:p w14:paraId="6ABFBA17" w14:textId="77777777" w:rsidR="00FC748B" w:rsidRPr="00C453FE" w:rsidRDefault="00FC748B" w:rsidP="00FC748B">
            <w:pPr>
              <w:autoSpaceDE w:val="0"/>
              <w:autoSpaceDN w:val="0"/>
              <w:adjustRightInd w:val="0"/>
              <w:jc w:val="right"/>
              <w:rPr>
                <w:sz w:val="20"/>
                <w:szCs w:val="20"/>
              </w:rPr>
            </w:pPr>
          </w:p>
        </w:tc>
        <w:tc>
          <w:tcPr>
            <w:tcW w:w="1244" w:type="dxa"/>
            <w:gridSpan w:val="2"/>
            <w:tcBorders>
              <w:top w:val="nil"/>
              <w:left w:val="nil"/>
              <w:bottom w:val="single" w:sz="2" w:space="0" w:color="auto"/>
              <w:right w:val="nil"/>
            </w:tcBorders>
          </w:tcPr>
          <w:p w14:paraId="5852E875" w14:textId="77777777" w:rsidR="00FC748B" w:rsidRPr="00C453FE" w:rsidRDefault="00FC748B" w:rsidP="00FC748B">
            <w:pPr>
              <w:autoSpaceDE w:val="0"/>
              <w:autoSpaceDN w:val="0"/>
              <w:adjustRightInd w:val="0"/>
              <w:jc w:val="center"/>
              <w:rPr>
                <w:sz w:val="20"/>
                <w:szCs w:val="20"/>
                <w:vertAlign w:val="superscript"/>
              </w:rPr>
            </w:pPr>
          </w:p>
        </w:tc>
        <w:tc>
          <w:tcPr>
            <w:tcW w:w="1018" w:type="dxa"/>
            <w:gridSpan w:val="2"/>
            <w:tcBorders>
              <w:top w:val="nil"/>
              <w:left w:val="nil"/>
              <w:bottom w:val="single" w:sz="2" w:space="0" w:color="auto"/>
              <w:right w:val="nil"/>
            </w:tcBorders>
          </w:tcPr>
          <w:p w14:paraId="7FACC41D" w14:textId="77777777" w:rsidR="00FC748B" w:rsidRPr="00C453FE" w:rsidRDefault="00FC748B" w:rsidP="00FC748B">
            <w:pPr>
              <w:autoSpaceDE w:val="0"/>
              <w:autoSpaceDN w:val="0"/>
              <w:adjustRightInd w:val="0"/>
              <w:jc w:val="center"/>
              <w:rPr>
                <w:sz w:val="20"/>
                <w:szCs w:val="20"/>
                <w:vertAlign w:val="superscript"/>
              </w:rPr>
            </w:pPr>
          </w:p>
        </w:tc>
        <w:tc>
          <w:tcPr>
            <w:tcW w:w="447" w:type="dxa"/>
            <w:gridSpan w:val="3"/>
          </w:tcPr>
          <w:p w14:paraId="21EC9728" w14:textId="77777777" w:rsidR="00FC748B" w:rsidRPr="00C453FE" w:rsidRDefault="00FC748B" w:rsidP="00FC748B">
            <w:pPr>
              <w:autoSpaceDE w:val="0"/>
              <w:autoSpaceDN w:val="0"/>
              <w:adjustRightInd w:val="0"/>
              <w:jc w:val="right"/>
              <w:rPr>
                <w:sz w:val="20"/>
                <w:szCs w:val="20"/>
              </w:rPr>
            </w:pPr>
          </w:p>
        </w:tc>
      </w:tr>
      <w:tr w:rsidR="00766EA0" w:rsidRPr="00C453FE" w14:paraId="7A415D2B" w14:textId="77777777" w:rsidTr="00F11C1F">
        <w:trPr>
          <w:gridAfter w:val="1"/>
          <w:wAfter w:w="9" w:type="dxa"/>
          <w:trHeight w:val="334"/>
        </w:trPr>
        <w:tc>
          <w:tcPr>
            <w:tcW w:w="237" w:type="dxa"/>
          </w:tcPr>
          <w:p w14:paraId="2EBAD4D0" w14:textId="77777777" w:rsidR="00FC748B" w:rsidRPr="00C453FE" w:rsidRDefault="00FC748B" w:rsidP="00FC748B">
            <w:pPr>
              <w:autoSpaceDE w:val="0"/>
              <w:autoSpaceDN w:val="0"/>
              <w:adjustRightInd w:val="0"/>
              <w:jc w:val="right"/>
              <w:rPr>
                <w:sz w:val="20"/>
                <w:szCs w:val="20"/>
              </w:rPr>
            </w:pPr>
          </w:p>
        </w:tc>
        <w:tc>
          <w:tcPr>
            <w:tcW w:w="236" w:type="dxa"/>
          </w:tcPr>
          <w:p w14:paraId="50830342" w14:textId="77777777" w:rsidR="00FC748B" w:rsidRPr="00C453FE" w:rsidRDefault="00FC748B" w:rsidP="00FC748B">
            <w:pPr>
              <w:autoSpaceDE w:val="0"/>
              <w:autoSpaceDN w:val="0"/>
              <w:adjustRightInd w:val="0"/>
              <w:jc w:val="right"/>
              <w:rPr>
                <w:sz w:val="20"/>
                <w:szCs w:val="20"/>
              </w:rPr>
            </w:pPr>
          </w:p>
        </w:tc>
        <w:tc>
          <w:tcPr>
            <w:tcW w:w="236" w:type="dxa"/>
          </w:tcPr>
          <w:p w14:paraId="4D20D0B2" w14:textId="77777777" w:rsidR="00FC748B" w:rsidRPr="00C453FE" w:rsidRDefault="00FC748B" w:rsidP="00FC748B">
            <w:pPr>
              <w:autoSpaceDE w:val="0"/>
              <w:autoSpaceDN w:val="0"/>
              <w:adjustRightInd w:val="0"/>
              <w:jc w:val="right"/>
              <w:rPr>
                <w:sz w:val="20"/>
                <w:szCs w:val="20"/>
              </w:rPr>
            </w:pPr>
          </w:p>
        </w:tc>
        <w:tc>
          <w:tcPr>
            <w:tcW w:w="3999" w:type="dxa"/>
            <w:gridSpan w:val="4"/>
            <w:tcBorders>
              <w:top w:val="single" w:sz="2" w:space="0" w:color="auto"/>
              <w:left w:val="nil"/>
              <w:bottom w:val="nil"/>
              <w:right w:val="nil"/>
            </w:tcBorders>
            <w:hideMark/>
          </w:tcPr>
          <w:p w14:paraId="7EF30EB5" w14:textId="2332CB35" w:rsidR="00FC748B" w:rsidRPr="00C453FE" w:rsidRDefault="008F611C" w:rsidP="00FC748B">
            <w:pPr>
              <w:autoSpaceDE w:val="0"/>
              <w:autoSpaceDN w:val="0"/>
              <w:adjustRightInd w:val="0"/>
              <w:jc w:val="center"/>
              <w:rPr>
                <w:sz w:val="16"/>
                <w:szCs w:val="16"/>
              </w:rPr>
            </w:pPr>
            <w:r w:rsidRPr="00C453FE">
              <w:rPr>
                <w:sz w:val="16"/>
                <w:szCs w:val="16"/>
              </w:rPr>
              <w:t>(finansinę apskaitą tvarkančio asmens, centralizuotos apskaitos įstaigos vadovo arba jo įgalioto asmens pareigų pavadinimas)</w:t>
            </w:r>
          </w:p>
        </w:tc>
        <w:tc>
          <w:tcPr>
            <w:tcW w:w="476" w:type="dxa"/>
          </w:tcPr>
          <w:p w14:paraId="4D8831FC" w14:textId="77777777" w:rsidR="00FC748B" w:rsidRPr="00C453FE" w:rsidRDefault="00FC748B" w:rsidP="00FC748B">
            <w:pPr>
              <w:autoSpaceDE w:val="0"/>
              <w:autoSpaceDN w:val="0"/>
              <w:adjustRightInd w:val="0"/>
              <w:jc w:val="center"/>
              <w:rPr>
                <w:rFonts w:ascii="Arial" w:hAnsi="Arial" w:cs="Arial"/>
                <w:sz w:val="20"/>
                <w:szCs w:val="20"/>
              </w:rPr>
            </w:pPr>
          </w:p>
        </w:tc>
        <w:tc>
          <w:tcPr>
            <w:tcW w:w="906" w:type="dxa"/>
            <w:gridSpan w:val="4"/>
            <w:tcBorders>
              <w:top w:val="single" w:sz="2" w:space="0" w:color="auto"/>
              <w:left w:val="nil"/>
              <w:bottom w:val="nil"/>
              <w:right w:val="nil"/>
            </w:tcBorders>
            <w:hideMark/>
          </w:tcPr>
          <w:p w14:paraId="7CF270AD" w14:textId="77777777" w:rsidR="00FC748B" w:rsidRPr="00C453FE" w:rsidRDefault="00FC748B" w:rsidP="00FC748B">
            <w:pPr>
              <w:autoSpaceDE w:val="0"/>
              <w:autoSpaceDN w:val="0"/>
              <w:adjustRightInd w:val="0"/>
              <w:jc w:val="center"/>
              <w:rPr>
                <w:vertAlign w:val="superscript"/>
              </w:rPr>
            </w:pPr>
            <w:r w:rsidRPr="00C453FE">
              <w:rPr>
                <w:vertAlign w:val="superscript"/>
              </w:rPr>
              <w:t>(parašas)</w:t>
            </w:r>
          </w:p>
        </w:tc>
        <w:tc>
          <w:tcPr>
            <w:tcW w:w="1174" w:type="dxa"/>
            <w:gridSpan w:val="2"/>
          </w:tcPr>
          <w:p w14:paraId="7BD99EC5" w14:textId="77777777" w:rsidR="00FC748B" w:rsidRPr="00C453FE" w:rsidRDefault="00FC748B" w:rsidP="00FC748B">
            <w:pPr>
              <w:autoSpaceDE w:val="0"/>
              <w:autoSpaceDN w:val="0"/>
              <w:adjustRightInd w:val="0"/>
              <w:jc w:val="right"/>
              <w:rPr>
                <w:sz w:val="20"/>
                <w:szCs w:val="20"/>
              </w:rPr>
            </w:pPr>
          </w:p>
        </w:tc>
        <w:tc>
          <w:tcPr>
            <w:tcW w:w="2262" w:type="dxa"/>
            <w:gridSpan w:val="4"/>
            <w:hideMark/>
          </w:tcPr>
          <w:p w14:paraId="66ACEA91" w14:textId="77777777" w:rsidR="00FC748B" w:rsidRPr="00C453FE" w:rsidRDefault="00FC748B" w:rsidP="00FC748B">
            <w:pPr>
              <w:autoSpaceDE w:val="0"/>
              <w:autoSpaceDN w:val="0"/>
              <w:adjustRightInd w:val="0"/>
              <w:jc w:val="center"/>
              <w:rPr>
                <w:vertAlign w:val="superscript"/>
              </w:rPr>
            </w:pPr>
            <w:r w:rsidRPr="00C453FE">
              <w:rPr>
                <w:vertAlign w:val="superscript"/>
              </w:rPr>
              <w:t>(vardas ir pavardė)</w:t>
            </w:r>
          </w:p>
        </w:tc>
        <w:tc>
          <w:tcPr>
            <w:tcW w:w="447" w:type="dxa"/>
            <w:gridSpan w:val="3"/>
          </w:tcPr>
          <w:p w14:paraId="12AFB863" w14:textId="77777777" w:rsidR="00FC748B" w:rsidRPr="00C453FE" w:rsidRDefault="00FC748B" w:rsidP="00FC748B">
            <w:pPr>
              <w:autoSpaceDE w:val="0"/>
              <w:autoSpaceDN w:val="0"/>
              <w:adjustRightInd w:val="0"/>
              <w:jc w:val="right"/>
              <w:rPr>
                <w:sz w:val="20"/>
                <w:szCs w:val="20"/>
              </w:rPr>
            </w:pPr>
          </w:p>
        </w:tc>
      </w:tr>
    </w:tbl>
    <w:p w14:paraId="38A02518" w14:textId="77777777" w:rsidR="00FC748B" w:rsidRPr="00C453FE" w:rsidRDefault="00FC748B" w:rsidP="00901934">
      <w:pPr>
        <w:ind w:left="6120" w:right="140"/>
      </w:pPr>
    </w:p>
    <w:p w14:paraId="72BBE7E7" w14:textId="77777777" w:rsidR="00FC748B" w:rsidRPr="00C453FE" w:rsidRDefault="00FC748B" w:rsidP="00901934">
      <w:pPr>
        <w:ind w:left="6120" w:right="140"/>
      </w:pPr>
    </w:p>
    <w:p w14:paraId="2DBC6F1F" w14:textId="77777777" w:rsidR="004152A4" w:rsidRPr="00C453FE" w:rsidRDefault="004152A4" w:rsidP="004152A4">
      <w:r w:rsidRPr="00C453FE">
        <w:t xml:space="preserve">          Projekto vadovas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1823"/>
      </w:tblGrid>
      <w:tr w:rsidR="004152A4" w:rsidRPr="00C453FE" w14:paraId="10FB7981" w14:textId="77777777" w:rsidTr="00A942C7">
        <w:trPr>
          <w:trHeight w:val="315"/>
        </w:trPr>
        <w:tc>
          <w:tcPr>
            <w:tcW w:w="2547" w:type="dxa"/>
            <w:tcBorders>
              <w:top w:val="nil"/>
              <w:left w:val="nil"/>
              <w:bottom w:val="nil"/>
              <w:right w:val="nil"/>
            </w:tcBorders>
          </w:tcPr>
          <w:p w14:paraId="30FFC8D0" w14:textId="77777777" w:rsidR="004152A4" w:rsidRPr="00C453FE" w:rsidRDefault="004152A4" w:rsidP="004152A4"/>
        </w:tc>
        <w:tc>
          <w:tcPr>
            <w:tcW w:w="254" w:type="dxa"/>
            <w:tcBorders>
              <w:top w:val="nil"/>
              <w:left w:val="nil"/>
              <w:bottom w:val="nil"/>
              <w:right w:val="nil"/>
            </w:tcBorders>
          </w:tcPr>
          <w:p w14:paraId="5FC79127" w14:textId="77777777" w:rsidR="004152A4" w:rsidRPr="00C453FE" w:rsidRDefault="004152A4" w:rsidP="004152A4"/>
        </w:tc>
        <w:tc>
          <w:tcPr>
            <w:tcW w:w="1943" w:type="dxa"/>
            <w:tcBorders>
              <w:top w:val="single" w:sz="4" w:space="0" w:color="auto"/>
              <w:left w:val="nil"/>
              <w:bottom w:val="nil"/>
              <w:right w:val="nil"/>
            </w:tcBorders>
            <w:hideMark/>
          </w:tcPr>
          <w:p w14:paraId="06186AD9" w14:textId="77777777" w:rsidR="004152A4" w:rsidRPr="00C453FE" w:rsidRDefault="004152A4" w:rsidP="004152A4">
            <w:pPr>
              <w:jc w:val="center"/>
              <w:rPr>
                <w:i/>
              </w:rPr>
            </w:pPr>
            <w:r w:rsidRPr="00C453FE">
              <w:rPr>
                <w:i/>
                <w:sz w:val="22"/>
                <w:szCs w:val="22"/>
              </w:rPr>
              <w:t>(parašas)</w:t>
            </w:r>
          </w:p>
        </w:tc>
        <w:tc>
          <w:tcPr>
            <w:tcW w:w="252" w:type="dxa"/>
            <w:tcBorders>
              <w:top w:val="nil"/>
              <w:left w:val="nil"/>
              <w:bottom w:val="nil"/>
              <w:right w:val="nil"/>
            </w:tcBorders>
          </w:tcPr>
          <w:p w14:paraId="71C7CCF6" w14:textId="77777777" w:rsidR="004152A4" w:rsidRPr="00C453FE" w:rsidRDefault="004152A4" w:rsidP="004152A4">
            <w:pPr>
              <w:jc w:val="center"/>
              <w:rPr>
                <w:i/>
              </w:rPr>
            </w:pPr>
          </w:p>
        </w:tc>
        <w:tc>
          <w:tcPr>
            <w:tcW w:w="1947" w:type="dxa"/>
            <w:tcBorders>
              <w:top w:val="single" w:sz="4" w:space="0" w:color="auto"/>
              <w:left w:val="nil"/>
              <w:bottom w:val="nil"/>
              <w:right w:val="nil"/>
            </w:tcBorders>
            <w:hideMark/>
          </w:tcPr>
          <w:p w14:paraId="190EFA2C" w14:textId="77777777" w:rsidR="004152A4" w:rsidRPr="00C453FE" w:rsidRDefault="004152A4" w:rsidP="004152A4">
            <w:pPr>
              <w:jc w:val="center"/>
              <w:rPr>
                <w:i/>
              </w:rPr>
            </w:pPr>
            <w:r w:rsidRPr="00C453FE">
              <w:rPr>
                <w:i/>
                <w:sz w:val="22"/>
                <w:szCs w:val="22"/>
              </w:rPr>
              <w:t>(vardas ir pavardė)</w:t>
            </w:r>
          </w:p>
        </w:tc>
        <w:tc>
          <w:tcPr>
            <w:tcW w:w="1823" w:type="dxa"/>
            <w:tcBorders>
              <w:top w:val="single" w:sz="4" w:space="0" w:color="auto"/>
              <w:left w:val="nil"/>
              <w:bottom w:val="nil"/>
              <w:right w:val="nil"/>
            </w:tcBorders>
            <w:hideMark/>
          </w:tcPr>
          <w:p w14:paraId="6EA026C0" w14:textId="77777777" w:rsidR="004152A4" w:rsidRPr="00C453FE" w:rsidRDefault="004152A4" w:rsidP="004152A4">
            <w:pPr>
              <w:jc w:val="center"/>
              <w:rPr>
                <w:i/>
              </w:rPr>
            </w:pPr>
            <w:r w:rsidRPr="00C453FE">
              <w:rPr>
                <w:i/>
                <w:sz w:val="22"/>
                <w:szCs w:val="22"/>
              </w:rPr>
              <w:t>(telefono Nr.)</w:t>
            </w:r>
          </w:p>
        </w:tc>
      </w:tr>
    </w:tbl>
    <w:p w14:paraId="1A71171E" w14:textId="77777777" w:rsidR="00FC748B" w:rsidRPr="00C453FE" w:rsidRDefault="00FC748B" w:rsidP="00901934">
      <w:pPr>
        <w:ind w:left="6120" w:right="140"/>
      </w:pPr>
    </w:p>
    <w:p w14:paraId="7F9097C9" w14:textId="77777777" w:rsidR="00FC748B" w:rsidRPr="00C453FE" w:rsidRDefault="00FC748B" w:rsidP="00901934">
      <w:pPr>
        <w:ind w:left="6120" w:right="140"/>
      </w:pPr>
    </w:p>
    <w:p w14:paraId="458B629F" w14:textId="2C56D614" w:rsidR="00453D94" w:rsidRPr="00C453FE" w:rsidRDefault="00453D94">
      <w:r w:rsidRPr="00C453FE">
        <w:br w:type="page"/>
      </w:r>
    </w:p>
    <w:p w14:paraId="382EBD96" w14:textId="77777777" w:rsidR="00453D94" w:rsidRPr="00C453FE" w:rsidRDefault="00846234" w:rsidP="00453D94">
      <w:pPr>
        <w:ind w:left="6120" w:right="140"/>
        <w:jc w:val="right"/>
      </w:pPr>
      <w:r w:rsidRPr="00C453FE">
        <w:lastRenderedPageBreak/>
        <w:t>Biudžeto lėšų naudojimo sutarties</w:t>
      </w:r>
    </w:p>
    <w:p w14:paraId="660770D0" w14:textId="67D6D824" w:rsidR="00846234" w:rsidRPr="00C453FE" w:rsidRDefault="00846234" w:rsidP="00453D94">
      <w:pPr>
        <w:ind w:left="6120" w:right="140"/>
        <w:jc w:val="right"/>
      </w:pPr>
      <w:r w:rsidRPr="00C453FE">
        <w:t>5</w:t>
      </w:r>
      <w:r w:rsidR="00AC0769" w:rsidRPr="00C453FE">
        <w:t xml:space="preserve"> priedas</w:t>
      </w:r>
    </w:p>
    <w:p w14:paraId="224041F5" w14:textId="77777777" w:rsidR="00DA1E95" w:rsidRPr="00C453FE" w:rsidRDefault="00DA1E95" w:rsidP="00846234">
      <w:pPr>
        <w:ind w:left="6120" w:right="140"/>
      </w:pPr>
    </w:p>
    <w:p w14:paraId="3E0CD981" w14:textId="08B70B46" w:rsidR="00760B81" w:rsidRPr="00C453FE" w:rsidRDefault="007A4953" w:rsidP="00E37C6D">
      <w:pPr>
        <w:jc w:val="center"/>
        <w:rPr>
          <w:b/>
          <w:szCs w:val="20"/>
        </w:rPr>
      </w:pPr>
      <w:r w:rsidRPr="00C453FE">
        <w:rPr>
          <w:b/>
          <w:szCs w:val="20"/>
        </w:rPr>
        <w:t xml:space="preserve">DALYKINĖ </w:t>
      </w:r>
      <w:r w:rsidR="0009636E" w:rsidRPr="00C453FE">
        <w:rPr>
          <w:b/>
          <w:szCs w:val="20"/>
        </w:rPr>
        <w:t xml:space="preserve">LEIDYBINIŲ </w:t>
      </w:r>
      <w:r w:rsidR="00760B81" w:rsidRPr="00C453FE">
        <w:rPr>
          <w:b/>
          <w:szCs w:val="20"/>
        </w:rPr>
        <w:t>IR LITERAT</w:t>
      </w:r>
      <w:r w:rsidR="009919E8" w:rsidRPr="00C453FE">
        <w:rPr>
          <w:b/>
          <w:szCs w:val="20"/>
        </w:rPr>
        <w:t>ŪROS</w:t>
      </w:r>
      <w:r w:rsidR="00760B81" w:rsidRPr="00C453FE">
        <w:rPr>
          <w:b/>
          <w:szCs w:val="20"/>
        </w:rPr>
        <w:t xml:space="preserve"> </w:t>
      </w:r>
      <w:r w:rsidR="0009636E" w:rsidRPr="00C453FE">
        <w:rPr>
          <w:b/>
          <w:szCs w:val="20"/>
        </w:rPr>
        <w:t>VEIKLŲ</w:t>
      </w:r>
      <w:r w:rsidR="00E37C6D" w:rsidRPr="00C453FE">
        <w:rPr>
          <w:b/>
          <w:szCs w:val="20"/>
        </w:rPr>
        <w:t xml:space="preserve"> </w:t>
      </w:r>
    </w:p>
    <w:p w14:paraId="30925C65" w14:textId="0959332C" w:rsidR="007A4953" w:rsidRPr="00C453FE" w:rsidRDefault="007A4953" w:rsidP="00E37C6D">
      <w:pPr>
        <w:jc w:val="center"/>
        <w:rPr>
          <w:b/>
          <w:szCs w:val="20"/>
        </w:rPr>
      </w:pPr>
      <w:r w:rsidRPr="00C453FE">
        <w:rPr>
          <w:b/>
          <w:szCs w:val="20"/>
        </w:rPr>
        <w:t xml:space="preserve">ĮGYVENDINIMO ATASKAITA </w:t>
      </w:r>
    </w:p>
    <w:p w14:paraId="79EF677A" w14:textId="77777777" w:rsidR="007A4953" w:rsidRPr="00C453FE" w:rsidRDefault="007A4953" w:rsidP="007A4953">
      <w:pPr>
        <w:jc w:val="center"/>
        <w:rPr>
          <w:b/>
          <w:szCs w:val="20"/>
        </w:rPr>
      </w:pPr>
    </w:p>
    <w:p w14:paraId="7061BCE3" w14:textId="77777777" w:rsidR="007A4953" w:rsidRPr="00C453FE" w:rsidRDefault="007A4953" w:rsidP="007A4953">
      <w:pPr>
        <w:jc w:val="center"/>
        <w:rPr>
          <w:szCs w:val="20"/>
        </w:rPr>
      </w:pPr>
      <w:r w:rsidRPr="00C453FE">
        <w:rPr>
          <w:szCs w:val="20"/>
        </w:rPr>
        <w:t>Teikiama Anykščių rajono savivaldybės administracijos skyriui, atsakingam už</w:t>
      </w:r>
    </w:p>
    <w:p w14:paraId="467FD219" w14:textId="7EF73F5E" w:rsidR="00846234" w:rsidRPr="00C453FE" w:rsidRDefault="007A4953" w:rsidP="00674F8F">
      <w:pPr>
        <w:jc w:val="center"/>
        <w:rPr>
          <w:szCs w:val="20"/>
        </w:rPr>
      </w:pPr>
      <w:r w:rsidRPr="00C453FE">
        <w:rPr>
          <w:szCs w:val="20"/>
        </w:rPr>
        <w:t xml:space="preserve"> </w:t>
      </w:r>
      <w:r w:rsidR="00F5005A" w:rsidRPr="00C453FE">
        <w:rPr>
          <w:szCs w:val="20"/>
        </w:rPr>
        <w:t>Kultūrą ir turizmą</w:t>
      </w:r>
    </w:p>
    <w:p w14:paraId="429275D4" w14:textId="77777777" w:rsidR="00032268" w:rsidRPr="00C453FE" w:rsidRDefault="00032268" w:rsidP="00674F8F">
      <w:pPr>
        <w:jc w:val="center"/>
      </w:pPr>
    </w:p>
    <w:tbl>
      <w:tblPr>
        <w:tblW w:w="94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3210"/>
        <w:gridCol w:w="3210"/>
      </w:tblGrid>
      <w:tr w:rsidR="00E16134" w:rsidRPr="00C453FE" w14:paraId="7C2FA06F" w14:textId="77777777" w:rsidTr="00562B07">
        <w:trPr>
          <w:trHeight w:val="287"/>
        </w:trPr>
        <w:tc>
          <w:tcPr>
            <w:tcW w:w="3006" w:type="dxa"/>
            <w:tcBorders>
              <w:top w:val="single" w:sz="4" w:space="0" w:color="auto"/>
              <w:left w:val="single" w:sz="4" w:space="0" w:color="auto"/>
              <w:bottom w:val="single" w:sz="4" w:space="0" w:color="auto"/>
              <w:right w:val="single" w:sz="4" w:space="0" w:color="auto"/>
            </w:tcBorders>
            <w:shd w:val="clear" w:color="auto" w:fill="E6E6E6"/>
          </w:tcPr>
          <w:p w14:paraId="0C3A7E2D" w14:textId="77777777" w:rsidR="00E16134" w:rsidRPr="00C453FE" w:rsidRDefault="00E16134" w:rsidP="00E16134">
            <w:pPr>
              <w:tabs>
                <w:tab w:val="left" w:pos="447"/>
                <w:tab w:val="left" w:pos="627"/>
              </w:tabs>
              <w:rPr>
                <w:rFonts w:ascii="Palemonas" w:eastAsia="Calibri" w:hAnsi="Palemonas"/>
              </w:rPr>
            </w:pPr>
            <w:r w:rsidRPr="00C453FE">
              <w:rPr>
                <w:rFonts w:ascii="Palemonas" w:eastAsia="Calibri" w:hAnsi="Palemonas"/>
              </w:rPr>
              <w:t>Projekto vadovas</w:t>
            </w:r>
          </w:p>
          <w:p w14:paraId="0EB1AF76" w14:textId="77777777" w:rsidR="00E16134" w:rsidRPr="00C453FE" w:rsidRDefault="00E16134" w:rsidP="00E16134">
            <w:pPr>
              <w:tabs>
                <w:tab w:val="left" w:pos="447"/>
                <w:tab w:val="left" w:pos="627"/>
              </w:tabs>
              <w:rPr>
                <w:rFonts w:ascii="Palemonas" w:eastAsia="Calibri" w:hAnsi="Palemonas"/>
              </w:rPr>
            </w:pP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5BB2FA0D" w14:textId="77777777" w:rsidR="00E16134" w:rsidRPr="00C453FE" w:rsidRDefault="00E16134" w:rsidP="00562B07">
            <w:pPr>
              <w:ind w:hanging="60"/>
              <w:jc w:val="both"/>
              <w:rPr>
                <w:rFonts w:ascii="Palemonas" w:eastAsia="Calibri" w:hAnsi="Palemonas"/>
              </w:rPr>
            </w:pPr>
          </w:p>
        </w:tc>
      </w:tr>
      <w:tr w:rsidR="00E16134" w:rsidRPr="00C453FE" w14:paraId="4BD802E6" w14:textId="77777777" w:rsidTr="00562B07">
        <w:trPr>
          <w:trHeight w:val="287"/>
        </w:trPr>
        <w:tc>
          <w:tcPr>
            <w:tcW w:w="3006" w:type="dxa"/>
            <w:tcBorders>
              <w:top w:val="single" w:sz="4" w:space="0" w:color="auto"/>
              <w:left w:val="single" w:sz="4" w:space="0" w:color="auto"/>
              <w:bottom w:val="single" w:sz="4" w:space="0" w:color="auto"/>
              <w:right w:val="single" w:sz="4" w:space="0" w:color="auto"/>
            </w:tcBorders>
            <w:shd w:val="clear" w:color="auto" w:fill="E6E6E6"/>
          </w:tcPr>
          <w:p w14:paraId="3FC9D520" w14:textId="3B074383" w:rsidR="00E16134" w:rsidRPr="00C453FE" w:rsidRDefault="00E16134" w:rsidP="00E16134">
            <w:pPr>
              <w:tabs>
                <w:tab w:val="left" w:pos="447"/>
                <w:tab w:val="left" w:pos="627"/>
              </w:tabs>
              <w:rPr>
                <w:rFonts w:ascii="Palemonas" w:eastAsia="Calibri" w:hAnsi="Palemonas"/>
              </w:rPr>
            </w:pPr>
            <w:r w:rsidRPr="00C453FE">
              <w:rPr>
                <w:rFonts w:ascii="Palemonas" w:eastAsia="Calibri" w:hAnsi="Palemonas"/>
              </w:rPr>
              <w:t xml:space="preserve">Projekto vadovo rekvizitai </w:t>
            </w:r>
            <w:r w:rsidRPr="00C453FE">
              <w:rPr>
                <w:rFonts w:ascii="Palemonas" w:eastAsia="Calibri" w:hAnsi="Palemonas"/>
                <w:i/>
                <w:iCs/>
              </w:rPr>
              <w:t>( el. paštas, telefono Nr.)</w:t>
            </w: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03B82E61" w14:textId="77777777" w:rsidR="00E16134" w:rsidRPr="00C453FE" w:rsidRDefault="00E16134" w:rsidP="00E16134">
            <w:pPr>
              <w:jc w:val="both"/>
              <w:rPr>
                <w:rFonts w:ascii="Palemonas" w:eastAsia="Calibri" w:hAnsi="Palemonas"/>
              </w:rPr>
            </w:pPr>
          </w:p>
        </w:tc>
      </w:tr>
      <w:tr w:rsidR="00E16134" w:rsidRPr="00C453FE" w14:paraId="3030804A" w14:textId="77777777" w:rsidTr="00562B07">
        <w:trPr>
          <w:trHeight w:val="287"/>
        </w:trPr>
        <w:tc>
          <w:tcPr>
            <w:tcW w:w="3006" w:type="dxa"/>
            <w:tcBorders>
              <w:top w:val="single" w:sz="4" w:space="0" w:color="auto"/>
              <w:left w:val="single" w:sz="4" w:space="0" w:color="auto"/>
              <w:bottom w:val="single" w:sz="4" w:space="0" w:color="auto"/>
              <w:right w:val="single" w:sz="4" w:space="0" w:color="auto"/>
            </w:tcBorders>
            <w:shd w:val="clear" w:color="auto" w:fill="E6E6E6"/>
          </w:tcPr>
          <w:p w14:paraId="12B8E9A7" w14:textId="20B5D727" w:rsidR="00E16134" w:rsidRPr="00C453FE" w:rsidRDefault="00E16134" w:rsidP="00E16134">
            <w:pPr>
              <w:tabs>
                <w:tab w:val="left" w:pos="447"/>
                <w:tab w:val="left" w:pos="627"/>
              </w:tabs>
              <w:rPr>
                <w:rFonts w:ascii="Palemonas" w:eastAsia="Calibri" w:hAnsi="Palemonas"/>
              </w:rPr>
            </w:pPr>
            <w:r w:rsidRPr="00C453FE">
              <w:rPr>
                <w:rFonts w:ascii="Palemonas" w:eastAsia="Calibri" w:hAnsi="Palemonas"/>
              </w:rPr>
              <w:t xml:space="preserve">Projekto vykdytojas </w:t>
            </w:r>
            <w:r w:rsidRPr="00C453FE">
              <w:rPr>
                <w:rFonts w:ascii="Palemonas" w:eastAsia="Calibri" w:hAnsi="Palemonas"/>
                <w:i/>
                <w:iCs/>
              </w:rPr>
              <w:t>(pavadinimas ir teisinė forma)</w:t>
            </w: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605ECECD" w14:textId="77777777" w:rsidR="00E16134" w:rsidRPr="00C453FE" w:rsidRDefault="00E16134" w:rsidP="00E16134">
            <w:pPr>
              <w:jc w:val="both"/>
              <w:rPr>
                <w:rFonts w:ascii="Palemonas" w:eastAsia="Calibri" w:hAnsi="Palemonas"/>
              </w:rPr>
            </w:pPr>
          </w:p>
        </w:tc>
      </w:tr>
      <w:tr w:rsidR="00E16134" w:rsidRPr="00C453FE" w14:paraId="789665A7" w14:textId="77777777" w:rsidTr="00562B07">
        <w:trPr>
          <w:trHeight w:val="287"/>
        </w:trPr>
        <w:tc>
          <w:tcPr>
            <w:tcW w:w="3006" w:type="dxa"/>
            <w:tcBorders>
              <w:top w:val="single" w:sz="4" w:space="0" w:color="auto"/>
              <w:left w:val="single" w:sz="4" w:space="0" w:color="auto"/>
              <w:bottom w:val="single" w:sz="4" w:space="0" w:color="auto"/>
              <w:right w:val="single" w:sz="4" w:space="0" w:color="auto"/>
            </w:tcBorders>
            <w:shd w:val="clear" w:color="auto" w:fill="E6E6E6"/>
          </w:tcPr>
          <w:p w14:paraId="23489591" w14:textId="7B0BAF7B" w:rsidR="00E16134" w:rsidRPr="00C453FE" w:rsidRDefault="00E16134" w:rsidP="00E16134">
            <w:pPr>
              <w:tabs>
                <w:tab w:val="left" w:pos="447"/>
                <w:tab w:val="left" w:pos="627"/>
                <w:tab w:val="left" w:pos="1760"/>
              </w:tabs>
              <w:rPr>
                <w:rFonts w:ascii="Palemonas" w:eastAsia="Calibri" w:hAnsi="Palemonas"/>
              </w:rPr>
            </w:pPr>
            <w:r w:rsidRPr="00C453FE">
              <w:rPr>
                <w:rFonts w:ascii="Palemonas" w:eastAsia="Calibri" w:hAnsi="Palemonas"/>
              </w:rPr>
              <w:t>Projekto tikslus pavadinimas</w:t>
            </w:r>
          </w:p>
        </w:tc>
        <w:tc>
          <w:tcPr>
            <w:tcW w:w="6420" w:type="dxa"/>
            <w:gridSpan w:val="2"/>
            <w:tcBorders>
              <w:top w:val="single" w:sz="4" w:space="0" w:color="auto"/>
              <w:left w:val="single" w:sz="4" w:space="0" w:color="auto"/>
              <w:bottom w:val="single" w:sz="4" w:space="0" w:color="auto"/>
              <w:right w:val="single" w:sz="4" w:space="0" w:color="auto"/>
            </w:tcBorders>
            <w:shd w:val="clear" w:color="auto" w:fill="FFFFFF"/>
          </w:tcPr>
          <w:p w14:paraId="650B2BA6" w14:textId="77777777" w:rsidR="00E16134" w:rsidRPr="00C453FE" w:rsidRDefault="00E16134" w:rsidP="00E16134">
            <w:pPr>
              <w:jc w:val="both"/>
              <w:rPr>
                <w:rFonts w:ascii="Palemonas" w:eastAsia="Calibri" w:hAnsi="Palemonas"/>
              </w:rPr>
            </w:pPr>
          </w:p>
        </w:tc>
      </w:tr>
      <w:tr w:rsidR="00EB30A2" w:rsidRPr="00C453FE" w14:paraId="358E5B34" w14:textId="77777777" w:rsidTr="00562B07">
        <w:tc>
          <w:tcPr>
            <w:tcW w:w="3006" w:type="dxa"/>
            <w:tcBorders>
              <w:top w:val="single" w:sz="4" w:space="0" w:color="auto"/>
              <w:left w:val="single" w:sz="4" w:space="0" w:color="auto"/>
              <w:bottom w:val="single" w:sz="4" w:space="0" w:color="auto"/>
              <w:right w:val="single" w:sz="4" w:space="0" w:color="auto"/>
            </w:tcBorders>
            <w:shd w:val="clear" w:color="auto" w:fill="E6E6E6"/>
          </w:tcPr>
          <w:p w14:paraId="47ED327A" w14:textId="53088D0C" w:rsidR="00EB30A2" w:rsidRPr="00C453FE" w:rsidRDefault="00EB30A2" w:rsidP="00EB30A2">
            <w:pPr>
              <w:tabs>
                <w:tab w:val="left" w:pos="447"/>
                <w:tab w:val="left" w:pos="627"/>
              </w:tabs>
              <w:rPr>
                <w:rFonts w:ascii="Palemonas" w:hAnsi="Palemonas"/>
              </w:rPr>
            </w:pPr>
            <w:r w:rsidRPr="00C453FE">
              <w:rPr>
                <w:rFonts w:ascii="Palemonas" w:eastAsia="Calibri" w:hAnsi="Palemonas"/>
              </w:rPr>
              <w:t xml:space="preserve">Projekto įgyvendinimo laikotarpis </w:t>
            </w:r>
            <w:r w:rsidRPr="00C453FE">
              <w:rPr>
                <w:rFonts w:ascii="Palemonas" w:eastAsia="Calibri" w:hAnsi="Palemonas"/>
                <w:i/>
                <w:iCs/>
              </w:rPr>
              <w:t>(turi sutapti su Paraiškoje nurodytomis arba Prašyme tikslintomis datomis)</w:t>
            </w:r>
          </w:p>
        </w:tc>
        <w:tc>
          <w:tcPr>
            <w:tcW w:w="3210" w:type="dxa"/>
            <w:shd w:val="clear" w:color="auto" w:fill="FFFFFF"/>
          </w:tcPr>
          <w:p w14:paraId="22DE42DD" w14:textId="7719BF47" w:rsidR="00EB30A2" w:rsidRPr="00C453FE" w:rsidRDefault="00EB30A2" w:rsidP="00EB30A2">
            <w:pPr>
              <w:jc w:val="both"/>
              <w:rPr>
                <w:rFonts w:ascii="Palemonas" w:eastAsia="Calibri" w:hAnsi="Palemonas"/>
              </w:rPr>
            </w:pPr>
            <w:r w:rsidRPr="00C453FE">
              <w:rPr>
                <w:rFonts w:ascii="Palemonas" w:eastAsia="Calibri" w:hAnsi="Palemonas"/>
              </w:rPr>
              <w:t>Projekto pradžios data:</w:t>
            </w:r>
          </w:p>
        </w:tc>
        <w:tc>
          <w:tcPr>
            <w:tcW w:w="3210" w:type="dxa"/>
            <w:shd w:val="clear" w:color="auto" w:fill="FFFFFF"/>
          </w:tcPr>
          <w:p w14:paraId="3B227FD1" w14:textId="7AC7FB4B" w:rsidR="00EB30A2" w:rsidRPr="00C453FE" w:rsidRDefault="00EB30A2" w:rsidP="00EB30A2">
            <w:pPr>
              <w:jc w:val="both"/>
              <w:rPr>
                <w:rFonts w:ascii="Palemonas" w:eastAsia="Calibri" w:hAnsi="Palemonas"/>
              </w:rPr>
            </w:pPr>
            <w:r w:rsidRPr="00C453FE">
              <w:rPr>
                <w:rFonts w:ascii="Palemonas" w:eastAsia="Calibri" w:hAnsi="Palemonas"/>
              </w:rPr>
              <w:t>Projekto pabaigos data:</w:t>
            </w:r>
          </w:p>
        </w:tc>
      </w:tr>
    </w:tbl>
    <w:p w14:paraId="38531505" w14:textId="77777777" w:rsidR="00846234" w:rsidRPr="00C453FE" w:rsidRDefault="00846234" w:rsidP="00846234">
      <w:pPr>
        <w:jc w:val="center"/>
        <w:rPr>
          <w:b/>
          <w:sz w:val="16"/>
          <w:szCs w:val="16"/>
        </w:rPr>
      </w:pPr>
    </w:p>
    <w:tbl>
      <w:tblPr>
        <w:tblW w:w="9546"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161"/>
        <w:gridCol w:w="2461"/>
        <w:gridCol w:w="3687"/>
        <w:gridCol w:w="1701"/>
      </w:tblGrid>
      <w:tr w:rsidR="009F5D53" w:rsidRPr="00C453FE" w14:paraId="2D348D8D" w14:textId="77777777" w:rsidTr="00CC1954">
        <w:trPr>
          <w:trHeight w:val="272"/>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A384B" w14:textId="77777777" w:rsidR="009F5D53" w:rsidRPr="00C453FE" w:rsidRDefault="009F5D53" w:rsidP="00846234">
            <w:pPr>
              <w:jc w:val="center"/>
              <w:rPr>
                <w:rFonts w:ascii="Palemonas" w:eastAsia="Calibri" w:hAnsi="Palemonas"/>
              </w:rPr>
            </w:pPr>
            <w:r w:rsidRPr="00C453FE">
              <w:rPr>
                <w:rFonts w:ascii="Palemonas" w:eastAsia="Calibri" w:hAnsi="Palemonas"/>
              </w:rPr>
              <w:t>1.</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F7A571" w14:textId="77777777" w:rsidR="009F5D53" w:rsidRPr="00C453FE" w:rsidRDefault="009F5D53" w:rsidP="009F5D53">
            <w:pPr>
              <w:jc w:val="both"/>
            </w:pPr>
            <w:r w:rsidRPr="00C453FE">
              <w:t>Projekto metu pasiekti rezultatai, nauda, poveikis tikslinėms grupėms</w:t>
            </w:r>
          </w:p>
          <w:p w14:paraId="24097265" w14:textId="3C92AD9A" w:rsidR="009F5D53" w:rsidRPr="00C453FE" w:rsidRDefault="009F5D53" w:rsidP="00BC35FC">
            <w:pPr>
              <w:jc w:val="both"/>
              <w:rPr>
                <w:rFonts w:ascii="Palemonas" w:eastAsia="Calibri" w:hAnsi="Palemonas"/>
              </w:rPr>
            </w:pPr>
            <w:r w:rsidRPr="00C453FE">
              <w:rPr>
                <w:rFonts w:ascii="Palemonas" w:eastAsia="Calibri" w:hAnsi="Palemonas"/>
                <w:i/>
                <w:iCs/>
              </w:rPr>
              <w:t>(aprašomi pasiekti rezultatai, kokią naudą gavo Anykščių rajono gyventojai, įvertinama, ar pavyko pasiekti nusimatytų veiklų kokybinių ir kiekybinių rezultatų)</w:t>
            </w:r>
          </w:p>
        </w:tc>
        <w:tc>
          <w:tcPr>
            <w:tcW w:w="53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A72B4A" w14:textId="4F7A5B32" w:rsidR="009F5D53" w:rsidRPr="00C453FE" w:rsidRDefault="009F5D53" w:rsidP="00FC1551">
            <w:pPr>
              <w:jc w:val="center"/>
              <w:rPr>
                <w:rFonts w:ascii="Palemonas" w:eastAsia="Calibri" w:hAnsi="Palemonas"/>
              </w:rPr>
            </w:pPr>
          </w:p>
        </w:tc>
      </w:tr>
      <w:tr w:rsidR="00766EA0" w:rsidRPr="00C453FE" w14:paraId="479FC804" w14:textId="77777777" w:rsidTr="00CC1954">
        <w:trPr>
          <w:trHeight w:val="531"/>
        </w:trPr>
        <w:tc>
          <w:tcPr>
            <w:tcW w:w="536" w:type="dxa"/>
            <w:vMerge w:val="restart"/>
            <w:tcBorders>
              <w:top w:val="single" w:sz="4" w:space="0" w:color="auto"/>
              <w:left w:val="single" w:sz="4" w:space="0" w:color="auto"/>
              <w:right w:val="single" w:sz="4" w:space="0" w:color="auto"/>
            </w:tcBorders>
            <w:shd w:val="clear" w:color="auto" w:fill="D9D9D9" w:themeFill="background1" w:themeFillShade="D9"/>
          </w:tcPr>
          <w:p w14:paraId="542721A1" w14:textId="77777777" w:rsidR="00846234" w:rsidRPr="00C453FE" w:rsidRDefault="00846234" w:rsidP="00846234">
            <w:pPr>
              <w:jc w:val="center"/>
              <w:rPr>
                <w:rFonts w:ascii="Palemonas" w:eastAsia="Calibri" w:hAnsi="Palemonas"/>
              </w:rPr>
            </w:pPr>
            <w:r w:rsidRPr="00C453FE">
              <w:rPr>
                <w:rFonts w:ascii="Palemonas" w:eastAsia="Calibri" w:hAnsi="Palemonas"/>
              </w:rPr>
              <w:t>2.</w:t>
            </w: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1FB4C" w14:textId="77777777" w:rsidR="00846234" w:rsidRPr="00C453FE" w:rsidRDefault="00846234" w:rsidP="00846234">
            <w:pPr>
              <w:jc w:val="center"/>
              <w:rPr>
                <w:rFonts w:ascii="Palemonas" w:eastAsia="Calibri" w:hAnsi="Palemonas"/>
              </w:rPr>
            </w:pPr>
            <w:r w:rsidRPr="00C453FE">
              <w:rPr>
                <w:rFonts w:ascii="Palemonas" w:eastAsia="Calibri" w:hAnsi="Palemonas"/>
              </w:rPr>
              <w:t>Veiklos vykdymo data</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27C56" w14:textId="0E963479" w:rsidR="00846234" w:rsidRPr="00C453FE" w:rsidRDefault="00846234" w:rsidP="00846234">
            <w:pPr>
              <w:jc w:val="center"/>
              <w:rPr>
                <w:rFonts w:ascii="Palemonas" w:eastAsia="Calibri" w:hAnsi="Palemonas"/>
              </w:rPr>
            </w:pPr>
            <w:r w:rsidRPr="00C453FE">
              <w:rPr>
                <w:rFonts w:ascii="Palemonas" w:eastAsia="Calibri" w:hAnsi="Palemonas"/>
              </w:rPr>
              <w:t>Veiklos pavadinimas</w:t>
            </w:r>
          </w:p>
        </w:tc>
        <w:tc>
          <w:tcPr>
            <w:tcW w:w="36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8AE1C" w14:textId="77777777" w:rsidR="00846234" w:rsidRPr="00C453FE" w:rsidRDefault="00846234" w:rsidP="00846234">
            <w:pPr>
              <w:jc w:val="center"/>
              <w:rPr>
                <w:rFonts w:ascii="Palemonas" w:eastAsia="Calibri" w:hAnsi="Palemonas"/>
              </w:rPr>
            </w:pPr>
            <w:r w:rsidRPr="00C453FE">
              <w:rPr>
                <w:rFonts w:ascii="Palemonas" w:eastAsia="Calibri" w:hAnsi="Palemonas"/>
              </w:rPr>
              <w:t>Veiklos aprašymas</w:t>
            </w:r>
          </w:p>
          <w:p w14:paraId="45BC2ADC" w14:textId="57C0B32D" w:rsidR="00846234" w:rsidRPr="00C453FE" w:rsidRDefault="004C47D8" w:rsidP="00846234">
            <w:pPr>
              <w:jc w:val="center"/>
              <w:rPr>
                <w:rFonts w:ascii="Palemonas" w:eastAsia="Calibri" w:hAnsi="Palemonas"/>
              </w:rPr>
            </w:pPr>
            <w:r w:rsidRPr="00C453FE">
              <w:rPr>
                <w:rFonts w:ascii="Palemonas" w:eastAsia="Calibri" w:hAnsi="Palemonas"/>
                <w:i/>
                <w:iCs/>
              </w:rPr>
              <w:t>(nurodomos viso projekto metu vykdytos veiklos)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506B9" w14:textId="7FFC91CA" w:rsidR="00846234" w:rsidRPr="00C453FE" w:rsidRDefault="00846234" w:rsidP="00846234">
            <w:pPr>
              <w:jc w:val="center"/>
              <w:rPr>
                <w:rFonts w:ascii="Palemonas" w:eastAsia="Calibri" w:hAnsi="Palemonas"/>
              </w:rPr>
            </w:pPr>
            <w:r w:rsidRPr="00C453FE">
              <w:rPr>
                <w:rFonts w:ascii="Palemonas" w:eastAsia="Calibri" w:hAnsi="Palemonas"/>
              </w:rPr>
              <w:t xml:space="preserve">Dalyvių tikslinė grupė, </w:t>
            </w:r>
            <w:r w:rsidR="00EC627B" w:rsidRPr="00C453FE">
              <w:rPr>
                <w:rFonts w:ascii="Palemonas" w:eastAsia="Calibri" w:hAnsi="Palemonas"/>
              </w:rPr>
              <w:t xml:space="preserve">dalyvių, </w:t>
            </w:r>
            <w:r w:rsidRPr="00C453FE">
              <w:rPr>
                <w:rFonts w:ascii="Palemonas" w:eastAsia="Calibri" w:hAnsi="Palemonas"/>
              </w:rPr>
              <w:t>skaičius</w:t>
            </w:r>
          </w:p>
        </w:tc>
      </w:tr>
      <w:tr w:rsidR="00766EA0" w:rsidRPr="00C453FE" w14:paraId="090C70C9" w14:textId="77777777" w:rsidTr="00CC1954">
        <w:trPr>
          <w:trHeight w:val="405"/>
        </w:trPr>
        <w:tc>
          <w:tcPr>
            <w:tcW w:w="536" w:type="dxa"/>
            <w:vMerge/>
            <w:tcBorders>
              <w:left w:val="single" w:sz="4" w:space="0" w:color="auto"/>
              <w:right w:val="single" w:sz="4" w:space="0" w:color="auto"/>
            </w:tcBorders>
          </w:tcPr>
          <w:p w14:paraId="57C90F01" w14:textId="77777777" w:rsidR="00846234" w:rsidRPr="00C453FE" w:rsidRDefault="00846234" w:rsidP="00846234">
            <w:pPr>
              <w:jc w:val="center"/>
              <w:rPr>
                <w:rFonts w:ascii="Palemonas" w:eastAsia="Calibri" w:hAnsi="Palemonas"/>
              </w:rPr>
            </w:pPr>
          </w:p>
        </w:tc>
        <w:tc>
          <w:tcPr>
            <w:tcW w:w="1161" w:type="dxa"/>
            <w:tcBorders>
              <w:top w:val="single" w:sz="4" w:space="0" w:color="auto"/>
              <w:left w:val="single" w:sz="4" w:space="0" w:color="auto"/>
              <w:bottom w:val="single" w:sz="4" w:space="0" w:color="auto"/>
              <w:right w:val="single" w:sz="4" w:space="0" w:color="auto"/>
            </w:tcBorders>
          </w:tcPr>
          <w:p w14:paraId="57517320" w14:textId="77777777" w:rsidR="00846234" w:rsidRPr="00C453FE" w:rsidRDefault="00846234" w:rsidP="00846234">
            <w:pPr>
              <w:jc w:val="center"/>
              <w:rPr>
                <w:rFonts w:ascii="Palemonas" w:eastAsia="Calibri" w:hAnsi="Palemonas"/>
              </w:rPr>
            </w:pPr>
          </w:p>
        </w:tc>
        <w:tc>
          <w:tcPr>
            <w:tcW w:w="2461" w:type="dxa"/>
            <w:tcBorders>
              <w:top w:val="single" w:sz="4" w:space="0" w:color="auto"/>
              <w:left w:val="single" w:sz="4" w:space="0" w:color="auto"/>
              <w:bottom w:val="single" w:sz="4" w:space="0" w:color="auto"/>
              <w:right w:val="single" w:sz="4" w:space="0" w:color="auto"/>
            </w:tcBorders>
          </w:tcPr>
          <w:p w14:paraId="6ABA83B1" w14:textId="77777777" w:rsidR="00846234" w:rsidRPr="00C453FE" w:rsidRDefault="00846234" w:rsidP="00846234">
            <w:pPr>
              <w:jc w:val="cente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tcPr>
          <w:p w14:paraId="105AFAD1" w14:textId="77777777" w:rsidR="00846234" w:rsidRPr="00C453FE" w:rsidRDefault="00846234" w:rsidP="00846234">
            <w:pPr>
              <w:jc w:val="center"/>
              <w:rPr>
                <w:rFonts w:ascii="Palemonas" w:eastAsia="Calibri" w:hAnsi="Palemonas"/>
              </w:rPr>
            </w:pPr>
          </w:p>
        </w:tc>
        <w:tc>
          <w:tcPr>
            <w:tcW w:w="1701" w:type="dxa"/>
            <w:tcBorders>
              <w:top w:val="single" w:sz="4" w:space="0" w:color="auto"/>
              <w:left w:val="single" w:sz="4" w:space="0" w:color="auto"/>
              <w:bottom w:val="single" w:sz="4" w:space="0" w:color="auto"/>
              <w:right w:val="single" w:sz="4" w:space="0" w:color="auto"/>
            </w:tcBorders>
          </w:tcPr>
          <w:p w14:paraId="0D54CB6B" w14:textId="77777777" w:rsidR="00846234" w:rsidRPr="00C453FE" w:rsidRDefault="00846234" w:rsidP="00846234">
            <w:pPr>
              <w:jc w:val="center"/>
              <w:rPr>
                <w:rFonts w:ascii="Palemonas" w:eastAsia="Calibri" w:hAnsi="Palemonas"/>
              </w:rPr>
            </w:pPr>
          </w:p>
        </w:tc>
      </w:tr>
      <w:tr w:rsidR="00766EA0" w:rsidRPr="00C453FE" w14:paraId="69128E28" w14:textId="77777777" w:rsidTr="00CC1954">
        <w:trPr>
          <w:trHeight w:val="435"/>
        </w:trPr>
        <w:tc>
          <w:tcPr>
            <w:tcW w:w="536" w:type="dxa"/>
            <w:vMerge/>
            <w:tcBorders>
              <w:left w:val="single" w:sz="4" w:space="0" w:color="auto"/>
              <w:right w:val="single" w:sz="4" w:space="0" w:color="auto"/>
            </w:tcBorders>
          </w:tcPr>
          <w:p w14:paraId="3D4F893D" w14:textId="77777777" w:rsidR="00846234" w:rsidRPr="00C453FE" w:rsidRDefault="00846234" w:rsidP="00846234">
            <w:pPr>
              <w:jc w:val="center"/>
              <w:rPr>
                <w:rFonts w:ascii="Palemonas" w:eastAsia="Calibri" w:hAnsi="Palemonas"/>
              </w:rPr>
            </w:pPr>
          </w:p>
        </w:tc>
        <w:tc>
          <w:tcPr>
            <w:tcW w:w="1161" w:type="dxa"/>
            <w:tcBorders>
              <w:top w:val="single" w:sz="4" w:space="0" w:color="auto"/>
              <w:left w:val="single" w:sz="4" w:space="0" w:color="auto"/>
              <w:bottom w:val="single" w:sz="4" w:space="0" w:color="auto"/>
              <w:right w:val="single" w:sz="4" w:space="0" w:color="auto"/>
            </w:tcBorders>
          </w:tcPr>
          <w:p w14:paraId="2F50C82C" w14:textId="77777777" w:rsidR="00846234" w:rsidRPr="00C453FE" w:rsidRDefault="00846234" w:rsidP="00846234">
            <w:pPr>
              <w:jc w:val="center"/>
              <w:rPr>
                <w:rFonts w:ascii="Palemonas" w:eastAsia="Calibri" w:hAnsi="Palemonas"/>
              </w:rPr>
            </w:pPr>
          </w:p>
        </w:tc>
        <w:tc>
          <w:tcPr>
            <w:tcW w:w="2461" w:type="dxa"/>
            <w:tcBorders>
              <w:top w:val="single" w:sz="4" w:space="0" w:color="auto"/>
              <w:left w:val="single" w:sz="4" w:space="0" w:color="auto"/>
              <w:bottom w:val="single" w:sz="4" w:space="0" w:color="auto"/>
              <w:right w:val="single" w:sz="4" w:space="0" w:color="auto"/>
            </w:tcBorders>
          </w:tcPr>
          <w:p w14:paraId="491BFFC0" w14:textId="77777777" w:rsidR="00846234" w:rsidRPr="00C453FE" w:rsidRDefault="00846234" w:rsidP="00846234">
            <w:pPr>
              <w:jc w:val="cente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tcPr>
          <w:p w14:paraId="522F3254" w14:textId="77777777" w:rsidR="00846234" w:rsidRPr="00C453FE" w:rsidRDefault="00846234" w:rsidP="00846234">
            <w:pPr>
              <w:jc w:val="center"/>
              <w:rPr>
                <w:rFonts w:ascii="Palemonas" w:eastAsia="Calibri" w:hAnsi="Palemonas"/>
              </w:rPr>
            </w:pPr>
          </w:p>
        </w:tc>
        <w:tc>
          <w:tcPr>
            <w:tcW w:w="1701" w:type="dxa"/>
            <w:tcBorders>
              <w:top w:val="single" w:sz="4" w:space="0" w:color="auto"/>
              <w:left w:val="single" w:sz="4" w:space="0" w:color="auto"/>
              <w:bottom w:val="single" w:sz="4" w:space="0" w:color="auto"/>
              <w:right w:val="single" w:sz="4" w:space="0" w:color="auto"/>
            </w:tcBorders>
          </w:tcPr>
          <w:p w14:paraId="77AAA897" w14:textId="77777777" w:rsidR="00846234" w:rsidRPr="00C453FE" w:rsidRDefault="00846234" w:rsidP="00846234">
            <w:pPr>
              <w:jc w:val="center"/>
              <w:rPr>
                <w:rFonts w:ascii="Palemonas" w:eastAsia="Calibri" w:hAnsi="Palemonas"/>
              </w:rPr>
            </w:pPr>
          </w:p>
        </w:tc>
      </w:tr>
      <w:tr w:rsidR="00766EA0" w:rsidRPr="00C453FE" w14:paraId="4907E9FE" w14:textId="77777777" w:rsidTr="00CC1954">
        <w:trPr>
          <w:trHeight w:val="435"/>
        </w:trPr>
        <w:tc>
          <w:tcPr>
            <w:tcW w:w="536" w:type="dxa"/>
            <w:vMerge/>
            <w:tcBorders>
              <w:left w:val="single" w:sz="4" w:space="0" w:color="auto"/>
              <w:bottom w:val="single" w:sz="4" w:space="0" w:color="auto"/>
              <w:right w:val="single" w:sz="4" w:space="0" w:color="auto"/>
            </w:tcBorders>
          </w:tcPr>
          <w:p w14:paraId="66282D3D" w14:textId="77777777" w:rsidR="00846234" w:rsidRPr="00C453FE" w:rsidRDefault="00846234" w:rsidP="00846234">
            <w:pPr>
              <w:jc w:val="center"/>
              <w:rPr>
                <w:rFonts w:ascii="Palemonas" w:eastAsia="Calibri" w:hAnsi="Palemonas"/>
              </w:rPr>
            </w:pPr>
          </w:p>
        </w:tc>
        <w:tc>
          <w:tcPr>
            <w:tcW w:w="1161" w:type="dxa"/>
            <w:tcBorders>
              <w:top w:val="single" w:sz="4" w:space="0" w:color="auto"/>
              <w:left w:val="single" w:sz="4" w:space="0" w:color="auto"/>
              <w:bottom w:val="single" w:sz="4" w:space="0" w:color="auto"/>
              <w:right w:val="single" w:sz="4" w:space="0" w:color="auto"/>
            </w:tcBorders>
          </w:tcPr>
          <w:p w14:paraId="2E5C7D70" w14:textId="77777777" w:rsidR="00846234" w:rsidRPr="00C453FE" w:rsidRDefault="00846234" w:rsidP="00846234">
            <w:pPr>
              <w:jc w:val="center"/>
              <w:rPr>
                <w:rFonts w:ascii="Palemonas" w:eastAsia="Calibri" w:hAnsi="Palemonas"/>
              </w:rPr>
            </w:pPr>
          </w:p>
        </w:tc>
        <w:tc>
          <w:tcPr>
            <w:tcW w:w="2461" w:type="dxa"/>
            <w:tcBorders>
              <w:top w:val="single" w:sz="4" w:space="0" w:color="auto"/>
              <w:left w:val="single" w:sz="4" w:space="0" w:color="auto"/>
              <w:bottom w:val="single" w:sz="4" w:space="0" w:color="auto"/>
              <w:right w:val="single" w:sz="4" w:space="0" w:color="auto"/>
            </w:tcBorders>
          </w:tcPr>
          <w:p w14:paraId="2D450A54" w14:textId="77777777" w:rsidR="00846234" w:rsidRPr="00C453FE" w:rsidRDefault="00846234" w:rsidP="00846234">
            <w:pPr>
              <w:jc w:val="cente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tcPr>
          <w:p w14:paraId="4CAA0DC9" w14:textId="77777777" w:rsidR="00846234" w:rsidRPr="00C453FE" w:rsidRDefault="00846234" w:rsidP="00846234">
            <w:pPr>
              <w:jc w:val="center"/>
              <w:rPr>
                <w:rFonts w:ascii="Palemonas" w:eastAsia="Calibri" w:hAnsi="Palemonas"/>
              </w:rPr>
            </w:pPr>
          </w:p>
        </w:tc>
        <w:tc>
          <w:tcPr>
            <w:tcW w:w="1701" w:type="dxa"/>
            <w:tcBorders>
              <w:top w:val="single" w:sz="4" w:space="0" w:color="auto"/>
              <w:left w:val="single" w:sz="4" w:space="0" w:color="auto"/>
              <w:bottom w:val="single" w:sz="4" w:space="0" w:color="auto"/>
              <w:right w:val="single" w:sz="4" w:space="0" w:color="auto"/>
            </w:tcBorders>
          </w:tcPr>
          <w:p w14:paraId="32DFA69F" w14:textId="77777777" w:rsidR="00846234" w:rsidRPr="00C453FE" w:rsidRDefault="00846234" w:rsidP="00846234">
            <w:pPr>
              <w:jc w:val="center"/>
              <w:rPr>
                <w:rFonts w:ascii="Palemonas" w:eastAsia="Calibri" w:hAnsi="Palemonas"/>
              </w:rPr>
            </w:pPr>
          </w:p>
        </w:tc>
      </w:tr>
      <w:tr w:rsidR="00766EA0" w:rsidRPr="00C453FE" w14:paraId="6F8194C0" w14:textId="77777777" w:rsidTr="00CC1954">
        <w:trPr>
          <w:trHeight w:val="435"/>
        </w:trPr>
        <w:tc>
          <w:tcPr>
            <w:tcW w:w="536" w:type="dxa"/>
            <w:tcBorders>
              <w:left w:val="single" w:sz="4" w:space="0" w:color="auto"/>
              <w:bottom w:val="single" w:sz="4" w:space="0" w:color="auto"/>
              <w:right w:val="single" w:sz="4" w:space="0" w:color="auto"/>
            </w:tcBorders>
            <w:shd w:val="clear" w:color="auto" w:fill="D9D9D9" w:themeFill="background1" w:themeFillShade="D9"/>
          </w:tcPr>
          <w:p w14:paraId="1CDE37E4" w14:textId="3887B32E" w:rsidR="00555199" w:rsidRPr="00C453FE" w:rsidRDefault="00555199" w:rsidP="00846234">
            <w:pPr>
              <w:jc w:val="center"/>
              <w:rPr>
                <w:rFonts w:ascii="Palemonas" w:eastAsia="Calibri" w:hAnsi="Palemonas"/>
              </w:rPr>
            </w:pPr>
            <w:r w:rsidRPr="00C453FE">
              <w:rPr>
                <w:rFonts w:ascii="Palemonas" w:eastAsia="Calibri" w:hAnsi="Palemonas"/>
              </w:rPr>
              <w:t>3.</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DED84" w14:textId="77777777" w:rsidR="00D31C1E" w:rsidRPr="00C453FE" w:rsidRDefault="000A2C52" w:rsidP="00D31C1E">
            <w:pPr>
              <w:rPr>
                <w:rFonts w:ascii="Palemonas" w:hAnsi="Palemonas"/>
              </w:rPr>
            </w:pPr>
            <w:r w:rsidRPr="00C453FE">
              <w:t xml:space="preserve">Projekto viešinimo pagrindimas </w:t>
            </w:r>
          </w:p>
          <w:p w14:paraId="4C42EFF3" w14:textId="5473C15D" w:rsidR="00D31C1E" w:rsidRPr="00C453FE" w:rsidRDefault="00D31C1E" w:rsidP="00D31C1E">
            <w:pPr>
              <w:pStyle w:val="Sraopastraipa"/>
              <w:numPr>
                <w:ilvl w:val="0"/>
                <w:numId w:val="54"/>
              </w:numPr>
              <w:ind w:left="424"/>
              <w:rPr>
                <w:rFonts w:ascii="Palemonas" w:hAnsi="Palemonas"/>
                <w:color w:val="auto"/>
                <w:lang w:val="lt-LT"/>
              </w:rPr>
            </w:pPr>
            <w:r w:rsidRPr="00C453FE">
              <w:rPr>
                <w:i/>
                <w:color w:val="auto"/>
                <w:lang w:val="lt-LT"/>
              </w:rPr>
              <w:t>pateikiama rezultatus iliustruojanti vaizdinė medžiaga (plakatai, skrajutės);</w:t>
            </w:r>
          </w:p>
          <w:p w14:paraId="446ED68F" w14:textId="77777777" w:rsidR="00D31C1E" w:rsidRPr="00C453FE" w:rsidRDefault="00D31C1E" w:rsidP="00D31C1E">
            <w:pPr>
              <w:pStyle w:val="Sraopastraipa"/>
              <w:numPr>
                <w:ilvl w:val="0"/>
                <w:numId w:val="47"/>
              </w:numPr>
              <w:ind w:left="405"/>
              <w:rPr>
                <w:rFonts w:ascii="Palemonas" w:hAnsi="Palemonas"/>
                <w:color w:val="auto"/>
                <w:lang w:val="lt-LT"/>
              </w:rPr>
            </w:pPr>
            <w:r w:rsidRPr="00C453FE">
              <w:rPr>
                <w:i/>
                <w:color w:val="auto"/>
                <w:lang w:val="lt-LT"/>
              </w:rPr>
              <w:t>straipsniai arba jų kopijos, jeigu straipsniai paskelbiami laikinam;</w:t>
            </w:r>
          </w:p>
          <w:p w14:paraId="365D4683" w14:textId="5FCC8749" w:rsidR="00555199" w:rsidRPr="00C453FE" w:rsidRDefault="00D31C1E" w:rsidP="00D31C1E">
            <w:pPr>
              <w:pStyle w:val="Sraopastraipa"/>
              <w:numPr>
                <w:ilvl w:val="0"/>
                <w:numId w:val="47"/>
              </w:numPr>
              <w:ind w:left="405"/>
              <w:rPr>
                <w:rFonts w:ascii="Palemonas" w:hAnsi="Palemonas"/>
                <w:color w:val="auto"/>
                <w:lang w:val="lt-LT"/>
              </w:rPr>
            </w:pPr>
            <w:r w:rsidRPr="00C453FE">
              <w:rPr>
                <w:i/>
                <w:lang w:val="lt-LT"/>
              </w:rPr>
              <w:t>nuorodos į internetinius puslapius, soc. tinklus ir kt.</w:t>
            </w:r>
          </w:p>
        </w:tc>
        <w:tc>
          <w:tcPr>
            <w:tcW w:w="5388" w:type="dxa"/>
            <w:gridSpan w:val="2"/>
            <w:tcBorders>
              <w:top w:val="single" w:sz="4" w:space="0" w:color="auto"/>
              <w:left w:val="single" w:sz="4" w:space="0" w:color="auto"/>
              <w:bottom w:val="single" w:sz="4" w:space="0" w:color="auto"/>
              <w:right w:val="single" w:sz="4" w:space="0" w:color="auto"/>
            </w:tcBorders>
          </w:tcPr>
          <w:p w14:paraId="0C63E62A" w14:textId="77777777" w:rsidR="00555199" w:rsidRPr="00C453FE" w:rsidRDefault="00555199" w:rsidP="00846234">
            <w:pPr>
              <w:jc w:val="center"/>
              <w:rPr>
                <w:rFonts w:ascii="Palemonas" w:eastAsia="Calibri" w:hAnsi="Palemonas"/>
              </w:rPr>
            </w:pPr>
          </w:p>
        </w:tc>
      </w:tr>
      <w:tr w:rsidR="00766EA0" w:rsidRPr="00C453FE" w14:paraId="10ADF9B7" w14:textId="77777777" w:rsidTr="00CC1954">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A89302" w14:textId="7FCF9166" w:rsidR="00846234" w:rsidRPr="00C453FE" w:rsidRDefault="005C1778" w:rsidP="00846234">
            <w:pPr>
              <w:jc w:val="center"/>
              <w:rPr>
                <w:rFonts w:ascii="Palemonas" w:eastAsia="Calibri" w:hAnsi="Palemonas"/>
              </w:rPr>
            </w:pPr>
            <w:r w:rsidRPr="00C453FE">
              <w:rPr>
                <w:rFonts w:ascii="Palemonas" w:eastAsia="Calibri" w:hAnsi="Palemonas"/>
              </w:rPr>
              <w:t>4</w:t>
            </w:r>
            <w:r w:rsidR="00846234" w:rsidRPr="00C453FE">
              <w:rPr>
                <w:rFonts w:ascii="Palemonas" w:eastAsia="Calibri" w:hAnsi="Palemonas"/>
              </w:rPr>
              <w:t>.</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1C967C" w14:textId="386FC06F" w:rsidR="00846234" w:rsidRPr="00C453FE" w:rsidRDefault="000A2C52" w:rsidP="00846A87">
            <w:pPr>
              <w:tabs>
                <w:tab w:val="left" w:pos="777"/>
              </w:tabs>
              <w:rPr>
                <w:rFonts w:eastAsia="Calibri"/>
                <w:i/>
                <w:iCs/>
                <w:color w:val="FF0000"/>
              </w:rPr>
            </w:pPr>
            <w:r w:rsidRPr="00C453FE">
              <w:rPr>
                <w:rFonts w:ascii="Palemonas" w:eastAsia="Calibri" w:hAnsi="Palemonas"/>
              </w:rPr>
              <w:t>Reprezentacijai skirtų egzempliorių skaičius (vnt.)</w:t>
            </w:r>
            <w:r w:rsidR="00846A87" w:rsidRPr="00C453FE">
              <w:rPr>
                <w:rFonts w:ascii="Palemonas" w:eastAsia="Calibri" w:hAnsi="Palemonas"/>
              </w:rPr>
              <w:t xml:space="preserve"> </w:t>
            </w:r>
            <w:r w:rsidR="00846A87" w:rsidRPr="00C453FE">
              <w:rPr>
                <w:rFonts w:eastAsia="Calibri"/>
                <w:i/>
                <w:iCs/>
              </w:rPr>
              <w:t xml:space="preserve">(nurodyti koks kiekis kam buvo </w:t>
            </w:r>
            <w:r w:rsidR="00846A87" w:rsidRPr="00C453FE">
              <w:rPr>
                <w:rFonts w:eastAsia="Calibri"/>
                <w:i/>
                <w:iCs/>
              </w:rPr>
              <w:lastRenderedPageBreak/>
              <w:t>skirtas: bibliotekai, mokykloms, darželiams, vaikų namams ir kt. Nurodomas skirtas kiekis Anykščių rajono savivaldybės administracijai)</w:t>
            </w:r>
          </w:p>
        </w:tc>
        <w:tc>
          <w:tcPr>
            <w:tcW w:w="5388" w:type="dxa"/>
            <w:gridSpan w:val="2"/>
            <w:tcBorders>
              <w:top w:val="nil"/>
              <w:left w:val="single" w:sz="4" w:space="0" w:color="auto"/>
              <w:bottom w:val="single" w:sz="4" w:space="0" w:color="auto"/>
              <w:right w:val="single" w:sz="4" w:space="0" w:color="auto"/>
            </w:tcBorders>
          </w:tcPr>
          <w:p w14:paraId="10C5D5F6" w14:textId="77777777" w:rsidR="00846234" w:rsidRPr="00C453FE" w:rsidRDefault="00846234" w:rsidP="00846234">
            <w:pPr>
              <w:jc w:val="both"/>
              <w:rPr>
                <w:rFonts w:ascii="Palemonas" w:eastAsia="Calibri" w:hAnsi="Palemonas"/>
              </w:rPr>
            </w:pPr>
          </w:p>
        </w:tc>
      </w:tr>
      <w:tr w:rsidR="00766EA0" w:rsidRPr="00C453FE" w14:paraId="59A2BD87" w14:textId="77777777" w:rsidTr="00CC1954">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18F8F" w14:textId="6C140C59" w:rsidR="00846234" w:rsidRPr="00C453FE" w:rsidRDefault="005C1778" w:rsidP="00846234">
            <w:pPr>
              <w:jc w:val="center"/>
              <w:rPr>
                <w:rFonts w:ascii="Palemonas" w:eastAsia="Calibri" w:hAnsi="Palemonas"/>
              </w:rPr>
            </w:pPr>
            <w:r w:rsidRPr="00C453FE">
              <w:rPr>
                <w:rFonts w:ascii="Palemonas" w:eastAsia="Calibri" w:hAnsi="Palemonas"/>
              </w:rPr>
              <w:t>5</w:t>
            </w:r>
            <w:r w:rsidR="00846234" w:rsidRPr="00C453FE">
              <w:rPr>
                <w:rFonts w:ascii="Palemonas" w:eastAsia="Calibri" w:hAnsi="Palemonas"/>
              </w:rPr>
              <w:t>.</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D55FD" w14:textId="76D2B3AB" w:rsidR="00846234" w:rsidRPr="00C453FE" w:rsidRDefault="00846234" w:rsidP="00824E61">
            <w:pPr>
              <w:jc w:val="both"/>
              <w:rPr>
                <w:rFonts w:ascii="Palemonas" w:eastAsia="Calibri" w:hAnsi="Palemonas"/>
              </w:rPr>
            </w:pPr>
            <w:r w:rsidRPr="00C453FE">
              <w:rPr>
                <w:rFonts w:eastAsia="Calibri"/>
              </w:rPr>
              <w:t>Projekto įgyvendinimo forma</w:t>
            </w:r>
            <w:r w:rsidR="00222405" w:rsidRPr="00C453FE">
              <w:rPr>
                <w:rFonts w:eastAsia="Calibri"/>
              </w:rPr>
              <w:t xml:space="preserve"> </w:t>
            </w:r>
            <w:r w:rsidRPr="00C453FE">
              <w:rPr>
                <w:rFonts w:eastAsia="Calibri"/>
                <w:i/>
              </w:rPr>
              <w:t>(</w:t>
            </w:r>
            <w:r w:rsidR="006302FB" w:rsidRPr="00C453FE">
              <w:rPr>
                <w:rFonts w:eastAsia="Calibri"/>
                <w:i/>
              </w:rPr>
              <w:t>leidinys, įrašas, vertimas, kt</w:t>
            </w:r>
            <w:r w:rsidRPr="00C453FE">
              <w:rPr>
                <w:rFonts w:eastAsia="Calibri"/>
                <w:i/>
              </w:rPr>
              <w:t>.)</w:t>
            </w:r>
            <w:r w:rsidR="00824E61" w:rsidRPr="00C453FE">
              <w:rPr>
                <w:rFonts w:eastAsia="Calibri"/>
              </w:rPr>
              <w:t xml:space="preserve"> ir tiražas</w:t>
            </w:r>
          </w:p>
        </w:tc>
        <w:tc>
          <w:tcPr>
            <w:tcW w:w="5388" w:type="dxa"/>
            <w:gridSpan w:val="2"/>
            <w:tcBorders>
              <w:top w:val="nil"/>
              <w:left w:val="single" w:sz="4" w:space="0" w:color="auto"/>
              <w:bottom w:val="single" w:sz="4" w:space="0" w:color="auto"/>
              <w:right w:val="single" w:sz="4" w:space="0" w:color="auto"/>
            </w:tcBorders>
          </w:tcPr>
          <w:p w14:paraId="5DD89A42" w14:textId="77777777" w:rsidR="00846234" w:rsidRPr="00C453FE" w:rsidRDefault="00846234" w:rsidP="00846234">
            <w:pPr>
              <w:jc w:val="both"/>
              <w:rPr>
                <w:rFonts w:ascii="Palemonas" w:eastAsia="Calibri" w:hAnsi="Palemonas"/>
              </w:rPr>
            </w:pPr>
          </w:p>
        </w:tc>
      </w:tr>
      <w:tr w:rsidR="00766EA0" w:rsidRPr="00C453FE" w14:paraId="7A7CE3DA" w14:textId="77777777" w:rsidTr="00CC1954">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BEEE" w14:textId="7638C44F" w:rsidR="00846234" w:rsidRPr="00C453FE" w:rsidRDefault="005C1778" w:rsidP="00846234">
            <w:pPr>
              <w:jc w:val="center"/>
              <w:rPr>
                <w:rFonts w:ascii="Palemonas" w:eastAsia="Calibri" w:hAnsi="Palemonas"/>
              </w:rPr>
            </w:pPr>
            <w:r w:rsidRPr="00C453FE">
              <w:rPr>
                <w:rFonts w:ascii="Palemonas" w:eastAsia="Calibri" w:hAnsi="Palemonas"/>
              </w:rPr>
              <w:t>6</w:t>
            </w:r>
            <w:r w:rsidR="00846234" w:rsidRPr="00C453FE">
              <w:rPr>
                <w:rFonts w:ascii="Palemonas" w:eastAsia="Calibri" w:hAnsi="Palemonas"/>
              </w:rPr>
              <w:t>.</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296F6" w14:textId="77777777" w:rsidR="00846234" w:rsidRPr="00C453FE" w:rsidRDefault="00846234" w:rsidP="00846234">
            <w:pPr>
              <w:jc w:val="both"/>
              <w:rPr>
                <w:rFonts w:eastAsia="Calibri"/>
              </w:rPr>
            </w:pPr>
            <w:r w:rsidRPr="00C453FE">
              <w:rPr>
                <w:rFonts w:eastAsia="Calibri"/>
              </w:rPr>
              <w:t>Projekto tęstinumas ir išliekamoji vertė</w:t>
            </w:r>
          </w:p>
        </w:tc>
        <w:tc>
          <w:tcPr>
            <w:tcW w:w="5388" w:type="dxa"/>
            <w:gridSpan w:val="2"/>
            <w:tcBorders>
              <w:top w:val="nil"/>
              <w:left w:val="single" w:sz="4" w:space="0" w:color="auto"/>
              <w:bottom w:val="single" w:sz="4" w:space="0" w:color="auto"/>
              <w:right w:val="single" w:sz="4" w:space="0" w:color="auto"/>
            </w:tcBorders>
          </w:tcPr>
          <w:p w14:paraId="408647CA" w14:textId="77777777" w:rsidR="00846234" w:rsidRPr="00C453FE" w:rsidRDefault="00846234" w:rsidP="00846234">
            <w:pPr>
              <w:jc w:val="both"/>
              <w:rPr>
                <w:rFonts w:ascii="Palemonas" w:eastAsia="Calibri" w:hAnsi="Palemonas"/>
              </w:rPr>
            </w:pPr>
          </w:p>
        </w:tc>
      </w:tr>
      <w:tr w:rsidR="00CB478F" w:rsidRPr="00C453FE" w14:paraId="56F6E0E8" w14:textId="77777777" w:rsidTr="00CC1954">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3813B" w14:textId="37D6DF22" w:rsidR="00CB478F" w:rsidRPr="00C453FE" w:rsidRDefault="00CB478F" w:rsidP="00846234">
            <w:pPr>
              <w:jc w:val="center"/>
              <w:rPr>
                <w:rFonts w:ascii="Palemonas" w:eastAsia="Calibri" w:hAnsi="Palemonas"/>
              </w:rPr>
            </w:pPr>
            <w:r w:rsidRPr="00C453FE">
              <w:rPr>
                <w:rFonts w:ascii="Palemonas" w:eastAsia="Calibri" w:hAnsi="Palemonas"/>
              </w:rPr>
              <w:t>7,</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16895" w14:textId="0BE8EF31" w:rsidR="00CB478F" w:rsidRPr="00C453FE" w:rsidRDefault="00CB478F" w:rsidP="00846234">
            <w:pPr>
              <w:jc w:val="both"/>
              <w:rPr>
                <w:rFonts w:eastAsia="Calibri"/>
              </w:rPr>
            </w:pPr>
            <w:r w:rsidRPr="00C453FE">
              <w:t>Projekto įgyvendinimo metu kilusios problemos, komentarai ir pasiūlymai Anykščių rajono savivaldybės administracijai</w:t>
            </w:r>
          </w:p>
        </w:tc>
        <w:tc>
          <w:tcPr>
            <w:tcW w:w="5388" w:type="dxa"/>
            <w:gridSpan w:val="2"/>
            <w:tcBorders>
              <w:top w:val="nil"/>
              <w:left w:val="single" w:sz="4" w:space="0" w:color="auto"/>
              <w:bottom w:val="single" w:sz="4" w:space="0" w:color="auto"/>
              <w:right w:val="single" w:sz="4" w:space="0" w:color="auto"/>
            </w:tcBorders>
          </w:tcPr>
          <w:p w14:paraId="3B160627" w14:textId="77777777" w:rsidR="00CB478F" w:rsidRPr="00C453FE" w:rsidRDefault="00CB478F" w:rsidP="00846234">
            <w:pPr>
              <w:jc w:val="both"/>
              <w:rPr>
                <w:rFonts w:ascii="Palemonas" w:eastAsia="Calibri" w:hAnsi="Palemonas"/>
              </w:rPr>
            </w:pPr>
          </w:p>
        </w:tc>
      </w:tr>
      <w:tr w:rsidR="00766EA0" w:rsidRPr="00C453FE" w14:paraId="76B0DBA6" w14:textId="77777777" w:rsidTr="00CC1954">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F96B0" w14:textId="74CC16C1" w:rsidR="0002633B" w:rsidRPr="00C453FE" w:rsidRDefault="00CB478F" w:rsidP="00846234">
            <w:pPr>
              <w:jc w:val="center"/>
              <w:rPr>
                <w:rFonts w:ascii="Palemonas" w:eastAsia="Calibri" w:hAnsi="Palemonas"/>
              </w:rPr>
            </w:pPr>
            <w:r w:rsidRPr="00C453FE">
              <w:rPr>
                <w:rFonts w:ascii="Palemonas" w:eastAsia="Calibri" w:hAnsi="Palemonas"/>
              </w:rPr>
              <w:t>8</w:t>
            </w:r>
            <w:r w:rsidR="0002633B" w:rsidRPr="00C453FE">
              <w:rPr>
                <w:rFonts w:ascii="Palemonas" w:eastAsia="Calibri" w:hAnsi="Palemonas"/>
              </w:rPr>
              <w:t>.</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49AA2" w14:textId="60F5DFAF" w:rsidR="0002633B" w:rsidRPr="00C453FE" w:rsidRDefault="0002633B" w:rsidP="00846234">
            <w:pPr>
              <w:jc w:val="both"/>
              <w:rPr>
                <w:rFonts w:eastAsia="Calibri"/>
              </w:rPr>
            </w:pPr>
            <w:r w:rsidRPr="00C453FE">
              <w:t xml:space="preserve">Įvykdytų </w:t>
            </w:r>
            <w:r w:rsidR="00FC1551" w:rsidRPr="00C453FE">
              <w:t>leidybinių</w:t>
            </w:r>
            <w:r w:rsidR="009919E8" w:rsidRPr="00C453FE">
              <w:t xml:space="preserve"> ir literatūros</w:t>
            </w:r>
            <w:r w:rsidRPr="00C453FE">
              <w:t xml:space="preserve"> veiklų rezultatas </w:t>
            </w:r>
            <w:r w:rsidRPr="00C453FE">
              <w:rPr>
                <w:i/>
                <w:iCs/>
              </w:rPr>
              <w:t>(pridedama ištrauka turi būti ne mažesnė kaip 70 proc. kūrinio apimties)</w:t>
            </w:r>
          </w:p>
        </w:tc>
        <w:tc>
          <w:tcPr>
            <w:tcW w:w="5388" w:type="dxa"/>
            <w:gridSpan w:val="2"/>
            <w:tcBorders>
              <w:top w:val="nil"/>
              <w:left w:val="single" w:sz="4" w:space="0" w:color="auto"/>
              <w:bottom w:val="single" w:sz="4" w:space="0" w:color="auto"/>
              <w:right w:val="single" w:sz="4" w:space="0" w:color="auto"/>
            </w:tcBorders>
          </w:tcPr>
          <w:p w14:paraId="25ACF146" w14:textId="77777777" w:rsidR="0002633B" w:rsidRPr="00C453FE" w:rsidRDefault="0002633B" w:rsidP="00846234">
            <w:pPr>
              <w:jc w:val="both"/>
              <w:rPr>
                <w:rFonts w:ascii="Palemonas" w:eastAsia="Calibri" w:hAnsi="Palemonas"/>
              </w:rPr>
            </w:pPr>
          </w:p>
        </w:tc>
      </w:tr>
      <w:tr w:rsidR="00766EA0" w:rsidRPr="00C453FE" w14:paraId="64B121EC" w14:textId="77777777" w:rsidTr="00CC1954">
        <w:trPr>
          <w:trHeight w:val="166"/>
        </w:trPr>
        <w:tc>
          <w:tcPr>
            <w:tcW w:w="53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E0960" w14:textId="7DF38A71" w:rsidR="00846234" w:rsidRPr="00C453FE" w:rsidRDefault="00CB478F" w:rsidP="00846234">
            <w:pPr>
              <w:jc w:val="center"/>
              <w:rPr>
                <w:rFonts w:ascii="Palemonas" w:eastAsia="Calibri" w:hAnsi="Palemonas"/>
              </w:rPr>
            </w:pPr>
            <w:r w:rsidRPr="00C453FE">
              <w:rPr>
                <w:rFonts w:ascii="Palemonas" w:eastAsia="Calibri" w:hAnsi="Palemonas"/>
              </w:rPr>
              <w:t>9</w:t>
            </w:r>
            <w:r w:rsidR="00846234" w:rsidRPr="00C453FE">
              <w:rPr>
                <w:rFonts w:ascii="Palemonas" w:eastAsia="Calibri" w:hAnsi="Palemonas"/>
              </w:rPr>
              <w:t>.</w:t>
            </w:r>
          </w:p>
        </w:tc>
        <w:tc>
          <w:tcPr>
            <w:tcW w:w="3622"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A5FFE" w14:textId="77777777" w:rsidR="00846234" w:rsidRPr="00C453FE" w:rsidRDefault="00846234" w:rsidP="00846234">
            <w:pPr>
              <w:rPr>
                <w:rFonts w:ascii="Palemonas" w:eastAsia="Calibri" w:hAnsi="Palemonas"/>
              </w:rPr>
            </w:pPr>
            <w:r w:rsidRPr="00C453FE">
              <w:rPr>
                <w:rFonts w:ascii="Palemonas" w:eastAsia="Calibri" w:hAnsi="Palemonas"/>
              </w:rPr>
              <w:t>Projekto vykdymo metu patirtos išlaidos</w:t>
            </w:r>
          </w:p>
          <w:p w14:paraId="72419559" w14:textId="7F8CBFD3" w:rsidR="00846234" w:rsidRPr="00C453FE" w:rsidRDefault="001A53D4" w:rsidP="00846234">
            <w:pPr>
              <w:jc w:val="both"/>
              <w:rPr>
                <w:rFonts w:ascii="Palemonas" w:eastAsia="Calibri" w:hAnsi="Palemonas"/>
                <w:sz w:val="20"/>
                <w:szCs w:val="20"/>
              </w:rPr>
            </w:pPr>
            <w:r w:rsidRPr="00C453FE">
              <w:rPr>
                <w:rFonts w:eastAsia="Calibri"/>
                <w:i/>
              </w:rPr>
              <w:t>(išlaidų pavadinimai turi sutapti su projekto biudžete nurodytais išlaidų pavadinimais. Šalia išlaidų pavadinimų skliausteliuose nurodyti, kam lėšos konkrečiai panaudotos)</w:t>
            </w:r>
          </w:p>
        </w:tc>
        <w:tc>
          <w:tcPr>
            <w:tcW w:w="36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B5DC2" w14:textId="77777777" w:rsidR="00846234" w:rsidRPr="00C453FE" w:rsidRDefault="00846234" w:rsidP="00846234">
            <w:pPr>
              <w:jc w:val="center"/>
              <w:rPr>
                <w:rFonts w:ascii="Palemonas" w:eastAsia="Calibri" w:hAnsi="Palemonas"/>
              </w:rPr>
            </w:pPr>
            <w:r w:rsidRPr="00C453FE">
              <w:rPr>
                <w:rFonts w:ascii="Palemonas" w:eastAsia="Calibri" w:hAnsi="Palemonas"/>
              </w:rPr>
              <w:t>Išlaidų pavadinimas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8C102" w14:textId="77777777" w:rsidR="00846234" w:rsidRPr="00C453FE" w:rsidRDefault="00846234" w:rsidP="00846234">
            <w:pPr>
              <w:jc w:val="center"/>
              <w:rPr>
                <w:rFonts w:ascii="Palemonas" w:eastAsia="Calibri" w:hAnsi="Palemonas"/>
              </w:rPr>
            </w:pPr>
            <w:r w:rsidRPr="00C453FE">
              <w:rPr>
                <w:rFonts w:ascii="Palemonas" w:eastAsia="Calibri" w:hAnsi="Palemonas"/>
              </w:rPr>
              <w:t>Lėšos (eurais)</w:t>
            </w:r>
          </w:p>
        </w:tc>
      </w:tr>
      <w:tr w:rsidR="00766EA0" w:rsidRPr="00C453FE" w14:paraId="0548A568" w14:textId="77777777" w:rsidTr="00CC1954">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F3D69" w14:textId="77777777" w:rsidR="00846234" w:rsidRPr="00C453FE" w:rsidRDefault="00846234" w:rsidP="00846234">
            <w:pPr>
              <w:rPr>
                <w:rFonts w:ascii="Palemonas" w:eastAsia="Calibri" w:hAnsi="Palemonas"/>
              </w:rPr>
            </w:pPr>
          </w:p>
        </w:tc>
        <w:tc>
          <w:tcPr>
            <w:tcW w:w="36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93EDD1" w14:textId="77777777" w:rsidR="00846234" w:rsidRPr="00C453FE" w:rsidRDefault="00846234" w:rsidP="00846234">
            <w:pP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hideMark/>
          </w:tcPr>
          <w:p w14:paraId="7E172A63" w14:textId="77777777" w:rsidR="00846234" w:rsidRPr="00C453FE" w:rsidRDefault="00846234" w:rsidP="00846234">
            <w:pPr>
              <w:spacing w:line="360" w:lineRule="auto"/>
              <w:jc w:val="both"/>
              <w:rPr>
                <w:rFonts w:ascii="Palemonas" w:eastAsia="Calibri" w:hAnsi="Palemonas"/>
              </w:rPr>
            </w:pPr>
            <w:r w:rsidRPr="00C453FE">
              <w:rPr>
                <w:rFonts w:ascii="Palemonas" w:eastAsia="Calibri" w:hAnsi="Palemonas"/>
              </w:rPr>
              <w:t>1.</w:t>
            </w:r>
          </w:p>
        </w:tc>
        <w:tc>
          <w:tcPr>
            <w:tcW w:w="1701" w:type="dxa"/>
            <w:tcBorders>
              <w:top w:val="single" w:sz="4" w:space="0" w:color="auto"/>
              <w:left w:val="single" w:sz="4" w:space="0" w:color="auto"/>
              <w:bottom w:val="single" w:sz="4" w:space="0" w:color="auto"/>
              <w:right w:val="single" w:sz="4" w:space="0" w:color="auto"/>
            </w:tcBorders>
          </w:tcPr>
          <w:p w14:paraId="59C21265" w14:textId="77777777" w:rsidR="00846234" w:rsidRPr="00C453FE" w:rsidRDefault="00846234" w:rsidP="00846234">
            <w:pPr>
              <w:spacing w:line="360" w:lineRule="auto"/>
              <w:jc w:val="center"/>
              <w:rPr>
                <w:rFonts w:ascii="Palemonas" w:eastAsia="Calibri" w:hAnsi="Palemonas"/>
              </w:rPr>
            </w:pPr>
          </w:p>
        </w:tc>
      </w:tr>
      <w:tr w:rsidR="00766EA0" w:rsidRPr="00C453FE" w14:paraId="01500E5E" w14:textId="77777777" w:rsidTr="00CC1954">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FE2BCC" w14:textId="77777777" w:rsidR="00846234" w:rsidRPr="00C453FE" w:rsidRDefault="00846234" w:rsidP="00846234">
            <w:pPr>
              <w:rPr>
                <w:rFonts w:ascii="Palemonas" w:eastAsia="Calibri" w:hAnsi="Palemonas"/>
              </w:rPr>
            </w:pPr>
          </w:p>
        </w:tc>
        <w:tc>
          <w:tcPr>
            <w:tcW w:w="36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E3009D" w14:textId="77777777" w:rsidR="00846234" w:rsidRPr="00C453FE" w:rsidRDefault="00846234" w:rsidP="00846234">
            <w:pP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hideMark/>
          </w:tcPr>
          <w:p w14:paraId="2A9B2FCC" w14:textId="77777777" w:rsidR="00846234" w:rsidRPr="00C453FE" w:rsidRDefault="00846234" w:rsidP="00846234">
            <w:pPr>
              <w:spacing w:line="360" w:lineRule="auto"/>
              <w:jc w:val="both"/>
              <w:rPr>
                <w:rFonts w:ascii="Palemonas" w:eastAsia="Calibri" w:hAnsi="Palemonas"/>
              </w:rPr>
            </w:pPr>
            <w:r w:rsidRPr="00C453FE">
              <w:rPr>
                <w:rFonts w:ascii="Palemonas" w:eastAsia="Calibri" w:hAnsi="Palemonas"/>
              </w:rPr>
              <w:t>2.</w:t>
            </w:r>
          </w:p>
        </w:tc>
        <w:tc>
          <w:tcPr>
            <w:tcW w:w="1701" w:type="dxa"/>
            <w:tcBorders>
              <w:top w:val="single" w:sz="4" w:space="0" w:color="auto"/>
              <w:left w:val="single" w:sz="4" w:space="0" w:color="auto"/>
              <w:bottom w:val="single" w:sz="4" w:space="0" w:color="auto"/>
              <w:right w:val="single" w:sz="4" w:space="0" w:color="auto"/>
            </w:tcBorders>
          </w:tcPr>
          <w:p w14:paraId="1E8577C2" w14:textId="77777777" w:rsidR="00846234" w:rsidRPr="00C453FE" w:rsidRDefault="00846234" w:rsidP="00846234">
            <w:pPr>
              <w:spacing w:line="360" w:lineRule="auto"/>
              <w:jc w:val="center"/>
              <w:rPr>
                <w:rFonts w:ascii="Palemonas" w:eastAsia="Calibri" w:hAnsi="Palemonas"/>
              </w:rPr>
            </w:pPr>
          </w:p>
        </w:tc>
      </w:tr>
      <w:tr w:rsidR="00766EA0" w:rsidRPr="00C453FE" w14:paraId="64D4824F" w14:textId="77777777" w:rsidTr="00CC1954">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3EB29" w14:textId="77777777" w:rsidR="00846234" w:rsidRPr="00C453FE" w:rsidRDefault="00846234" w:rsidP="00846234">
            <w:pPr>
              <w:rPr>
                <w:rFonts w:ascii="Palemonas" w:eastAsia="Calibri" w:hAnsi="Palemonas"/>
              </w:rPr>
            </w:pPr>
          </w:p>
        </w:tc>
        <w:tc>
          <w:tcPr>
            <w:tcW w:w="36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A17AE3" w14:textId="77777777" w:rsidR="00846234" w:rsidRPr="00C453FE" w:rsidRDefault="00846234" w:rsidP="00846234">
            <w:pP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tcPr>
          <w:p w14:paraId="64F40033" w14:textId="2D49F491" w:rsidR="00846234" w:rsidRPr="00C453FE" w:rsidRDefault="00DA1E95" w:rsidP="00846234">
            <w:pPr>
              <w:spacing w:line="360" w:lineRule="auto"/>
              <w:jc w:val="both"/>
              <w:rPr>
                <w:rFonts w:ascii="Palemonas" w:eastAsia="Calibri" w:hAnsi="Palemonas"/>
              </w:rPr>
            </w:pPr>
            <w:r w:rsidRPr="00C453FE">
              <w:rPr>
                <w:rFonts w:ascii="Palemonas" w:eastAsia="Calibri" w:hAnsi="Palemonas"/>
              </w:rPr>
              <w:t>3.</w:t>
            </w:r>
          </w:p>
        </w:tc>
        <w:tc>
          <w:tcPr>
            <w:tcW w:w="1701" w:type="dxa"/>
            <w:tcBorders>
              <w:top w:val="single" w:sz="4" w:space="0" w:color="auto"/>
              <w:left w:val="single" w:sz="4" w:space="0" w:color="auto"/>
              <w:bottom w:val="single" w:sz="4" w:space="0" w:color="auto"/>
              <w:right w:val="single" w:sz="4" w:space="0" w:color="auto"/>
            </w:tcBorders>
          </w:tcPr>
          <w:p w14:paraId="7FB88508" w14:textId="77777777" w:rsidR="00846234" w:rsidRPr="00C453FE" w:rsidRDefault="00846234" w:rsidP="00846234">
            <w:pPr>
              <w:spacing w:line="360" w:lineRule="auto"/>
              <w:jc w:val="center"/>
              <w:rPr>
                <w:rFonts w:ascii="Palemonas" w:eastAsia="Calibri" w:hAnsi="Palemonas"/>
              </w:rPr>
            </w:pPr>
          </w:p>
        </w:tc>
      </w:tr>
      <w:tr w:rsidR="00766EA0" w:rsidRPr="00C453FE" w14:paraId="6B31648A" w14:textId="77777777" w:rsidTr="00CC1954">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97FB06" w14:textId="77777777" w:rsidR="00846234" w:rsidRPr="00C453FE" w:rsidRDefault="00846234" w:rsidP="00846234">
            <w:pPr>
              <w:rPr>
                <w:rFonts w:ascii="Palemonas" w:eastAsia="Calibri" w:hAnsi="Palemonas"/>
              </w:rPr>
            </w:pPr>
          </w:p>
        </w:tc>
        <w:tc>
          <w:tcPr>
            <w:tcW w:w="36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5E55B" w14:textId="77777777" w:rsidR="00846234" w:rsidRPr="00C453FE" w:rsidRDefault="00846234" w:rsidP="00846234">
            <w:pPr>
              <w:rPr>
                <w:rFonts w:ascii="Palemonas" w:eastAsia="Calibri" w:hAnsi="Palemonas"/>
              </w:rPr>
            </w:pPr>
          </w:p>
        </w:tc>
        <w:tc>
          <w:tcPr>
            <w:tcW w:w="3687" w:type="dxa"/>
            <w:tcBorders>
              <w:top w:val="single" w:sz="4" w:space="0" w:color="auto"/>
              <w:left w:val="single" w:sz="4" w:space="0" w:color="auto"/>
              <w:bottom w:val="single" w:sz="4" w:space="0" w:color="auto"/>
              <w:right w:val="single" w:sz="4" w:space="0" w:color="auto"/>
            </w:tcBorders>
            <w:hideMark/>
          </w:tcPr>
          <w:p w14:paraId="27BC952C" w14:textId="77777777" w:rsidR="00846234" w:rsidRPr="00C453FE" w:rsidRDefault="00846234" w:rsidP="00846234">
            <w:pPr>
              <w:spacing w:line="360" w:lineRule="auto"/>
              <w:jc w:val="both"/>
              <w:rPr>
                <w:rFonts w:ascii="Palemonas" w:eastAsia="Calibri" w:hAnsi="Palemonas"/>
              </w:rPr>
            </w:pPr>
            <w:r w:rsidRPr="00C453FE">
              <w:rPr>
                <w:rFonts w:ascii="Palemonas" w:eastAsia="Calibri" w:hAnsi="Palemonas"/>
              </w:rPr>
              <w:t>Iš viso:</w:t>
            </w:r>
          </w:p>
        </w:tc>
        <w:tc>
          <w:tcPr>
            <w:tcW w:w="1701" w:type="dxa"/>
            <w:tcBorders>
              <w:top w:val="single" w:sz="4" w:space="0" w:color="auto"/>
              <w:left w:val="single" w:sz="4" w:space="0" w:color="auto"/>
              <w:bottom w:val="single" w:sz="4" w:space="0" w:color="auto"/>
              <w:right w:val="single" w:sz="4" w:space="0" w:color="auto"/>
            </w:tcBorders>
          </w:tcPr>
          <w:p w14:paraId="08B38CE8" w14:textId="77777777" w:rsidR="00846234" w:rsidRPr="00C453FE" w:rsidRDefault="00846234" w:rsidP="00846234">
            <w:pPr>
              <w:spacing w:line="360" w:lineRule="auto"/>
              <w:jc w:val="center"/>
              <w:rPr>
                <w:rFonts w:ascii="Palemonas" w:eastAsia="Calibri" w:hAnsi="Palemonas"/>
              </w:rPr>
            </w:pPr>
          </w:p>
        </w:tc>
      </w:tr>
      <w:tr w:rsidR="001A53D4" w:rsidRPr="00C453FE" w14:paraId="0F95506E" w14:textId="77777777" w:rsidTr="00CC1954">
        <w:trPr>
          <w:trHeight w:val="166"/>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ED87E0" w14:textId="231BF37A" w:rsidR="001A53D4" w:rsidRPr="00C453FE" w:rsidRDefault="001A53D4" w:rsidP="00846234">
            <w:pPr>
              <w:rPr>
                <w:rFonts w:ascii="Palemonas" w:eastAsia="Calibri" w:hAnsi="Palemonas"/>
              </w:rPr>
            </w:pPr>
            <w:r w:rsidRPr="00C453FE">
              <w:rPr>
                <w:rFonts w:ascii="Palemonas" w:eastAsia="Calibri" w:hAnsi="Palemonas"/>
              </w:rPr>
              <w:t>10.</w:t>
            </w: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4E9B15" w14:textId="77777777" w:rsidR="001A53D4" w:rsidRPr="00C453FE" w:rsidRDefault="001A53D4" w:rsidP="001A53D4">
            <w:pPr>
              <w:rPr>
                <w:rFonts w:ascii="Palemonas" w:eastAsia="Calibri" w:hAnsi="Palemonas"/>
              </w:rPr>
            </w:pPr>
            <w:r w:rsidRPr="00C453FE">
              <w:rPr>
                <w:rFonts w:ascii="Palemonas" w:eastAsia="Calibri" w:hAnsi="Palemonas"/>
              </w:rPr>
              <w:t>Į Savivaldybės biudžetą grąžintos lėšos</w:t>
            </w:r>
          </w:p>
          <w:p w14:paraId="23A03CA3" w14:textId="77777777" w:rsidR="001A53D4" w:rsidRPr="00C453FE" w:rsidRDefault="001A53D4" w:rsidP="001A53D4">
            <w:pPr>
              <w:rPr>
                <w:rFonts w:ascii="Palemonas" w:eastAsia="Calibri" w:hAnsi="Palemonas"/>
                <w:i/>
                <w:iCs/>
              </w:rPr>
            </w:pPr>
            <w:r w:rsidRPr="00C453FE">
              <w:rPr>
                <w:rFonts w:ascii="Palemonas" w:eastAsia="Calibri" w:hAnsi="Palemonas"/>
                <w:i/>
                <w:iCs/>
              </w:rPr>
              <w:t xml:space="preserve">(pildoma, jeigu dalis lėšų yra grąžinama. </w:t>
            </w:r>
          </w:p>
          <w:p w14:paraId="30826F79" w14:textId="5543020B" w:rsidR="001A53D4" w:rsidRPr="00C453FE" w:rsidRDefault="001A53D4" w:rsidP="001A53D4">
            <w:pPr>
              <w:rPr>
                <w:rFonts w:ascii="Palemonas" w:eastAsia="Calibri" w:hAnsi="Palemonas"/>
              </w:rPr>
            </w:pPr>
            <w:r w:rsidRPr="00C453FE">
              <w:rPr>
                <w:rFonts w:ascii="Palemonas" w:eastAsia="Calibri" w:hAnsi="Palemonas"/>
                <w:i/>
                <w:iCs/>
              </w:rPr>
              <w:t>Nurodoma nepanaudotų lėšų suma, grąžinimo dokumento data ir Nr.)</w:t>
            </w:r>
          </w:p>
        </w:tc>
        <w:tc>
          <w:tcPr>
            <w:tcW w:w="3687" w:type="dxa"/>
            <w:tcBorders>
              <w:top w:val="single" w:sz="4" w:space="0" w:color="auto"/>
              <w:left w:val="single" w:sz="4" w:space="0" w:color="auto"/>
              <w:bottom w:val="single" w:sz="4" w:space="0" w:color="auto"/>
              <w:right w:val="single" w:sz="4" w:space="0" w:color="auto"/>
            </w:tcBorders>
          </w:tcPr>
          <w:p w14:paraId="16FB394B" w14:textId="77777777" w:rsidR="001A53D4" w:rsidRPr="00C453FE" w:rsidRDefault="001A53D4" w:rsidP="00846234">
            <w:pPr>
              <w:spacing w:line="360" w:lineRule="auto"/>
              <w:jc w:val="both"/>
              <w:rPr>
                <w:rFonts w:ascii="Palemonas" w:eastAsia="Calibri" w:hAnsi="Palemonas"/>
              </w:rPr>
            </w:pPr>
          </w:p>
        </w:tc>
        <w:tc>
          <w:tcPr>
            <w:tcW w:w="1701" w:type="dxa"/>
            <w:tcBorders>
              <w:top w:val="single" w:sz="4" w:space="0" w:color="auto"/>
              <w:left w:val="single" w:sz="4" w:space="0" w:color="auto"/>
              <w:bottom w:val="single" w:sz="4" w:space="0" w:color="auto"/>
              <w:right w:val="single" w:sz="4" w:space="0" w:color="auto"/>
            </w:tcBorders>
          </w:tcPr>
          <w:p w14:paraId="3ED1BEE6" w14:textId="77777777" w:rsidR="001A53D4" w:rsidRPr="00C453FE" w:rsidRDefault="001A53D4" w:rsidP="00846234">
            <w:pPr>
              <w:spacing w:line="360" w:lineRule="auto"/>
              <w:jc w:val="center"/>
              <w:rPr>
                <w:rFonts w:ascii="Palemonas" w:eastAsia="Calibri" w:hAnsi="Palemonas"/>
              </w:rPr>
            </w:pPr>
          </w:p>
        </w:tc>
      </w:tr>
    </w:tbl>
    <w:p w14:paraId="2C06A0E0" w14:textId="77777777" w:rsidR="00CC1954" w:rsidRPr="00C453FE" w:rsidRDefault="00CC1954" w:rsidP="00846234"/>
    <w:p w14:paraId="654A33AC" w14:textId="073B7E59" w:rsidR="00974C00" w:rsidRPr="00C453FE" w:rsidRDefault="00974C00" w:rsidP="00974C00">
      <w:pPr>
        <w:rPr>
          <w:i/>
          <w:iCs/>
        </w:rPr>
      </w:pPr>
      <w:r w:rsidRPr="00C453FE">
        <w:rPr>
          <w:i/>
          <w:iCs/>
        </w:rPr>
        <w:t>Nuotraukos pridedamos, jeigu leidybinė ar literatūros veikla buvo fotografuota.</w:t>
      </w:r>
    </w:p>
    <w:p w14:paraId="6E931445" w14:textId="77777777" w:rsidR="00974C00" w:rsidRPr="00C453FE" w:rsidRDefault="00974C00" w:rsidP="00974C00"/>
    <w:p w14:paraId="7312FAD8" w14:textId="106ADC53" w:rsidR="00974C00" w:rsidRPr="00C453FE" w:rsidRDefault="00974C00" w:rsidP="00974C00">
      <w:r w:rsidRPr="00C453FE">
        <w:t>Projekto rezultatų nuotraukos skaitmeniniu formatu išsiųstos 20....-.....-..... (</w:t>
      </w:r>
      <w:r w:rsidRPr="00C453FE">
        <w:rPr>
          <w:i/>
          <w:iCs/>
        </w:rPr>
        <w:t>įrašyti datą</w:t>
      </w:r>
      <w:r w:rsidRPr="00C453FE">
        <w:t>) el. paštu ...... (</w:t>
      </w:r>
      <w:r w:rsidRPr="00C453FE">
        <w:rPr>
          <w:i/>
          <w:iCs/>
        </w:rPr>
        <w:t>nurodyti el. paštą</w:t>
      </w:r>
      <w:r w:rsidRPr="00C453FE">
        <w:t xml:space="preserve">) </w:t>
      </w:r>
    </w:p>
    <w:p w14:paraId="3A2E2788" w14:textId="77777777" w:rsidR="00974C00" w:rsidRPr="00C453FE" w:rsidRDefault="00974C00" w:rsidP="00974C00">
      <w:r w:rsidRPr="00C453FE">
        <w:t xml:space="preserve">arba </w:t>
      </w:r>
    </w:p>
    <w:p w14:paraId="305EDA3D" w14:textId="17AF5803" w:rsidR="00CC1954" w:rsidRPr="00C453FE" w:rsidRDefault="00974C00" w:rsidP="00974C00">
      <w:r w:rsidRPr="00C453FE">
        <w:t>Nuotraukas galima pamatyti čia: (</w:t>
      </w:r>
      <w:r w:rsidRPr="00C453FE">
        <w:rPr>
          <w:i/>
          <w:iCs/>
        </w:rPr>
        <w:t>pateikiamos nuorodos</w:t>
      </w:r>
      <w:r w:rsidRPr="00C453FE">
        <w:t>)</w:t>
      </w:r>
    </w:p>
    <w:p w14:paraId="0D001C13" w14:textId="77777777" w:rsidR="00974C00" w:rsidRPr="00C453FE" w:rsidRDefault="00974C00" w:rsidP="00846234"/>
    <w:p w14:paraId="3D025481" w14:textId="77777777" w:rsidR="00974C00" w:rsidRPr="00C453FE" w:rsidRDefault="00974C00" w:rsidP="00846234"/>
    <w:p w14:paraId="101840A9" w14:textId="77777777" w:rsidR="00974C00" w:rsidRPr="00C453FE" w:rsidRDefault="00974C00" w:rsidP="00974C00">
      <w:r w:rsidRPr="00C453FE">
        <w:t xml:space="preserve">Projekto vadovas     </w:t>
      </w:r>
      <w:bookmarkStart w:id="19" w:name="_Hlk160526827"/>
      <w:r w:rsidRPr="00C453FE">
        <w:t>______________</w:t>
      </w:r>
      <w:r w:rsidRPr="00C453FE">
        <w:tab/>
      </w:r>
      <w:r w:rsidRPr="00C453FE">
        <w:tab/>
        <w:t>________________</w:t>
      </w:r>
      <w:r w:rsidRPr="00C453FE">
        <w:tab/>
        <w:t>_________</w:t>
      </w:r>
      <w:bookmarkEnd w:id="19"/>
    </w:p>
    <w:p w14:paraId="0D7554F6" w14:textId="77777777" w:rsidR="00974C00" w:rsidRPr="00C453FE" w:rsidRDefault="00974C00" w:rsidP="00974C00">
      <w:pPr>
        <w:rPr>
          <w:sz w:val="20"/>
        </w:rPr>
      </w:pPr>
      <w:r w:rsidRPr="00C453FE">
        <w:tab/>
      </w:r>
      <w:r w:rsidRPr="00C453FE">
        <w:rPr>
          <w:sz w:val="20"/>
        </w:rPr>
        <w:t xml:space="preserve">               (vardas ir pavardė)</w:t>
      </w:r>
      <w:r w:rsidRPr="00C453FE">
        <w:rPr>
          <w:sz w:val="20"/>
        </w:rPr>
        <w:tab/>
        <w:t xml:space="preserve">                                       (parašas)</w:t>
      </w:r>
      <w:r w:rsidRPr="00C453FE">
        <w:rPr>
          <w:sz w:val="20"/>
        </w:rPr>
        <w:tab/>
        <w:t xml:space="preserve">    (data)</w:t>
      </w:r>
    </w:p>
    <w:p w14:paraId="02ADBC14" w14:textId="77777777" w:rsidR="00974C00" w:rsidRPr="00C453FE" w:rsidRDefault="00974C00" w:rsidP="00974C00"/>
    <w:p w14:paraId="36D12F82" w14:textId="77777777" w:rsidR="00974C00" w:rsidRPr="00C453FE" w:rsidRDefault="00974C00" w:rsidP="00974C00"/>
    <w:p w14:paraId="5E150D20" w14:textId="77777777" w:rsidR="00974C00" w:rsidRPr="00C453FE" w:rsidRDefault="00974C00" w:rsidP="00974C00">
      <w:r w:rsidRPr="00C453FE">
        <w:t xml:space="preserve">GAUTA____________________________________________________________ </w:t>
      </w:r>
    </w:p>
    <w:p w14:paraId="68A577DD" w14:textId="77777777" w:rsidR="00974C00" w:rsidRPr="00C453FE" w:rsidRDefault="00974C00" w:rsidP="00974C00">
      <w:r w:rsidRPr="00C453FE">
        <w:rPr>
          <w:sz w:val="22"/>
          <w:szCs w:val="22"/>
        </w:rPr>
        <w:t>(Koordinatoriaus (vardas, pavardė, pareigos) parašas)</w:t>
      </w:r>
      <w:r w:rsidRPr="00C453FE">
        <w:t xml:space="preserve"> </w:t>
      </w:r>
      <w:r w:rsidRPr="00C453FE">
        <w:tab/>
      </w:r>
      <w:r w:rsidRPr="00C453FE">
        <w:tab/>
      </w:r>
      <w:r w:rsidRPr="00C453FE">
        <w:tab/>
      </w:r>
      <w:r w:rsidRPr="00C453FE">
        <w:rPr>
          <w:sz w:val="22"/>
          <w:szCs w:val="22"/>
        </w:rPr>
        <w:t>(data)</w:t>
      </w:r>
      <w:r w:rsidRPr="00C453FE">
        <w:tab/>
      </w:r>
    </w:p>
    <w:p w14:paraId="6EE34489" w14:textId="77777777" w:rsidR="00974C00" w:rsidRPr="00C453FE" w:rsidRDefault="00974C00" w:rsidP="00974C00"/>
    <w:p w14:paraId="1FC93D19" w14:textId="77777777" w:rsidR="00974C00" w:rsidRPr="00C453FE" w:rsidRDefault="00974C00" w:rsidP="00974C00"/>
    <w:p w14:paraId="0639AF58" w14:textId="77777777" w:rsidR="00974C00" w:rsidRPr="00C453FE" w:rsidRDefault="00974C00" w:rsidP="00974C00">
      <w:r w:rsidRPr="00C453FE">
        <w:t xml:space="preserve">PATIKRINTA____________________________________________________________ </w:t>
      </w:r>
    </w:p>
    <w:p w14:paraId="6E086C7A" w14:textId="77777777" w:rsidR="00974C00" w:rsidRPr="00C453FE" w:rsidRDefault="00974C00" w:rsidP="00974C00">
      <w:r w:rsidRPr="00C453FE">
        <w:rPr>
          <w:sz w:val="22"/>
          <w:szCs w:val="22"/>
        </w:rPr>
        <w:t>(Koordinatoriaus (vardas, pavardė, pareigos) parašas)</w:t>
      </w:r>
      <w:r w:rsidRPr="00C453FE">
        <w:t xml:space="preserve"> </w:t>
      </w:r>
      <w:r w:rsidRPr="00C453FE">
        <w:tab/>
      </w:r>
      <w:r w:rsidRPr="00C453FE">
        <w:tab/>
      </w:r>
      <w:r w:rsidRPr="00C453FE">
        <w:tab/>
      </w:r>
      <w:r w:rsidRPr="00C453FE">
        <w:rPr>
          <w:sz w:val="22"/>
          <w:szCs w:val="22"/>
        </w:rPr>
        <w:t>(data)</w:t>
      </w:r>
      <w:r w:rsidRPr="00C453FE">
        <w:tab/>
      </w:r>
    </w:p>
    <w:p w14:paraId="46DE82C9" w14:textId="77777777" w:rsidR="008B45FF" w:rsidRPr="00C453FE" w:rsidRDefault="008B45FF" w:rsidP="007E79CF">
      <w:pPr>
        <w:ind w:left="360"/>
        <w:jc w:val="both"/>
        <w:rPr>
          <w:b/>
        </w:rPr>
        <w:sectPr w:rsidR="008B45FF" w:rsidRPr="00C453FE" w:rsidSect="000651D5">
          <w:pgSz w:w="11906" w:h="16838" w:code="9"/>
          <w:pgMar w:top="1134" w:right="567" w:bottom="1134" w:left="1701" w:header="567" w:footer="567" w:gutter="0"/>
          <w:cols w:space="1296"/>
          <w:titlePg/>
          <w:docGrid w:linePitch="360"/>
        </w:sectPr>
      </w:pPr>
    </w:p>
    <w:p w14:paraId="0045BB55" w14:textId="77777777" w:rsidR="00D25B9E" w:rsidRPr="00C453FE" w:rsidRDefault="008B45FF" w:rsidP="008B45FF">
      <w:pPr>
        <w:ind w:left="6120" w:right="140"/>
        <w:jc w:val="right"/>
      </w:pPr>
      <w:r w:rsidRPr="00C453FE">
        <w:lastRenderedPageBreak/>
        <w:t xml:space="preserve">Biudžeto lėšų naudojimo sutarties  </w:t>
      </w:r>
    </w:p>
    <w:p w14:paraId="42032235" w14:textId="5F82E3DB" w:rsidR="008B45FF" w:rsidRPr="00C453FE" w:rsidRDefault="008B45FF" w:rsidP="005B36B1">
      <w:pPr>
        <w:ind w:left="6120" w:right="140"/>
        <w:jc w:val="right"/>
      </w:pPr>
      <w:r w:rsidRPr="00C453FE">
        <w:t>6</w:t>
      </w:r>
      <w:r w:rsidR="00A47F24" w:rsidRPr="00C453FE">
        <w:t xml:space="preserve"> priedas</w:t>
      </w:r>
    </w:p>
    <w:p w14:paraId="5EA5123F" w14:textId="77777777" w:rsidR="0071492B" w:rsidRPr="00C453FE" w:rsidRDefault="0071492B" w:rsidP="0071492B">
      <w:pPr>
        <w:ind w:left="360"/>
        <w:jc w:val="center"/>
        <w:rPr>
          <w:rFonts w:eastAsia="Calibri"/>
          <w:b/>
        </w:rPr>
      </w:pPr>
      <w:r w:rsidRPr="00C453FE">
        <w:rPr>
          <w:rFonts w:eastAsia="Calibri"/>
          <w:b/>
        </w:rPr>
        <w:t>PROJEKTO BIUDŽETO SĄMATA</w:t>
      </w:r>
    </w:p>
    <w:p w14:paraId="7DB9EE46" w14:textId="77777777" w:rsidR="0071492B" w:rsidRPr="00C453FE" w:rsidRDefault="0071492B" w:rsidP="0071492B">
      <w:pPr>
        <w:ind w:left="360"/>
        <w:jc w:val="center"/>
        <w:rPr>
          <w:rFonts w:eastAsia="Calibri"/>
          <w:b/>
          <w:sz w:val="16"/>
          <w:szCs w:val="16"/>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766EA0" w:rsidRPr="00C453FE" w14:paraId="7B5AF1B3" w14:textId="77777777" w:rsidTr="00A942C7">
        <w:tc>
          <w:tcPr>
            <w:tcW w:w="14425" w:type="dxa"/>
            <w:tcBorders>
              <w:top w:val="single" w:sz="4" w:space="0" w:color="auto"/>
              <w:left w:val="single" w:sz="4" w:space="0" w:color="auto"/>
              <w:bottom w:val="single" w:sz="4" w:space="0" w:color="auto"/>
              <w:right w:val="single" w:sz="4" w:space="0" w:color="auto"/>
            </w:tcBorders>
          </w:tcPr>
          <w:p w14:paraId="60F6E924" w14:textId="77777777" w:rsidR="0071492B" w:rsidRPr="00C453FE" w:rsidRDefault="0071492B" w:rsidP="0071492B">
            <w:pPr>
              <w:tabs>
                <w:tab w:val="left" w:pos="851"/>
              </w:tabs>
              <w:ind w:right="140"/>
              <w:jc w:val="center"/>
              <w:rPr>
                <w:i/>
              </w:rPr>
            </w:pPr>
          </w:p>
        </w:tc>
      </w:tr>
    </w:tbl>
    <w:p w14:paraId="6AF7683F" w14:textId="5A78B666" w:rsidR="0071492B" w:rsidRPr="00C453FE" w:rsidRDefault="0071492B" w:rsidP="0071492B">
      <w:pPr>
        <w:tabs>
          <w:tab w:val="left" w:pos="851"/>
        </w:tabs>
        <w:ind w:right="140"/>
        <w:jc w:val="center"/>
        <w:rPr>
          <w:i/>
          <w:sz w:val="20"/>
          <w:szCs w:val="20"/>
        </w:rPr>
      </w:pPr>
      <w:r w:rsidRPr="00C453FE">
        <w:rPr>
          <w:i/>
        </w:rPr>
        <w:t xml:space="preserve">       (projekto vykdytojo pavadinimas</w:t>
      </w:r>
      <w:r w:rsidR="00FB41E6" w:rsidRPr="00C453FE">
        <w:rPr>
          <w:i/>
        </w:rPr>
        <w:t>, teisinė forma</w:t>
      </w:r>
      <w:r w:rsidRPr="00C453FE">
        <w:rPr>
          <w:i/>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766EA0" w:rsidRPr="00C453FE" w14:paraId="7E93AC50" w14:textId="77777777" w:rsidTr="00A942C7">
        <w:tc>
          <w:tcPr>
            <w:tcW w:w="14425" w:type="dxa"/>
            <w:tcBorders>
              <w:top w:val="single" w:sz="4" w:space="0" w:color="auto"/>
              <w:left w:val="single" w:sz="4" w:space="0" w:color="auto"/>
              <w:bottom w:val="single" w:sz="4" w:space="0" w:color="auto"/>
              <w:right w:val="single" w:sz="4" w:space="0" w:color="auto"/>
            </w:tcBorders>
          </w:tcPr>
          <w:p w14:paraId="30671B6B" w14:textId="77777777" w:rsidR="0071492B" w:rsidRPr="00C453FE" w:rsidRDefault="0071492B" w:rsidP="0071492B">
            <w:pPr>
              <w:tabs>
                <w:tab w:val="left" w:pos="851"/>
              </w:tabs>
              <w:spacing w:line="240" w:lineRule="atLeast"/>
              <w:ind w:right="140"/>
              <w:jc w:val="center"/>
              <w:rPr>
                <w:i/>
              </w:rPr>
            </w:pPr>
          </w:p>
        </w:tc>
      </w:tr>
    </w:tbl>
    <w:p w14:paraId="02466E1B" w14:textId="77777777" w:rsidR="0071492B" w:rsidRPr="00C453FE" w:rsidRDefault="0071492B" w:rsidP="0071492B">
      <w:pPr>
        <w:tabs>
          <w:tab w:val="left" w:pos="851"/>
        </w:tabs>
        <w:spacing w:line="240" w:lineRule="atLeast"/>
        <w:ind w:right="140" w:hanging="142"/>
        <w:jc w:val="center"/>
        <w:rPr>
          <w:i/>
          <w:sz w:val="20"/>
          <w:szCs w:val="20"/>
        </w:rPr>
      </w:pPr>
      <w:r w:rsidRPr="00C453FE">
        <w:rPr>
          <w:i/>
        </w:rPr>
        <w:t xml:space="preserve">  (projekto pavadinimas)</w:t>
      </w:r>
    </w:p>
    <w:p w14:paraId="75440505" w14:textId="77777777" w:rsidR="00FC1551" w:rsidRPr="00C453FE" w:rsidRDefault="00FC1551" w:rsidP="0071492B">
      <w:pPr>
        <w:ind w:left="360"/>
        <w:jc w:val="center"/>
        <w:rPr>
          <w:i/>
          <w:sz w:val="16"/>
          <w:szCs w:val="16"/>
        </w:rPr>
      </w:pPr>
    </w:p>
    <w:p w14:paraId="62CEE1F7" w14:textId="360C2A18" w:rsidR="00FC1551" w:rsidRPr="00C453FE" w:rsidRDefault="00FC1551" w:rsidP="0008643B">
      <w:pPr>
        <w:ind w:left="142"/>
        <w:rPr>
          <w:iCs/>
        </w:rPr>
      </w:pPr>
      <w:r w:rsidRPr="00C453FE">
        <w:rPr>
          <w:b/>
          <w:szCs w:val="20"/>
        </w:rPr>
        <w:t xml:space="preserve">Patikslintos paraiškos 4 punkto „Projekto biudžetas ir pagrindimas“ lentelė </w:t>
      </w:r>
      <w:r w:rsidRPr="00C453FE">
        <w:rPr>
          <w:i/>
          <w:szCs w:val="20"/>
        </w:rPr>
        <w:t xml:space="preserve">(pagal Savivaldybės skirtą sumą Projektui įgyvendinti), teikiama Anykščių rajono savivaldybės administracijos skyriui, atsakingam už </w:t>
      </w:r>
      <w:r w:rsidR="00F5005A" w:rsidRPr="00C453FE">
        <w:rPr>
          <w:i/>
          <w:szCs w:val="20"/>
        </w:rPr>
        <w:t>kultūrą ir turizmą</w:t>
      </w:r>
      <w:r w:rsidRPr="00C453FE">
        <w:rPr>
          <w:i/>
          <w:szCs w:val="20"/>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767"/>
        <w:gridCol w:w="796"/>
        <w:gridCol w:w="992"/>
        <w:gridCol w:w="993"/>
        <w:gridCol w:w="1539"/>
        <w:gridCol w:w="1843"/>
        <w:gridCol w:w="4820"/>
      </w:tblGrid>
      <w:tr w:rsidR="00B9356C" w:rsidRPr="00C453FE" w14:paraId="39CCFCEF" w14:textId="77777777" w:rsidTr="007F629F">
        <w:trPr>
          <w:trHeight w:val="607"/>
        </w:trPr>
        <w:tc>
          <w:tcPr>
            <w:tcW w:w="14488"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2C4D0" w14:textId="6C351D9A" w:rsidR="00B9356C" w:rsidRPr="00C453FE" w:rsidRDefault="00B9356C" w:rsidP="00FB41E6">
            <w:pPr>
              <w:pStyle w:val="Sraopastraipa"/>
              <w:numPr>
                <w:ilvl w:val="0"/>
                <w:numId w:val="5"/>
              </w:numPr>
              <w:autoSpaceDE w:val="0"/>
              <w:autoSpaceDN w:val="0"/>
              <w:adjustRightInd w:val="0"/>
              <w:ind w:left="357" w:hanging="357"/>
              <w:jc w:val="center"/>
              <w:rPr>
                <w:b/>
                <w:bCs/>
                <w:lang w:val="lt-LT"/>
              </w:rPr>
            </w:pPr>
            <w:r w:rsidRPr="00C453FE">
              <w:rPr>
                <w:szCs w:val="22"/>
                <w:lang w:val="lt-LT"/>
              </w:rPr>
              <w:br w:type="page"/>
            </w:r>
            <w:r w:rsidRPr="00C453FE">
              <w:rPr>
                <w:b/>
                <w:bCs/>
                <w:lang w:val="lt-LT"/>
              </w:rPr>
              <w:t>PROJEKTO BIUDŽETAS IR PAGRINDIMAS</w:t>
            </w:r>
          </w:p>
          <w:p w14:paraId="120DE313" w14:textId="6E07FCFC" w:rsidR="00FB41E6" w:rsidRPr="00C453FE" w:rsidRDefault="00FB41E6" w:rsidP="00FB41E6">
            <w:pPr>
              <w:pStyle w:val="Sraopastraipa"/>
              <w:numPr>
                <w:ilvl w:val="0"/>
                <w:numId w:val="5"/>
              </w:numPr>
              <w:autoSpaceDE w:val="0"/>
              <w:autoSpaceDN w:val="0"/>
              <w:adjustRightInd w:val="0"/>
              <w:ind w:left="357" w:hanging="357"/>
              <w:jc w:val="center"/>
              <w:rPr>
                <w:szCs w:val="22"/>
                <w:lang w:val="lt-LT"/>
              </w:rPr>
            </w:pPr>
            <w:r w:rsidRPr="00C453FE">
              <w:rPr>
                <w:i/>
                <w:iCs/>
                <w:lang w:val="lt-LT"/>
              </w:rPr>
              <w:t xml:space="preserve">(pateikiamas </w:t>
            </w:r>
            <w:r w:rsidRPr="00C453FE">
              <w:rPr>
                <w:i/>
                <w:iCs/>
                <w:u w:val="single"/>
                <w:lang w:val="lt-LT"/>
              </w:rPr>
              <w:t>viso</w:t>
            </w:r>
            <w:r w:rsidRPr="00C453FE">
              <w:rPr>
                <w:i/>
                <w:iCs/>
                <w:lang w:val="lt-LT"/>
              </w:rPr>
              <w:t xml:space="preserve"> projekto biudžetas, stulpelyje „Iš Savivaldybės prašoma suma, Eurais“ prie išlaidų, prašomų finansuoti iš Anykščių rajono savivaldybės biudžeto, įrašoma prašoma finansuoti suma)</w:t>
            </w:r>
          </w:p>
        </w:tc>
      </w:tr>
      <w:tr w:rsidR="00C55FF4" w:rsidRPr="00C453FE" w14:paraId="2448FC02" w14:textId="77777777" w:rsidTr="0076024A">
        <w:trPr>
          <w:trHeight w:val="936"/>
        </w:trPr>
        <w:tc>
          <w:tcPr>
            <w:tcW w:w="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103D09" w14:textId="77777777" w:rsidR="00C55FF4" w:rsidRPr="00C453FE" w:rsidRDefault="00C55FF4" w:rsidP="00333A97">
            <w:pPr>
              <w:jc w:val="center"/>
              <w:rPr>
                <w:b/>
              </w:rPr>
            </w:pPr>
            <w:r w:rsidRPr="00C453FE">
              <w:rPr>
                <w:b/>
              </w:rPr>
              <w:t>Eil.Nr.</w:t>
            </w:r>
          </w:p>
        </w:tc>
        <w:tc>
          <w:tcPr>
            <w:tcW w:w="27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023E6F" w14:textId="77777777" w:rsidR="00C55FF4" w:rsidRPr="00C453FE" w:rsidRDefault="00C55FF4" w:rsidP="00333A97">
            <w:pPr>
              <w:jc w:val="center"/>
              <w:rPr>
                <w:b/>
              </w:rPr>
            </w:pPr>
            <w:r w:rsidRPr="00C453FE">
              <w:rPr>
                <w:b/>
              </w:rPr>
              <w:t>Išlaidų pavadinimas</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22230E" w14:textId="77777777" w:rsidR="00C55FF4" w:rsidRPr="00C453FE" w:rsidRDefault="00C55FF4" w:rsidP="00333A97">
            <w:pPr>
              <w:jc w:val="center"/>
              <w:rPr>
                <w:b/>
              </w:rPr>
            </w:pPr>
            <w:r w:rsidRPr="00C453FE">
              <w:rPr>
                <w:b/>
              </w:rPr>
              <w:t>Mato vienetai</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A7BE4E" w14:textId="77777777" w:rsidR="00C55FF4" w:rsidRPr="00C453FE" w:rsidRDefault="00C55FF4" w:rsidP="00333A97">
            <w:pPr>
              <w:jc w:val="center"/>
              <w:rPr>
                <w:b/>
              </w:rPr>
            </w:pPr>
            <w:r w:rsidRPr="00C453FE">
              <w:rPr>
                <w:b/>
              </w:rPr>
              <w:t>Kaina</w:t>
            </w:r>
          </w:p>
          <w:p w14:paraId="093C9799" w14:textId="77777777" w:rsidR="00C55FF4" w:rsidRPr="00C453FE" w:rsidRDefault="00C55FF4" w:rsidP="00333A97">
            <w:pPr>
              <w:jc w:val="center"/>
              <w:rPr>
                <w:b/>
              </w:rPr>
            </w:pPr>
            <w:r w:rsidRPr="00C453FE">
              <w:rPr>
                <w:b/>
              </w:rPr>
              <w:t>Eurais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907337" w14:textId="77777777" w:rsidR="00C55FF4" w:rsidRPr="00C453FE" w:rsidRDefault="00C55FF4" w:rsidP="00333A97">
            <w:pPr>
              <w:jc w:val="center"/>
              <w:rPr>
                <w:b/>
              </w:rPr>
            </w:pPr>
            <w:r w:rsidRPr="00C453FE">
              <w:rPr>
                <w:b/>
              </w:rPr>
              <w:t>Kiekis</w:t>
            </w:r>
          </w:p>
        </w:tc>
        <w:tc>
          <w:tcPr>
            <w:tcW w:w="1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A0EC61" w14:textId="77777777" w:rsidR="00C55FF4" w:rsidRPr="00C453FE" w:rsidRDefault="00C55FF4" w:rsidP="00333A97">
            <w:pPr>
              <w:jc w:val="center"/>
              <w:rPr>
                <w:b/>
                <w:strike/>
              </w:rPr>
            </w:pPr>
            <w:r w:rsidRPr="00C453FE">
              <w:rPr>
                <w:b/>
              </w:rPr>
              <w:t xml:space="preserve">Suma   </w:t>
            </w:r>
          </w:p>
          <w:p w14:paraId="0C99388E" w14:textId="77777777" w:rsidR="00C55FF4" w:rsidRPr="00C453FE" w:rsidRDefault="00C55FF4" w:rsidP="00333A97">
            <w:pPr>
              <w:jc w:val="center"/>
              <w:rPr>
                <w:b/>
              </w:rPr>
            </w:pPr>
            <w:r w:rsidRPr="00C453FE">
              <w:rPr>
                <w:b/>
              </w:rPr>
              <w:t>Eurais</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2A9DE" w14:textId="30D5A068" w:rsidR="00C55FF4" w:rsidRPr="00C453FE" w:rsidRDefault="00C55FF4" w:rsidP="00333A97">
            <w:pPr>
              <w:jc w:val="center"/>
              <w:rPr>
                <w:b/>
              </w:rPr>
            </w:pPr>
            <w:r w:rsidRPr="00C453FE">
              <w:rPr>
                <w:b/>
              </w:rPr>
              <w:t>Iš Savivaldybės prašoma suma Eurais</w:t>
            </w:r>
          </w:p>
        </w:tc>
        <w:tc>
          <w:tcPr>
            <w:tcW w:w="4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B67F7" w14:textId="74BA4E81" w:rsidR="00C55FF4" w:rsidRPr="00C453FE" w:rsidRDefault="00C55FF4" w:rsidP="00333A97">
            <w:pPr>
              <w:jc w:val="center"/>
              <w:rPr>
                <w:b/>
              </w:rPr>
            </w:pPr>
          </w:p>
          <w:p w14:paraId="34E77EAD" w14:textId="77777777" w:rsidR="00C55FF4" w:rsidRPr="00C453FE" w:rsidRDefault="00C55FF4" w:rsidP="00333A97">
            <w:pPr>
              <w:jc w:val="center"/>
              <w:rPr>
                <w:b/>
              </w:rPr>
            </w:pPr>
            <w:r w:rsidRPr="00C453FE">
              <w:rPr>
                <w:b/>
              </w:rPr>
              <w:t>Pagrindimas</w:t>
            </w:r>
          </w:p>
          <w:p w14:paraId="4F705A67" w14:textId="2FF38439" w:rsidR="00FB41E6" w:rsidRPr="00C453FE" w:rsidRDefault="00FB41E6" w:rsidP="00333A97">
            <w:pPr>
              <w:jc w:val="center"/>
              <w:rPr>
                <w:b/>
              </w:rPr>
            </w:pPr>
            <w:r w:rsidRPr="00C453FE">
              <w:rPr>
                <w:bCs/>
                <w:i/>
                <w:iCs/>
              </w:rPr>
              <w:t>(išsamiau nurodoma, kam lėšos bus skirtos)</w:t>
            </w:r>
          </w:p>
        </w:tc>
      </w:tr>
      <w:tr w:rsidR="00C55FF4" w:rsidRPr="00C453FE" w14:paraId="1F837310"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1EF8A35C" w14:textId="77777777" w:rsidR="00C55FF4" w:rsidRPr="00C453FE" w:rsidRDefault="00C55FF4" w:rsidP="00333A97">
            <w:pPr>
              <w:jc w:val="center"/>
            </w:pPr>
            <w:r w:rsidRPr="00C453FE">
              <w:t xml:space="preserve"> 1.</w:t>
            </w:r>
          </w:p>
        </w:tc>
        <w:tc>
          <w:tcPr>
            <w:tcW w:w="2767" w:type="dxa"/>
            <w:tcBorders>
              <w:top w:val="single" w:sz="4" w:space="0" w:color="auto"/>
              <w:left w:val="single" w:sz="4" w:space="0" w:color="auto"/>
              <w:bottom w:val="single" w:sz="4" w:space="0" w:color="auto"/>
              <w:right w:val="single" w:sz="4" w:space="0" w:color="auto"/>
            </w:tcBorders>
          </w:tcPr>
          <w:p w14:paraId="439FB09A"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6046D5EA"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18896746"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6A4BA62B"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7332B33C"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07E3ABD8"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7B12E90C" w14:textId="261B7EFE" w:rsidR="00C55FF4" w:rsidRPr="00C453FE" w:rsidRDefault="00C55FF4" w:rsidP="00333A97">
            <w:pPr>
              <w:jc w:val="center"/>
            </w:pPr>
          </w:p>
        </w:tc>
      </w:tr>
      <w:tr w:rsidR="00C55FF4" w:rsidRPr="00C453FE" w14:paraId="44EE109C"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10E1F07A" w14:textId="77777777" w:rsidR="00C55FF4" w:rsidRPr="00C453FE" w:rsidRDefault="00C55FF4" w:rsidP="00333A97">
            <w:pPr>
              <w:jc w:val="center"/>
            </w:pPr>
            <w:r w:rsidRPr="00C453FE">
              <w:t>1.1.</w:t>
            </w:r>
          </w:p>
        </w:tc>
        <w:tc>
          <w:tcPr>
            <w:tcW w:w="2767" w:type="dxa"/>
            <w:tcBorders>
              <w:top w:val="single" w:sz="4" w:space="0" w:color="auto"/>
              <w:left w:val="single" w:sz="4" w:space="0" w:color="auto"/>
              <w:bottom w:val="single" w:sz="4" w:space="0" w:color="auto"/>
              <w:right w:val="single" w:sz="4" w:space="0" w:color="auto"/>
            </w:tcBorders>
          </w:tcPr>
          <w:p w14:paraId="46D32C9F"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2E63A15C"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3F3218D8"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7FEFE8D0"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31C3654E"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0994A8E1"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301230FC" w14:textId="44444194" w:rsidR="00C55FF4" w:rsidRPr="00C453FE" w:rsidRDefault="00C55FF4" w:rsidP="00333A97">
            <w:pPr>
              <w:jc w:val="center"/>
            </w:pPr>
          </w:p>
        </w:tc>
      </w:tr>
      <w:tr w:rsidR="00C55FF4" w:rsidRPr="00C453FE" w14:paraId="4D58BAE2"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7BFFFB13" w14:textId="77777777" w:rsidR="00C55FF4" w:rsidRPr="00C453FE" w:rsidRDefault="00C55FF4" w:rsidP="00333A97">
            <w:pPr>
              <w:jc w:val="center"/>
            </w:pPr>
            <w:r w:rsidRPr="00C453FE">
              <w:t>1.2.</w:t>
            </w:r>
          </w:p>
        </w:tc>
        <w:tc>
          <w:tcPr>
            <w:tcW w:w="2767" w:type="dxa"/>
            <w:tcBorders>
              <w:top w:val="single" w:sz="4" w:space="0" w:color="auto"/>
              <w:left w:val="single" w:sz="4" w:space="0" w:color="auto"/>
              <w:bottom w:val="single" w:sz="4" w:space="0" w:color="auto"/>
              <w:right w:val="single" w:sz="4" w:space="0" w:color="auto"/>
            </w:tcBorders>
          </w:tcPr>
          <w:p w14:paraId="264FEFE8"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63B34F40"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70F43E63"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650A4AA2"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56DE0DA1"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7D62CD56"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1FBDBF18" w14:textId="271F789C" w:rsidR="00C55FF4" w:rsidRPr="00C453FE" w:rsidRDefault="00C55FF4" w:rsidP="00333A97">
            <w:pPr>
              <w:jc w:val="center"/>
            </w:pPr>
          </w:p>
        </w:tc>
      </w:tr>
      <w:tr w:rsidR="00C55FF4" w:rsidRPr="00C453FE" w14:paraId="551B2DEC"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714E9424" w14:textId="77777777" w:rsidR="00C55FF4" w:rsidRPr="00C453FE" w:rsidRDefault="00C55FF4" w:rsidP="00333A97">
            <w:pPr>
              <w:jc w:val="center"/>
            </w:pPr>
            <w:r w:rsidRPr="00C453FE">
              <w:t>2.</w:t>
            </w:r>
          </w:p>
        </w:tc>
        <w:tc>
          <w:tcPr>
            <w:tcW w:w="2767" w:type="dxa"/>
            <w:tcBorders>
              <w:top w:val="single" w:sz="4" w:space="0" w:color="auto"/>
              <w:left w:val="single" w:sz="4" w:space="0" w:color="auto"/>
              <w:bottom w:val="single" w:sz="4" w:space="0" w:color="auto"/>
              <w:right w:val="single" w:sz="4" w:space="0" w:color="auto"/>
            </w:tcBorders>
          </w:tcPr>
          <w:p w14:paraId="6E962981"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11C32098"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05C61BE6"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1C28EE45"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69498AE1"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2399025A"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4561D452" w14:textId="526C662F" w:rsidR="00C55FF4" w:rsidRPr="00C453FE" w:rsidRDefault="00C55FF4" w:rsidP="00333A97">
            <w:pPr>
              <w:jc w:val="center"/>
            </w:pPr>
          </w:p>
        </w:tc>
      </w:tr>
      <w:tr w:rsidR="00C55FF4" w:rsidRPr="00C453FE" w14:paraId="413B6DE0"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0EBD924D" w14:textId="77777777" w:rsidR="00C55FF4" w:rsidRPr="00C453FE" w:rsidRDefault="00C55FF4" w:rsidP="00333A97">
            <w:pPr>
              <w:jc w:val="center"/>
            </w:pPr>
            <w:r w:rsidRPr="00C453FE">
              <w:t>2.1.</w:t>
            </w:r>
          </w:p>
        </w:tc>
        <w:tc>
          <w:tcPr>
            <w:tcW w:w="2767" w:type="dxa"/>
            <w:tcBorders>
              <w:top w:val="single" w:sz="4" w:space="0" w:color="auto"/>
              <w:left w:val="single" w:sz="4" w:space="0" w:color="auto"/>
              <w:bottom w:val="single" w:sz="4" w:space="0" w:color="auto"/>
              <w:right w:val="single" w:sz="4" w:space="0" w:color="auto"/>
            </w:tcBorders>
          </w:tcPr>
          <w:p w14:paraId="19A2461A"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01681AC8"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11D81B23"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2A95D533"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5120CF72"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3F813E14"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72C3164D" w14:textId="3FFBF20A" w:rsidR="00C55FF4" w:rsidRPr="00C453FE" w:rsidRDefault="00C55FF4" w:rsidP="00333A97">
            <w:pPr>
              <w:jc w:val="center"/>
            </w:pPr>
          </w:p>
        </w:tc>
      </w:tr>
      <w:tr w:rsidR="00C55FF4" w:rsidRPr="00C453FE" w14:paraId="12A74DB1"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1FF3056A" w14:textId="77777777" w:rsidR="00C55FF4" w:rsidRPr="00C453FE" w:rsidRDefault="00C55FF4" w:rsidP="00333A97">
            <w:pPr>
              <w:jc w:val="center"/>
            </w:pPr>
            <w:r w:rsidRPr="00C453FE">
              <w:t>2.2.</w:t>
            </w:r>
          </w:p>
        </w:tc>
        <w:tc>
          <w:tcPr>
            <w:tcW w:w="2767" w:type="dxa"/>
            <w:tcBorders>
              <w:top w:val="single" w:sz="4" w:space="0" w:color="auto"/>
              <w:left w:val="single" w:sz="4" w:space="0" w:color="auto"/>
              <w:bottom w:val="single" w:sz="4" w:space="0" w:color="auto"/>
              <w:right w:val="single" w:sz="4" w:space="0" w:color="auto"/>
            </w:tcBorders>
          </w:tcPr>
          <w:p w14:paraId="49238195"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722F154E"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13514BEC"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30DA5681"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43356E6D"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519C13C0"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73DA2416" w14:textId="5C3753F0" w:rsidR="00C55FF4" w:rsidRPr="00C453FE" w:rsidRDefault="00C55FF4" w:rsidP="00333A97">
            <w:pPr>
              <w:jc w:val="center"/>
            </w:pPr>
          </w:p>
        </w:tc>
      </w:tr>
      <w:tr w:rsidR="00C55FF4" w:rsidRPr="00C453FE" w14:paraId="03B2C27B"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7B89B3A9" w14:textId="77777777" w:rsidR="00C55FF4" w:rsidRPr="00C453FE" w:rsidRDefault="00C55FF4" w:rsidP="00333A97">
            <w:pPr>
              <w:jc w:val="center"/>
            </w:pPr>
            <w:r w:rsidRPr="00C453FE">
              <w:t>3.</w:t>
            </w:r>
          </w:p>
        </w:tc>
        <w:tc>
          <w:tcPr>
            <w:tcW w:w="2767" w:type="dxa"/>
            <w:tcBorders>
              <w:top w:val="single" w:sz="4" w:space="0" w:color="auto"/>
              <w:left w:val="single" w:sz="4" w:space="0" w:color="auto"/>
              <w:bottom w:val="single" w:sz="4" w:space="0" w:color="auto"/>
              <w:right w:val="single" w:sz="4" w:space="0" w:color="auto"/>
            </w:tcBorders>
          </w:tcPr>
          <w:p w14:paraId="6CBE54D3"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5CC91B5C"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2A2B8A3D"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63631CA0"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6C4E177D"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216580EB"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0AE80FCC" w14:textId="6BAE865D" w:rsidR="00C55FF4" w:rsidRPr="00C453FE" w:rsidRDefault="00C55FF4" w:rsidP="00333A97">
            <w:pPr>
              <w:jc w:val="center"/>
            </w:pPr>
          </w:p>
        </w:tc>
      </w:tr>
      <w:tr w:rsidR="00C55FF4" w:rsidRPr="00C453FE" w14:paraId="3BA22AFB"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7BDB9317" w14:textId="77777777" w:rsidR="00C55FF4" w:rsidRPr="00C453FE" w:rsidRDefault="00C55FF4" w:rsidP="00333A97">
            <w:pPr>
              <w:jc w:val="center"/>
            </w:pPr>
            <w:r w:rsidRPr="00C453FE">
              <w:t>3.1.</w:t>
            </w:r>
          </w:p>
        </w:tc>
        <w:tc>
          <w:tcPr>
            <w:tcW w:w="2767" w:type="dxa"/>
            <w:tcBorders>
              <w:top w:val="single" w:sz="4" w:space="0" w:color="auto"/>
              <w:left w:val="single" w:sz="4" w:space="0" w:color="auto"/>
              <w:bottom w:val="single" w:sz="4" w:space="0" w:color="auto"/>
              <w:right w:val="single" w:sz="4" w:space="0" w:color="auto"/>
            </w:tcBorders>
          </w:tcPr>
          <w:p w14:paraId="31A6D237"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67DB615E"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663347BC"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5853E969"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262E537D"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424EC3D0"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5A459CEE" w14:textId="4E0F76D6" w:rsidR="00C55FF4" w:rsidRPr="00C453FE" w:rsidRDefault="00C55FF4" w:rsidP="00333A97">
            <w:pPr>
              <w:jc w:val="center"/>
            </w:pPr>
          </w:p>
        </w:tc>
      </w:tr>
      <w:tr w:rsidR="00C55FF4" w:rsidRPr="00C453FE" w14:paraId="23D320F3" w14:textId="77777777" w:rsidTr="0076024A">
        <w:trPr>
          <w:trHeight w:val="305"/>
        </w:trPr>
        <w:tc>
          <w:tcPr>
            <w:tcW w:w="738" w:type="dxa"/>
            <w:tcBorders>
              <w:top w:val="single" w:sz="4" w:space="0" w:color="auto"/>
              <w:left w:val="single" w:sz="4" w:space="0" w:color="auto"/>
              <w:bottom w:val="single" w:sz="4" w:space="0" w:color="auto"/>
              <w:right w:val="single" w:sz="4" w:space="0" w:color="auto"/>
            </w:tcBorders>
          </w:tcPr>
          <w:p w14:paraId="5757B4D3" w14:textId="77777777" w:rsidR="00C55FF4" w:rsidRPr="00C453FE" w:rsidRDefault="00C55FF4" w:rsidP="00333A97">
            <w:pPr>
              <w:jc w:val="center"/>
            </w:pPr>
            <w:r w:rsidRPr="00C453FE">
              <w:t>3.2.</w:t>
            </w:r>
          </w:p>
        </w:tc>
        <w:tc>
          <w:tcPr>
            <w:tcW w:w="2767" w:type="dxa"/>
            <w:tcBorders>
              <w:top w:val="single" w:sz="4" w:space="0" w:color="auto"/>
              <w:left w:val="single" w:sz="4" w:space="0" w:color="auto"/>
              <w:bottom w:val="single" w:sz="4" w:space="0" w:color="auto"/>
              <w:right w:val="single" w:sz="4" w:space="0" w:color="auto"/>
            </w:tcBorders>
          </w:tcPr>
          <w:p w14:paraId="5AC0F418" w14:textId="77777777" w:rsidR="00C55FF4" w:rsidRPr="00C453FE" w:rsidRDefault="00C55FF4" w:rsidP="00333A97"/>
        </w:tc>
        <w:tc>
          <w:tcPr>
            <w:tcW w:w="796" w:type="dxa"/>
            <w:tcBorders>
              <w:top w:val="single" w:sz="4" w:space="0" w:color="auto"/>
              <w:left w:val="single" w:sz="4" w:space="0" w:color="auto"/>
              <w:bottom w:val="single" w:sz="4" w:space="0" w:color="auto"/>
              <w:right w:val="single" w:sz="4" w:space="0" w:color="auto"/>
            </w:tcBorders>
          </w:tcPr>
          <w:p w14:paraId="376116B5"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22B0FD5D"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7AF4A9EE"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172804CD"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3480FA48"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754CF154" w14:textId="62BAD4C2" w:rsidR="00C55FF4" w:rsidRPr="00C453FE" w:rsidRDefault="00C55FF4" w:rsidP="00333A97">
            <w:pPr>
              <w:jc w:val="center"/>
            </w:pPr>
          </w:p>
        </w:tc>
      </w:tr>
      <w:tr w:rsidR="00C55FF4" w:rsidRPr="00C453FE" w14:paraId="4B7E42E7" w14:textId="77777777" w:rsidTr="0076024A">
        <w:trPr>
          <w:trHeight w:val="322"/>
        </w:trPr>
        <w:tc>
          <w:tcPr>
            <w:tcW w:w="738" w:type="dxa"/>
            <w:tcBorders>
              <w:top w:val="single" w:sz="4" w:space="0" w:color="auto"/>
              <w:left w:val="single" w:sz="4" w:space="0" w:color="auto"/>
              <w:bottom w:val="single" w:sz="4" w:space="0" w:color="auto"/>
              <w:right w:val="single" w:sz="4" w:space="0" w:color="auto"/>
            </w:tcBorders>
          </w:tcPr>
          <w:p w14:paraId="5D00C2C6" w14:textId="77777777" w:rsidR="00C55FF4" w:rsidRPr="00C453FE" w:rsidRDefault="00C55FF4" w:rsidP="00333A97">
            <w:pPr>
              <w:jc w:val="center"/>
            </w:pPr>
          </w:p>
        </w:tc>
        <w:tc>
          <w:tcPr>
            <w:tcW w:w="2767" w:type="dxa"/>
            <w:tcBorders>
              <w:top w:val="single" w:sz="4" w:space="0" w:color="auto"/>
              <w:left w:val="single" w:sz="4" w:space="0" w:color="auto"/>
              <w:bottom w:val="single" w:sz="4" w:space="0" w:color="auto"/>
              <w:right w:val="single" w:sz="4" w:space="0" w:color="auto"/>
            </w:tcBorders>
          </w:tcPr>
          <w:p w14:paraId="013D0C10" w14:textId="77777777" w:rsidR="00C55FF4" w:rsidRPr="00C453FE" w:rsidRDefault="00C55FF4" w:rsidP="00333A97">
            <w:pPr>
              <w:rPr>
                <w:b/>
              </w:rPr>
            </w:pPr>
            <w:r w:rsidRPr="00C453FE">
              <w:rPr>
                <w:b/>
              </w:rPr>
              <w:t>Iš viso:</w:t>
            </w:r>
          </w:p>
        </w:tc>
        <w:tc>
          <w:tcPr>
            <w:tcW w:w="796" w:type="dxa"/>
            <w:tcBorders>
              <w:top w:val="single" w:sz="4" w:space="0" w:color="auto"/>
              <w:left w:val="single" w:sz="4" w:space="0" w:color="auto"/>
              <w:bottom w:val="single" w:sz="4" w:space="0" w:color="auto"/>
              <w:right w:val="single" w:sz="4" w:space="0" w:color="auto"/>
            </w:tcBorders>
          </w:tcPr>
          <w:p w14:paraId="1E046508" w14:textId="77777777" w:rsidR="00C55FF4" w:rsidRPr="00C453FE" w:rsidRDefault="00C55FF4" w:rsidP="00333A97">
            <w:pPr>
              <w:jc w:val="center"/>
            </w:pPr>
          </w:p>
        </w:tc>
        <w:tc>
          <w:tcPr>
            <w:tcW w:w="992" w:type="dxa"/>
            <w:tcBorders>
              <w:top w:val="single" w:sz="4" w:space="0" w:color="auto"/>
              <w:left w:val="single" w:sz="4" w:space="0" w:color="auto"/>
              <w:bottom w:val="single" w:sz="4" w:space="0" w:color="auto"/>
              <w:right w:val="single" w:sz="4" w:space="0" w:color="auto"/>
            </w:tcBorders>
          </w:tcPr>
          <w:p w14:paraId="29A4A59F" w14:textId="77777777" w:rsidR="00C55FF4" w:rsidRPr="00C453FE" w:rsidRDefault="00C55FF4" w:rsidP="00333A97">
            <w:pPr>
              <w:jc w:val="center"/>
            </w:pPr>
          </w:p>
        </w:tc>
        <w:tc>
          <w:tcPr>
            <w:tcW w:w="993" w:type="dxa"/>
            <w:tcBorders>
              <w:top w:val="single" w:sz="4" w:space="0" w:color="auto"/>
              <w:left w:val="single" w:sz="4" w:space="0" w:color="auto"/>
              <w:bottom w:val="single" w:sz="4" w:space="0" w:color="auto"/>
              <w:right w:val="single" w:sz="4" w:space="0" w:color="auto"/>
            </w:tcBorders>
          </w:tcPr>
          <w:p w14:paraId="2C728F34" w14:textId="77777777" w:rsidR="00C55FF4" w:rsidRPr="00C453FE" w:rsidRDefault="00C55FF4" w:rsidP="00333A97">
            <w:pPr>
              <w:jc w:val="center"/>
            </w:pPr>
          </w:p>
        </w:tc>
        <w:tc>
          <w:tcPr>
            <w:tcW w:w="1539" w:type="dxa"/>
            <w:tcBorders>
              <w:top w:val="single" w:sz="4" w:space="0" w:color="auto"/>
              <w:left w:val="single" w:sz="4" w:space="0" w:color="auto"/>
              <w:bottom w:val="single" w:sz="4" w:space="0" w:color="auto"/>
              <w:right w:val="single" w:sz="4" w:space="0" w:color="auto"/>
            </w:tcBorders>
          </w:tcPr>
          <w:p w14:paraId="41EC9632" w14:textId="77777777" w:rsidR="00C55FF4" w:rsidRPr="00C453FE" w:rsidRDefault="00C55FF4" w:rsidP="00333A97">
            <w:pPr>
              <w:jc w:val="center"/>
            </w:pPr>
          </w:p>
        </w:tc>
        <w:tc>
          <w:tcPr>
            <w:tcW w:w="1843" w:type="dxa"/>
            <w:tcBorders>
              <w:top w:val="single" w:sz="4" w:space="0" w:color="auto"/>
              <w:left w:val="single" w:sz="4" w:space="0" w:color="auto"/>
              <w:bottom w:val="single" w:sz="4" w:space="0" w:color="auto"/>
              <w:right w:val="single" w:sz="4" w:space="0" w:color="auto"/>
            </w:tcBorders>
          </w:tcPr>
          <w:p w14:paraId="6C810CED" w14:textId="77777777" w:rsidR="00C55FF4" w:rsidRPr="00C453FE" w:rsidRDefault="00C55FF4" w:rsidP="00333A97">
            <w:pPr>
              <w:jc w:val="center"/>
            </w:pPr>
          </w:p>
        </w:tc>
        <w:tc>
          <w:tcPr>
            <w:tcW w:w="4820" w:type="dxa"/>
            <w:tcBorders>
              <w:top w:val="single" w:sz="4" w:space="0" w:color="auto"/>
              <w:left w:val="single" w:sz="4" w:space="0" w:color="auto"/>
              <w:bottom w:val="single" w:sz="4" w:space="0" w:color="auto"/>
              <w:right w:val="single" w:sz="4" w:space="0" w:color="auto"/>
            </w:tcBorders>
          </w:tcPr>
          <w:p w14:paraId="2C4AC542" w14:textId="530E73E5" w:rsidR="00C55FF4" w:rsidRPr="00C453FE" w:rsidRDefault="00C55FF4" w:rsidP="00333A97">
            <w:pPr>
              <w:jc w:val="center"/>
            </w:pPr>
          </w:p>
        </w:tc>
      </w:tr>
    </w:tbl>
    <w:p w14:paraId="45D96E29" w14:textId="77777777" w:rsidR="00AD5651" w:rsidRPr="00C453FE" w:rsidRDefault="00AD5651" w:rsidP="00AD5651">
      <w:pPr>
        <w:ind w:left="720"/>
        <w:rPr>
          <w:b/>
        </w:rPr>
      </w:pPr>
    </w:p>
    <w:p w14:paraId="66AE72A3" w14:textId="2277598B" w:rsidR="00847216" w:rsidRPr="00C453FE" w:rsidRDefault="00847216" w:rsidP="00847216">
      <w:pPr>
        <w:jc w:val="both"/>
        <w:rPr>
          <w:bCs/>
          <w:sz w:val="20"/>
        </w:rPr>
      </w:pPr>
      <w:r w:rsidRPr="00C453FE">
        <w:rPr>
          <w:bCs/>
          <w:sz w:val="20"/>
        </w:rPr>
        <w:t>*ilgio (cm, m ir kt.), ploto (cm</w:t>
      </w:r>
      <w:r w:rsidRPr="00C453FE">
        <w:rPr>
          <w:bCs/>
          <w:sz w:val="20"/>
          <w:vertAlign w:val="superscript"/>
        </w:rPr>
        <w:t>2</w:t>
      </w:r>
      <w:r w:rsidRPr="00C453FE">
        <w:rPr>
          <w:bCs/>
          <w:sz w:val="20"/>
        </w:rPr>
        <w:t>, m</w:t>
      </w:r>
      <w:r w:rsidRPr="00C453FE">
        <w:rPr>
          <w:bCs/>
          <w:sz w:val="20"/>
          <w:vertAlign w:val="superscript"/>
        </w:rPr>
        <w:t>2</w:t>
      </w:r>
      <w:r w:rsidRPr="00C453FE">
        <w:rPr>
          <w:bCs/>
          <w:sz w:val="20"/>
        </w:rPr>
        <w:t xml:space="preserve"> ir kt.), tūrio (l, m</w:t>
      </w:r>
      <w:r w:rsidRPr="00C453FE">
        <w:rPr>
          <w:bCs/>
          <w:sz w:val="20"/>
          <w:vertAlign w:val="superscript"/>
        </w:rPr>
        <w:t>3</w:t>
      </w:r>
      <w:r w:rsidRPr="00C453FE">
        <w:rPr>
          <w:bCs/>
          <w:sz w:val="20"/>
        </w:rPr>
        <w:t xml:space="preserve"> ir kt.), masės (kg, t ir kt.), laiko (min, h ir kt.), asmenų kiekis, vienetai, paslauga ir p</w:t>
      </w:r>
      <w:r w:rsidR="000D40CF" w:rsidRPr="00C453FE">
        <w:rPr>
          <w:bCs/>
          <w:sz w:val="20"/>
        </w:rPr>
        <w:t>an</w:t>
      </w:r>
      <w:r w:rsidRPr="00C453FE">
        <w:rPr>
          <w:bCs/>
          <w:sz w:val="20"/>
        </w:rPr>
        <w:t>.</w:t>
      </w:r>
    </w:p>
    <w:p w14:paraId="4D70C4C2" w14:textId="77777777" w:rsidR="00847216" w:rsidRPr="00C453FE" w:rsidRDefault="00847216" w:rsidP="00847216">
      <w:pPr>
        <w:jc w:val="both"/>
        <w:rPr>
          <w:bCs/>
          <w:sz w:val="20"/>
        </w:rPr>
      </w:pPr>
    </w:p>
    <w:p w14:paraId="66BC73AC" w14:textId="77777777" w:rsidR="00847216" w:rsidRPr="00C453FE" w:rsidRDefault="00847216" w:rsidP="00AD5651">
      <w:pPr>
        <w:ind w:left="720"/>
        <w:rPr>
          <w:b/>
        </w:rPr>
      </w:pPr>
    </w:p>
    <w:p w14:paraId="50E2FAA8" w14:textId="71ABEBDD" w:rsidR="00AD5651" w:rsidRPr="00C453FE" w:rsidRDefault="00AD5651" w:rsidP="00AD5651">
      <w:pPr>
        <w:jc w:val="both"/>
        <w:rPr>
          <w:bCs/>
          <w:sz w:val="20"/>
          <w:szCs w:val="20"/>
        </w:rPr>
      </w:pPr>
      <w:r w:rsidRPr="00C453FE">
        <w:rPr>
          <w:bCs/>
          <w:sz w:val="20"/>
          <w:szCs w:val="20"/>
        </w:rPr>
        <w:lastRenderedPageBreak/>
        <w:t xml:space="preserve">   ____________________________                 </w:t>
      </w:r>
      <w:r w:rsidRPr="00C453FE">
        <w:rPr>
          <w:bCs/>
          <w:sz w:val="20"/>
          <w:szCs w:val="20"/>
        </w:rPr>
        <w:tab/>
      </w:r>
      <w:r w:rsidRPr="00C453FE">
        <w:rPr>
          <w:bCs/>
          <w:sz w:val="20"/>
          <w:szCs w:val="20"/>
        </w:rPr>
        <w:tab/>
      </w:r>
      <w:r w:rsidRPr="00C453FE">
        <w:rPr>
          <w:bCs/>
          <w:sz w:val="20"/>
          <w:szCs w:val="20"/>
        </w:rPr>
        <w:tab/>
        <w:t xml:space="preserve"> _______________                                               ___________</w:t>
      </w:r>
    </w:p>
    <w:p w14:paraId="2EB6DA5F" w14:textId="77777777" w:rsidR="00AD5651" w:rsidRPr="00C453FE" w:rsidRDefault="00AD5651" w:rsidP="00AD5651">
      <w:pPr>
        <w:tabs>
          <w:tab w:val="left" w:pos="9145"/>
        </w:tabs>
        <w:jc w:val="both"/>
        <w:rPr>
          <w:bCs/>
          <w:sz w:val="20"/>
          <w:szCs w:val="20"/>
        </w:rPr>
      </w:pPr>
      <w:r w:rsidRPr="00C453FE">
        <w:rPr>
          <w:bCs/>
          <w:sz w:val="20"/>
          <w:szCs w:val="20"/>
        </w:rPr>
        <w:t xml:space="preserve">    (Projekto vadovo vardas, pavardė)                                                                             (Parašas)                                                               (Data)</w:t>
      </w:r>
    </w:p>
    <w:p w14:paraId="4862BCC7" w14:textId="77777777" w:rsidR="00AD5651" w:rsidRPr="00C453FE" w:rsidRDefault="00AD5651" w:rsidP="00AD5651">
      <w:pPr>
        <w:tabs>
          <w:tab w:val="left" w:pos="9145"/>
        </w:tabs>
        <w:jc w:val="both"/>
        <w:rPr>
          <w:bCs/>
          <w:sz w:val="20"/>
          <w:szCs w:val="20"/>
        </w:rPr>
      </w:pPr>
      <w:r w:rsidRPr="00C453FE">
        <w:rPr>
          <w:bCs/>
          <w:sz w:val="20"/>
          <w:szCs w:val="20"/>
        </w:rPr>
        <w:t xml:space="preserve">                                                   </w:t>
      </w:r>
    </w:p>
    <w:p w14:paraId="52ABB43D" w14:textId="77777777" w:rsidR="00CA39BD" w:rsidRPr="00C453FE" w:rsidRDefault="00CA39BD" w:rsidP="00AD5651">
      <w:pPr>
        <w:tabs>
          <w:tab w:val="left" w:pos="9145"/>
        </w:tabs>
        <w:jc w:val="both"/>
        <w:rPr>
          <w:bCs/>
          <w:sz w:val="20"/>
          <w:szCs w:val="20"/>
        </w:rPr>
        <w:sectPr w:rsidR="00CA39BD" w:rsidRPr="00C453FE" w:rsidSect="000651D5">
          <w:pgSz w:w="16838" w:h="11906" w:orient="landscape" w:code="9"/>
          <w:pgMar w:top="1701" w:right="1134" w:bottom="567" w:left="1134" w:header="567" w:footer="567" w:gutter="0"/>
          <w:cols w:space="1296"/>
          <w:docGrid w:linePitch="360"/>
        </w:sectPr>
      </w:pPr>
    </w:p>
    <w:p w14:paraId="202E79C1" w14:textId="77777777" w:rsidR="00CA39BD" w:rsidRPr="00C453FE" w:rsidRDefault="00CA39BD" w:rsidP="00CA39BD">
      <w:pPr>
        <w:tabs>
          <w:tab w:val="left" w:pos="7371"/>
        </w:tabs>
        <w:jc w:val="center"/>
        <w:rPr>
          <w:b/>
        </w:rPr>
      </w:pPr>
      <w:r w:rsidRPr="00C453FE">
        <w:rPr>
          <w:b/>
        </w:rPr>
        <w:lastRenderedPageBreak/>
        <w:t>SAVIVALDYBĖS TARYBOS SPRENDIMO</w:t>
      </w:r>
    </w:p>
    <w:p w14:paraId="3201A2AD" w14:textId="26DE92E9" w:rsidR="00CA39BD" w:rsidRPr="00C453FE" w:rsidRDefault="00CA39BD" w:rsidP="00CA39BD">
      <w:pPr>
        <w:spacing w:line="276" w:lineRule="auto"/>
        <w:jc w:val="center"/>
        <w:rPr>
          <w:b/>
          <w:caps/>
          <w:szCs w:val="20"/>
        </w:rPr>
      </w:pPr>
      <w:r w:rsidRPr="00C453FE">
        <w:rPr>
          <w:b/>
        </w:rPr>
        <w:t>„DĖL LEIDYBINIŲ IR LITERATŪROS VEIKLŲ ĮGYVENDINIMO FINANSAVIMO TVARKOS APRAŠO TVIRTINIMO“</w:t>
      </w:r>
    </w:p>
    <w:p w14:paraId="03CA9E38" w14:textId="77777777" w:rsidR="00CA39BD" w:rsidRPr="00C453FE" w:rsidRDefault="00CA39BD" w:rsidP="00CA39BD">
      <w:pPr>
        <w:spacing w:line="276" w:lineRule="auto"/>
        <w:jc w:val="center"/>
        <w:rPr>
          <w:b/>
          <w:caps/>
          <w:szCs w:val="20"/>
        </w:rPr>
      </w:pPr>
      <w:r w:rsidRPr="00C453FE">
        <w:rPr>
          <w:b/>
        </w:rPr>
        <w:t>PROJEKTO AIŠKINAMASIS RAŠTAS</w:t>
      </w:r>
    </w:p>
    <w:p w14:paraId="0F2475E1" w14:textId="77777777" w:rsidR="00CA39BD" w:rsidRPr="00C453FE" w:rsidRDefault="00CA39BD" w:rsidP="00CA39BD">
      <w:pPr>
        <w:spacing w:line="360" w:lineRule="auto"/>
        <w:ind w:firstLine="720"/>
        <w:jc w:val="both"/>
        <w:rPr>
          <w:b/>
        </w:rPr>
      </w:pPr>
    </w:p>
    <w:p w14:paraId="04CB00AC" w14:textId="77777777" w:rsidR="00CA39BD" w:rsidRPr="00C453FE" w:rsidRDefault="00CA39BD" w:rsidP="00CA39BD">
      <w:pPr>
        <w:pStyle w:val="Sraopastraipa"/>
        <w:numPr>
          <w:ilvl w:val="0"/>
          <w:numId w:val="36"/>
        </w:numPr>
        <w:tabs>
          <w:tab w:val="left" w:pos="993"/>
        </w:tabs>
        <w:suppressAutoHyphens w:val="0"/>
        <w:spacing w:line="360" w:lineRule="auto"/>
        <w:contextualSpacing/>
        <w:jc w:val="both"/>
        <w:rPr>
          <w:b/>
          <w:lang w:val="lt-LT"/>
        </w:rPr>
      </w:pPr>
      <w:r w:rsidRPr="00C453FE">
        <w:rPr>
          <w:b/>
          <w:lang w:val="lt-LT"/>
        </w:rPr>
        <w:t>Sprendimo projekto tikslai ir uždaviniai</w:t>
      </w:r>
    </w:p>
    <w:p w14:paraId="7AE58858" w14:textId="35FF64F5" w:rsidR="00CA39BD" w:rsidRPr="00C453FE" w:rsidRDefault="00CA39BD" w:rsidP="00CA39BD">
      <w:pPr>
        <w:spacing w:line="360" w:lineRule="auto"/>
        <w:ind w:firstLine="993"/>
        <w:jc w:val="both"/>
      </w:pPr>
      <w:bookmarkStart w:id="20" w:name="_Hlk95229539"/>
      <w:r w:rsidRPr="00C453FE">
        <w:t xml:space="preserve">Sprendimo projektas </w:t>
      </w:r>
      <w:bookmarkEnd w:id="20"/>
      <w:r w:rsidRPr="00C453FE">
        <w:t>„Dėl</w:t>
      </w:r>
      <w:r w:rsidR="00B654BD" w:rsidRPr="00C453FE">
        <w:t xml:space="preserve"> leidybinių ir literatūros veiklų </w:t>
      </w:r>
      <w:r w:rsidRPr="00C453FE">
        <w:t xml:space="preserve">įgyvendinimo finansavimo tvarkos aprašo tvirtinimo“ parengtas atsižvelgiant </w:t>
      </w:r>
      <w:r w:rsidR="007B4443" w:rsidRPr="00C453FE">
        <w:t xml:space="preserve">į </w:t>
      </w:r>
      <w:r w:rsidRPr="00C453FE">
        <w:t>Anykščių rajono savivaldybės 2024–2026 metų strategin</w:t>
      </w:r>
      <w:r w:rsidR="00B654BD" w:rsidRPr="00C453FE">
        <w:t>į</w:t>
      </w:r>
      <w:r w:rsidRPr="00C453FE">
        <w:t xml:space="preserve"> veiklos plan</w:t>
      </w:r>
      <w:r w:rsidR="00B654BD" w:rsidRPr="00C453FE">
        <w:t>ą</w:t>
      </w:r>
      <w:r w:rsidRPr="00C453FE">
        <w:t>, patvirtint</w:t>
      </w:r>
      <w:r w:rsidR="00B654BD" w:rsidRPr="00C453FE">
        <w:t>ą</w:t>
      </w:r>
      <w:r w:rsidRPr="00C453FE">
        <w:t xml:space="preserve"> Anykščių rajono savivaldybės tarybos </w:t>
      </w:r>
      <w:r w:rsidR="00D7193D" w:rsidRPr="00C453FE">
        <w:t xml:space="preserve">2024 m. sausio 25 d. </w:t>
      </w:r>
      <w:r w:rsidRPr="00C453FE">
        <w:t xml:space="preserve">sprendimu </w:t>
      </w:r>
      <w:r w:rsidR="007B4443" w:rsidRPr="00C453FE">
        <w:t xml:space="preserve">Nr. </w:t>
      </w:r>
      <w:r w:rsidRPr="00C453FE">
        <w:t>1-TS-1 „Dėl Anykščių rajono savivaldybės 2024–2026 metų strateginio veiklos plano patvirtinimo“, taip pat Anykščių rajono savivaldybės biudžet</w:t>
      </w:r>
      <w:r w:rsidR="00B654BD" w:rsidRPr="00C453FE">
        <w:t>ą</w:t>
      </w:r>
      <w:r w:rsidRPr="00C453FE">
        <w:t>, patvirtint</w:t>
      </w:r>
      <w:r w:rsidR="00B654BD" w:rsidRPr="00C453FE">
        <w:t>ą</w:t>
      </w:r>
      <w:r w:rsidRPr="00C453FE">
        <w:t xml:space="preserve"> Anykščių rajono savivaldybės tarybos </w:t>
      </w:r>
      <w:r w:rsidR="00D7193D" w:rsidRPr="00C453FE">
        <w:t xml:space="preserve">2024 m. vasario 8 d. </w:t>
      </w:r>
      <w:r w:rsidRPr="00C453FE">
        <w:t>sprendimu Nr. 1-TS-24 „Dėl Anykščių rajono savivaldybės 2024 metų biudžeto patvirtinimo“, bei nuo 2024 m. sausio 1 d. įsigalio</w:t>
      </w:r>
      <w:r w:rsidR="006F5213" w:rsidRPr="00C453FE">
        <w:t>jusią</w:t>
      </w:r>
      <w:r w:rsidRPr="00C453FE">
        <w:t xml:space="preserve"> nauj</w:t>
      </w:r>
      <w:r w:rsidR="006F5213" w:rsidRPr="00C453FE">
        <w:t>ą</w:t>
      </w:r>
      <w:r w:rsidRPr="00C453FE">
        <w:t xml:space="preserve"> Lietuvos Respublikos viešojo administravimo įstatymo suvestin</w:t>
      </w:r>
      <w:r w:rsidR="006F5213" w:rsidRPr="00C453FE">
        <w:t>ę</w:t>
      </w:r>
      <w:r w:rsidRPr="00C453FE">
        <w:t xml:space="preserve"> redakcij</w:t>
      </w:r>
      <w:r w:rsidR="006F5213" w:rsidRPr="00C453FE">
        <w:t>ą. T</w:t>
      </w:r>
      <w:r w:rsidRPr="00C453FE">
        <w:t>aip pat 2024 m. sausio–vasario mėnesiais visuomenė ir kultūros bendruomenė teikė pasiūlymus tvarkos aprašo korekcijoms. Atsižvelgiant į tai Tvarkos aprašas koreguotas ir teikiamas Anykščių rajono savivaldybės tarybos tvirtinimui.</w:t>
      </w:r>
    </w:p>
    <w:p w14:paraId="4065582E" w14:textId="77777777" w:rsidR="00CA39BD" w:rsidRPr="00C453FE" w:rsidRDefault="00CA39BD" w:rsidP="00CA39BD">
      <w:pPr>
        <w:pStyle w:val="Sraopastraipa"/>
        <w:numPr>
          <w:ilvl w:val="0"/>
          <w:numId w:val="36"/>
        </w:numPr>
        <w:suppressAutoHyphens w:val="0"/>
        <w:spacing w:line="360" w:lineRule="auto"/>
        <w:contextualSpacing/>
        <w:jc w:val="both"/>
        <w:rPr>
          <w:b/>
          <w:color w:val="000000" w:themeColor="text1"/>
          <w:lang w:val="lt-LT"/>
        </w:rPr>
      </w:pPr>
      <w:r w:rsidRPr="00C453FE">
        <w:rPr>
          <w:b/>
          <w:color w:val="000000" w:themeColor="text1"/>
          <w:lang w:val="lt-LT"/>
        </w:rPr>
        <w:t>Siūlomos teisinio reguliavimo nuostatos ir laukiami rezultatai</w:t>
      </w:r>
    </w:p>
    <w:p w14:paraId="0AF4B415" w14:textId="6A612B02" w:rsidR="00CA39BD" w:rsidRPr="00C453FE" w:rsidRDefault="00CA39BD" w:rsidP="00CA39BD">
      <w:pPr>
        <w:pStyle w:val="Antrats"/>
        <w:tabs>
          <w:tab w:val="left" w:pos="1296"/>
        </w:tabs>
        <w:spacing w:line="360" w:lineRule="auto"/>
        <w:ind w:firstLine="1134"/>
        <w:jc w:val="both"/>
        <w:rPr>
          <w:color w:val="000000" w:themeColor="text1"/>
          <w:lang w:val="lt-LT" w:eastAsia="ar-SA"/>
        </w:rPr>
      </w:pPr>
      <w:r w:rsidRPr="00C453FE">
        <w:rPr>
          <w:color w:val="000000" w:themeColor="text1"/>
          <w:lang w:val="lt-LT" w:eastAsia="ar-SA"/>
        </w:rPr>
        <w:t xml:space="preserve">Bus įgyvendintos </w:t>
      </w:r>
      <w:r w:rsidRPr="00C453FE">
        <w:rPr>
          <w:lang w:val="lt-LT"/>
        </w:rPr>
        <w:t>Lietuvos Respublikos vietos savivaldos įstatymo nuostatos, Lietuvos Respublikos viešojo administravimo įstatymas.</w:t>
      </w:r>
      <w:r w:rsidRPr="00C453FE">
        <w:rPr>
          <w:color w:val="000000" w:themeColor="text1"/>
          <w:lang w:val="lt-LT"/>
        </w:rPr>
        <w:t xml:space="preserve"> </w:t>
      </w:r>
      <w:r w:rsidRPr="00C453FE">
        <w:rPr>
          <w:color w:val="000000" w:themeColor="text1"/>
          <w:lang w:val="lt-LT" w:eastAsia="ar-SA"/>
        </w:rPr>
        <w:t xml:space="preserve">Patvirtinus naują </w:t>
      </w:r>
      <w:r w:rsidR="00303D3A" w:rsidRPr="00C453FE">
        <w:rPr>
          <w:lang w:val="lt-LT"/>
        </w:rPr>
        <w:t>Leidybinių ir literatūros veiklų</w:t>
      </w:r>
      <w:r w:rsidRPr="00C453FE">
        <w:rPr>
          <w:color w:val="000000" w:themeColor="text1"/>
          <w:lang w:val="lt-LT" w:eastAsia="ar-SA"/>
        </w:rPr>
        <w:t xml:space="preserve"> įgyvendinimo finansavimo tvarkos aprašą, bus įgyvendinama 2024–2026 Strateginio veiklos plano priemonė 1.1.</w:t>
      </w:r>
      <w:r w:rsidR="00303D3A" w:rsidRPr="00C453FE">
        <w:rPr>
          <w:color w:val="000000" w:themeColor="text1"/>
          <w:lang w:val="lt-LT" w:eastAsia="ar-SA"/>
        </w:rPr>
        <w:t>2</w:t>
      </w:r>
      <w:r w:rsidRPr="00C453FE">
        <w:rPr>
          <w:color w:val="000000" w:themeColor="text1"/>
          <w:lang w:val="lt-LT" w:eastAsia="ar-SA"/>
        </w:rPr>
        <w:t>.0</w:t>
      </w:r>
      <w:r w:rsidR="00303D3A" w:rsidRPr="00C453FE">
        <w:rPr>
          <w:color w:val="000000" w:themeColor="text1"/>
          <w:lang w:val="lt-LT" w:eastAsia="ar-SA"/>
        </w:rPr>
        <w:t>7</w:t>
      </w:r>
      <w:r w:rsidRPr="00C453FE">
        <w:rPr>
          <w:lang w:val="lt-LT"/>
        </w:rPr>
        <w:t xml:space="preserve"> „</w:t>
      </w:r>
      <w:r w:rsidR="00303D3A" w:rsidRPr="00C453FE">
        <w:rPr>
          <w:lang w:val="lt-LT"/>
        </w:rPr>
        <w:t>Leidybinių ir literatūros veiklų įgyvendinimas</w:t>
      </w:r>
      <w:r w:rsidRPr="00C453FE">
        <w:rPr>
          <w:lang w:val="lt-LT"/>
        </w:rPr>
        <w:t xml:space="preserve">“ </w:t>
      </w:r>
      <w:r w:rsidRPr="00C453FE">
        <w:rPr>
          <w:color w:val="000000" w:themeColor="text1"/>
          <w:lang w:val="lt-LT" w:eastAsia="ar-SA"/>
        </w:rPr>
        <w:t xml:space="preserve">ir tokiu būdu finansuojami Anykščių rajono savivaldybėje </w:t>
      </w:r>
      <w:r w:rsidR="00E77557" w:rsidRPr="00C453FE">
        <w:rPr>
          <w:color w:val="000000" w:themeColor="text1"/>
          <w:lang w:val="lt-LT" w:eastAsia="ar-SA"/>
        </w:rPr>
        <w:t>vykstančios leidybinės ir literatūros veiklos.</w:t>
      </w:r>
    </w:p>
    <w:p w14:paraId="68AD3529" w14:textId="77777777" w:rsidR="00CA39BD" w:rsidRPr="00C453FE" w:rsidRDefault="00CA39BD" w:rsidP="00CA39BD">
      <w:pPr>
        <w:pStyle w:val="Sraopastraipa"/>
        <w:numPr>
          <w:ilvl w:val="0"/>
          <w:numId w:val="36"/>
        </w:numPr>
        <w:suppressAutoHyphens w:val="0"/>
        <w:spacing w:line="360" w:lineRule="auto"/>
        <w:ind w:left="993" w:hanging="273"/>
        <w:contextualSpacing/>
        <w:jc w:val="both"/>
        <w:rPr>
          <w:b/>
          <w:lang w:val="lt-LT"/>
        </w:rPr>
      </w:pPr>
      <w:r w:rsidRPr="00C453FE">
        <w:rPr>
          <w:b/>
          <w:lang w:val="lt-LT"/>
        </w:rPr>
        <w:t xml:space="preserve">Lėšų poreikis ir šaltiniai </w:t>
      </w:r>
    </w:p>
    <w:p w14:paraId="57DD5430" w14:textId="67B480AF" w:rsidR="00CA39BD" w:rsidRPr="00C453FE" w:rsidRDefault="00CA39BD" w:rsidP="00CA39BD">
      <w:pPr>
        <w:pStyle w:val="Antrats"/>
        <w:tabs>
          <w:tab w:val="left" w:pos="1296"/>
        </w:tabs>
        <w:spacing w:line="360" w:lineRule="auto"/>
        <w:ind w:firstLine="993"/>
        <w:jc w:val="both"/>
        <w:rPr>
          <w:lang w:val="lt-LT"/>
        </w:rPr>
      </w:pPr>
      <w:r w:rsidRPr="00C453FE">
        <w:rPr>
          <w:lang w:val="lt-LT"/>
        </w:rPr>
        <w:t xml:space="preserve">Sprendimo įgyvendinimui biudžeto lėšos yra numatytos 2024 m. Anykščių rajono savivaldybės biudžete, </w:t>
      </w:r>
      <w:r w:rsidR="002F6584" w:rsidRPr="00C453FE">
        <w:rPr>
          <w:lang w:val="lt-LT"/>
        </w:rPr>
        <w:t>patvirtintame</w:t>
      </w:r>
      <w:r w:rsidRPr="00C453FE">
        <w:rPr>
          <w:lang w:val="lt-LT"/>
        </w:rPr>
        <w:t xml:space="preserve"> Anykščių rajono savivaldybės tarybos </w:t>
      </w:r>
      <w:r w:rsidR="002F6584" w:rsidRPr="00C453FE">
        <w:rPr>
          <w:lang w:val="lt-LT"/>
        </w:rPr>
        <w:t xml:space="preserve">2024 m. vasario 8 d. </w:t>
      </w:r>
      <w:r w:rsidRPr="00C453FE">
        <w:rPr>
          <w:lang w:val="lt-LT"/>
        </w:rPr>
        <w:t>sprendimu Nr. 1-TS-24 „Dėl Anykščių rajono savivaldybės 2024 metų biudžeto patvirtinimo“, o kitiems metams lėšos yra numatytos Anykščių rajono savivaldybės 2024–2026 metų strateginio veiklos plano, patvirtinto Anykščių rajono savivaldybės tarybos 2024 m. sausio 25 d. sprendimu Nr. 1-TS-1 „Dėl Anykščių rajono savivaldybės 2024–2026 metų strateginio veiklos plano patvirtinimo“, 1 programos „Darnios kurortinės plėtros programa“ priemonės 1.1.</w:t>
      </w:r>
      <w:r w:rsidR="004904E0" w:rsidRPr="00C453FE">
        <w:rPr>
          <w:lang w:val="lt-LT"/>
        </w:rPr>
        <w:t>2</w:t>
      </w:r>
      <w:r w:rsidRPr="00C453FE">
        <w:rPr>
          <w:lang w:val="lt-LT"/>
        </w:rPr>
        <w:t>.07 „</w:t>
      </w:r>
      <w:r w:rsidR="004904E0" w:rsidRPr="00C453FE">
        <w:rPr>
          <w:lang w:val="lt-LT"/>
        </w:rPr>
        <w:t>Leidybinių ir literatūros veiklų įgyvendinimas</w:t>
      </w:r>
      <w:r w:rsidRPr="00C453FE">
        <w:rPr>
          <w:lang w:val="lt-LT"/>
        </w:rPr>
        <w:t xml:space="preserve">“ numatytose lėšose. </w:t>
      </w:r>
    </w:p>
    <w:p w14:paraId="60F39DA9" w14:textId="77777777" w:rsidR="00CA39BD" w:rsidRPr="00C453FE" w:rsidRDefault="00CA39BD" w:rsidP="00CA39BD">
      <w:pPr>
        <w:tabs>
          <w:tab w:val="left" w:pos="709"/>
        </w:tabs>
        <w:spacing w:line="360" w:lineRule="auto"/>
        <w:ind w:firstLine="851"/>
        <w:jc w:val="both"/>
      </w:pPr>
      <w:r w:rsidRPr="00C453FE">
        <w:rPr>
          <w:b/>
        </w:rPr>
        <w:t>4. Numatomo teisinio reguliavimo poveikio vertinimo rezultatai, galimos neigiamos priimto sprendimo pasekmės ir kokių priemonių reikėtų imtis, kad tokių pasekmių būtų išvengta</w:t>
      </w:r>
    </w:p>
    <w:p w14:paraId="7CF44FA1" w14:textId="77777777" w:rsidR="00CA39BD" w:rsidRPr="00C453FE" w:rsidRDefault="00CA39BD" w:rsidP="00CA39BD">
      <w:pPr>
        <w:spacing w:line="360" w:lineRule="auto"/>
        <w:ind w:firstLine="851"/>
        <w:jc w:val="both"/>
      </w:pPr>
      <w:r w:rsidRPr="00C453FE">
        <w:rPr>
          <w:lang w:eastAsia="ar-SA"/>
        </w:rPr>
        <w:lastRenderedPageBreak/>
        <w:t>Teisinio reguliavimo poveikio vertinimo rezultatai nevertinami.</w:t>
      </w:r>
      <w:r w:rsidRPr="00C453FE">
        <w:t xml:space="preserve"> </w:t>
      </w:r>
    </w:p>
    <w:p w14:paraId="439FE1A1" w14:textId="77777777" w:rsidR="00CA39BD" w:rsidRPr="00C453FE" w:rsidRDefault="00CA39BD" w:rsidP="00CA39BD">
      <w:pPr>
        <w:spacing w:line="360" w:lineRule="auto"/>
        <w:ind w:firstLine="851"/>
        <w:jc w:val="both"/>
      </w:pPr>
      <w:r w:rsidRPr="00C453FE">
        <w:t>Neigiamų priimto sprendimo pasekmių nenumatoma.</w:t>
      </w:r>
    </w:p>
    <w:p w14:paraId="679FA6FE" w14:textId="77777777" w:rsidR="00CA39BD" w:rsidRPr="00C453FE" w:rsidRDefault="00CA39BD" w:rsidP="00CA39BD">
      <w:pPr>
        <w:spacing w:line="360" w:lineRule="auto"/>
        <w:ind w:firstLine="851"/>
        <w:rPr>
          <w:b/>
          <w:szCs w:val="20"/>
        </w:rPr>
      </w:pPr>
      <w:r w:rsidRPr="00C453FE">
        <w:rPr>
          <w:b/>
        </w:rPr>
        <w:t>5. Kokius teisės aktus būtina priimti, kokius galiojančius teisės aktus reikia pakeisti ar pripažinti netekusiais galios – kas ir kada juos turėtų priimti</w:t>
      </w:r>
    </w:p>
    <w:p w14:paraId="72D63F61" w14:textId="275813F3" w:rsidR="00CA39BD" w:rsidRPr="00C453FE" w:rsidRDefault="00CA39BD" w:rsidP="00CA39BD">
      <w:pPr>
        <w:spacing w:line="360" w:lineRule="auto"/>
        <w:ind w:firstLine="851"/>
        <w:jc w:val="both"/>
        <w:rPr>
          <w:b/>
        </w:rPr>
      </w:pPr>
      <w:r w:rsidRPr="00C453FE">
        <w:t xml:space="preserve">Pripažinti </w:t>
      </w:r>
      <w:r w:rsidR="00AD647D" w:rsidRPr="00C453FE">
        <w:t>netekusiu galios Anykščių rajono savivaldybės tarybos 2023 m. spalio 26 d. sprendimą Nr. 1-TS-29</w:t>
      </w:r>
      <w:r w:rsidR="00AB36AC" w:rsidRPr="00C453FE">
        <w:t>6</w:t>
      </w:r>
      <w:r w:rsidR="00AD647D" w:rsidRPr="00C453FE">
        <w:t xml:space="preserve"> „Dėl Leidybinių veiklų įgyvendinimo finansavimo tvarkos aprašo tvirtinimo“ su visais pakeitimais ir papildymais.</w:t>
      </w:r>
    </w:p>
    <w:p w14:paraId="204A55AA" w14:textId="77777777" w:rsidR="00CA39BD" w:rsidRPr="00C453FE" w:rsidRDefault="00CA39BD" w:rsidP="00CA39BD">
      <w:pPr>
        <w:spacing w:line="360" w:lineRule="auto"/>
        <w:ind w:firstLine="720"/>
        <w:jc w:val="both"/>
        <w:rPr>
          <w:b/>
        </w:rPr>
      </w:pPr>
      <w:r w:rsidRPr="00C453FE">
        <w:rPr>
          <w:b/>
        </w:rPr>
        <w:t>6. Sprendimo įgyvendinimo terminai – kas, ką ir kada turėtų atlikti</w:t>
      </w:r>
    </w:p>
    <w:p w14:paraId="5EC5241C" w14:textId="66E3658B" w:rsidR="00CA39BD" w:rsidRPr="00C453FE" w:rsidRDefault="00CA39BD" w:rsidP="00CA39BD">
      <w:pPr>
        <w:spacing w:line="360" w:lineRule="auto"/>
        <w:ind w:firstLine="720"/>
        <w:jc w:val="both"/>
      </w:pPr>
      <w:r w:rsidRPr="00C453FE">
        <w:t xml:space="preserve">Tarybos sprendimas įsigalioja teisės aktų nustatyta tvarka. Patvirtinus </w:t>
      </w:r>
      <w:r w:rsidR="00F05AB3" w:rsidRPr="00C453FE">
        <w:t>Leidybinių ir literatūros veiklų</w:t>
      </w:r>
      <w:r w:rsidRPr="00C453FE">
        <w:t xml:space="preserve"> įgyvendinimo finansavimo tvarkos aprašą, juo vadovaujantis, mero potvarkiu bus patvirtintas </w:t>
      </w:r>
      <w:r w:rsidR="006F5213" w:rsidRPr="00C453FE">
        <w:t>vertinimo k</w:t>
      </w:r>
      <w:r w:rsidRPr="00C453FE">
        <w:t xml:space="preserve">omisijos reglamentas ir sudėtis bei Apraše numatytais terminais bus skelbiami kvietimai teikti paraiškas </w:t>
      </w:r>
      <w:r w:rsidR="00F05AB3" w:rsidRPr="00C453FE">
        <w:t>leidybinių ir literatūros veiklų</w:t>
      </w:r>
      <w:r w:rsidRPr="00C453FE">
        <w:t xml:space="preserve"> įgyvendinimui. </w:t>
      </w:r>
    </w:p>
    <w:p w14:paraId="4C073FB5" w14:textId="77777777" w:rsidR="00CA39BD" w:rsidRPr="00C453FE" w:rsidRDefault="00CA39BD" w:rsidP="00CA39BD">
      <w:pPr>
        <w:spacing w:line="360" w:lineRule="auto"/>
        <w:ind w:firstLine="720"/>
        <w:jc w:val="both"/>
      </w:pPr>
      <w:r w:rsidRPr="00C453FE">
        <w:rPr>
          <w:b/>
        </w:rPr>
        <w:t>7. Sprendimo projekto rengimo metu gauti specialistų vertinimai ir išvados</w:t>
      </w:r>
    </w:p>
    <w:p w14:paraId="4D23CE0E" w14:textId="77777777" w:rsidR="00CA39BD" w:rsidRPr="00C453FE" w:rsidRDefault="00CA39BD" w:rsidP="00CA39BD">
      <w:pPr>
        <w:spacing w:line="360" w:lineRule="auto"/>
        <w:ind w:firstLine="720"/>
        <w:jc w:val="both"/>
      </w:pPr>
      <w:r w:rsidRPr="00C453FE">
        <w:t xml:space="preserve">Negauta. </w:t>
      </w:r>
    </w:p>
    <w:p w14:paraId="71A4DDFA" w14:textId="77777777" w:rsidR="00CA39BD" w:rsidRPr="00C453FE" w:rsidRDefault="00CA39BD" w:rsidP="00CA39BD">
      <w:pPr>
        <w:spacing w:line="360" w:lineRule="auto"/>
        <w:ind w:firstLine="720"/>
        <w:rPr>
          <w:b/>
        </w:rPr>
      </w:pPr>
      <w:r w:rsidRPr="00C453FE">
        <w:rPr>
          <w:b/>
        </w:rPr>
        <w:t>8. Kiti reikalingi pagrindimai, skaičiavimai ir paaiškinimai</w:t>
      </w:r>
    </w:p>
    <w:p w14:paraId="5CE4B96D" w14:textId="77777777" w:rsidR="00CA39BD" w:rsidRPr="00C453FE" w:rsidRDefault="00CA39BD" w:rsidP="00CA39BD">
      <w:pPr>
        <w:spacing w:line="360" w:lineRule="auto"/>
        <w:ind w:firstLine="720"/>
      </w:pPr>
      <w:r w:rsidRPr="00C453FE">
        <w:t>Pridedama Teisės aktų antikorupcinio vertinimo pažyma.</w:t>
      </w:r>
    </w:p>
    <w:p w14:paraId="4DAA834E" w14:textId="1E610D11" w:rsidR="00CA39BD" w:rsidRPr="00C453FE" w:rsidRDefault="00CA39BD" w:rsidP="00CA39BD">
      <w:pPr>
        <w:spacing w:line="360" w:lineRule="auto"/>
        <w:ind w:firstLine="720"/>
      </w:pPr>
      <w:r w:rsidRPr="00C453FE">
        <w:rPr>
          <w:b/>
        </w:rPr>
        <w:t>9. Sprendimo projekto iniciatoriai ir rengėjai, pranešėjas</w:t>
      </w:r>
    </w:p>
    <w:p w14:paraId="217C3914" w14:textId="77777777" w:rsidR="00CA39BD" w:rsidRPr="00C453FE" w:rsidRDefault="00CA39BD" w:rsidP="00CA39BD">
      <w:pPr>
        <w:pStyle w:val="Betarp"/>
        <w:spacing w:line="360" w:lineRule="auto"/>
        <w:ind w:firstLine="851"/>
      </w:pPr>
      <w:r w:rsidRPr="00C453FE">
        <w:t>Sprendimo projekto iniciatorius – Kultūros, turizmo ir komunikacijos skyrius.</w:t>
      </w:r>
    </w:p>
    <w:p w14:paraId="35A683C4" w14:textId="77777777" w:rsidR="00CA39BD" w:rsidRPr="00C453FE" w:rsidRDefault="00CA39BD" w:rsidP="00CA39BD">
      <w:pPr>
        <w:tabs>
          <w:tab w:val="left" w:pos="284"/>
        </w:tabs>
        <w:spacing w:line="360" w:lineRule="auto"/>
        <w:ind w:firstLine="851"/>
        <w:jc w:val="both"/>
        <w:rPr>
          <w:szCs w:val="20"/>
        </w:rPr>
      </w:pPr>
      <w:r w:rsidRPr="00C453FE">
        <w:t>Rengėjas – Severina Šeštokaitė, Kultūros, turizmo ir komunikacijos skyriaus vyriausioji specialistė.</w:t>
      </w:r>
    </w:p>
    <w:p w14:paraId="5019C554" w14:textId="77777777" w:rsidR="00CA39BD" w:rsidRPr="00C453FE" w:rsidRDefault="00CA39BD" w:rsidP="00CA39BD">
      <w:pPr>
        <w:tabs>
          <w:tab w:val="left" w:pos="284"/>
        </w:tabs>
        <w:spacing w:line="360" w:lineRule="auto"/>
        <w:ind w:firstLine="851"/>
        <w:jc w:val="both"/>
        <w:rPr>
          <w:szCs w:val="20"/>
        </w:rPr>
      </w:pPr>
      <w:r w:rsidRPr="00C453FE">
        <w:t xml:space="preserve">Pranešėjas – </w:t>
      </w:r>
      <w:bookmarkStart w:id="21" w:name="_Hlk134630471"/>
      <w:r w:rsidRPr="00C453FE">
        <w:t>Kristina Jakubauskaitė-Veršelienė, Kultūros, turizmo ir komunikacijos skyriaus vedėja.</w:t>
      </w:r>
      <w:bookmarkEnd w:id="21"/>
    </w:p>
    <w:p w14:paraId="75EEC27F" w14:textId="77777777" w:rsidR="00CA39BD" w:rsidRPr="00093E89" w:rsidRDefault="00CA39BD" w:rsidP="00AD5651">
      <w:pPr>
        <w:tabs>
          <w:tab w:val="left" w:pos="9145"/>
        </w:tabs>
        <w:jc w:val="both"/>
        <w:rPr>
          <w:bCs/>
          <w:sz w:val="20"/>
          <w:szCs w:val="20"/>
        </w:rPr>
      </w:pPr>
    </w:p>
    <w:sectPr w:rsidR="00CA39BD" w:rsidRPr="00093E89" w:rsidSect="000651D5">
      <w:pgSz w:w="11906" w:h="16838" w:code="9"/>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0A011" w14:textId="77777777" w:rsidR="000651D5" w:rsidRPr="00C453FE" w:rsidRDefault="000651D5" w:rsidP="00D76303">
      <w:r w:rsidRPr="00C453FE">
        <w:separator/>
      </w:r>
    </w:p>
  </w:endnote>
  <w:endnote w:type="continuationSeparator" w:id="0">
    <w:p w14:paraId="559EBFFA" w14:textId="77777777" w:rsidR="000651D5" w:rsidRPr="00C453FE" w:rsidRDefault="000651D5" w:rsidP="00D76303">
      <w:r w:rsidRPr="00C453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1611266046"/>
      <w:docPartObj>
        <w:docPartGallery w:val="Page Numbers (Bottom of Page)"/>
        <w:docPartUnique/>
      </w:docPartObj>
    </w:sdtPr>
    <w:sdtContent>
      <w:p w14:paraId="0722FABE" w14:textId="0632A25E" w:rsidR="00F27C29" w:rsidRPr="00C453FE" w:rsidRDefault="00F27C29">
        <w:pPr>
          <w:pStyle w:val="Porat"/>
          <w:jc w:val="right"/>
          <w:rPr>
            <w:lang w:val="lt-LT"/>
          </w:rPr>
        </w:pPr>
        <w:r w:rsidRPr="00C453FE">
          <w:rPr>
            <w:lang w:val="lt-LT"/>
          </w:rPr>
          <w:fldChar w:fldCharType="begin"/>
        </w:r>
        <w:r w:rsidRPr="00C453FE">
          <w:rPr>
            <w:lang w:val="lt-LT"/>
          </w:rPr>
          <w:instrText>PAGE   \* MERGEFORMAT</w:instrText>
        </w:r>
        <w:r w:rsidRPr="00C453FE">
          <w:rPr>
            <w:lang w:val="lt-LT"/>
          </w:rPr>
          <w:fldChar w:fldCharType="separate"/>
        </w:r>
        <w:r w:rsidRPr="00C453FE">
          <w:rPr>
            <w:lang w:val="lt-LT"/>
          </w:rPr>
          <w:t>2</w:t>
        </w:r>
        <w:r w:rsidRPr="00C453FE">
          <w:rPr>
            <w:lang w:val="lt-LT"/>
          </w:rPr>
          <w:fldChar w:fldCharType="end"/>
        </w:r>
      </w:p>
    </w:sdtContent>
  </w:sdt>
  <w:p w14:paraId="0E1054A1" w14:textId="77777777" w:rsidR="00F27C29" w:rsidRPr="00C453FE" w:rsidRDefault="00F27C29">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72BED" w14:textId="77777777" w:rsidR="000651D5" w:rsidRPr="00C453FE" w:rsidRDefault="000651D5" w:rsidP="00D76303">
      <w:r w:rsidRPr="00C453FE">
        <w:separator/>
      </w:r>
    </w:p>
  </w:footnote>
  <w:footnote w:type="continuationSeparator" w:id="0">
    <w:p w14:paraId="2FFA9B45" w14:textId="77777777" w:rsidR="000651D5" w:rsidRPr="00C453FE" w:rsidRDefault="000651D5" w:rsidP="00D76303">
      <w:r w:rsidRPr="00C453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95233" w14:textId="77777777" w:rsidR="00A9143C" w:rsidRPr="00C453FE" w:rsidRDefault="00A9143C">
    <w:pPr>
      <w:pStyle w:val="Antrats"/>
      <w:jc w:val="center"/>
      <w:rPr>
        <w:lang w:val="lt-LT"/>
      </w:rPr>
    </w:pPr>
    <w:r w:rsidRPr="00C453FE">
      <w:rPr>
        <w:lang w:val="lt-LT"/>
      </w:rPr>
      <w:fldChar w:fldCharType="begin"/>
    </w:r>
    <w:r w:rsidRPr="00C453FE">
      <w:rPr>
        <w:lang w:val="lt-LT"/>
      </w:rPr>
      <w:instrText>PAGE   \* MERGEFORMAT</w:instrText>
    </w:r>
    <w:r w:rsidRPr="00C453FE">
      <w:rPr>
        <w:lang w:val="lt-LT"/>
      </w:rPr>
      <w:fldChar w:fldCharType="separate"/>
    </w:r>
    <w:r w:rsidR="00FE7F0C" w:rsidRPr="00C453FE">
      <w:rPr>
        <w:lang w:val="lt-LT"/>
      </w:rPr>
      <w:t>8</w:t>
    </w:r>
    <w:r w:rsidRPr="00C453FE">
      <w:rPr>
        <w:lang w:val="lt-LT"/>
      </w:rPr>
      <w:fldChar w:fldCharType="end"/>
    </w:r>
  </w:p>
  <w:p w14:paraId="2F1321C8" w14:textId="77777777" w:rsidR="00A9143C" w:rsidRPr="00C453FE" w:rsidRDefault="00A9143C">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C4795"/>
    <w:multiLevelType w:val="hybridMultilevel"/>
    <w:tmpl w:val="BAC6C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05ED5"/>
    <w:multiLevelType w:val="hybridMultilevel"/>
    <w:tmpl w:val="4AA62186"/>
    <w:lvl w:ilvl="0" w:tplc="7A188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193DF3"/>
    <w:multiLevelType w:val="hybridMultilevel"/>
    <w:tmpl w:val="4CEC519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560545"/>
    <w:multiLevelType w:val="multilevel"/>
    <w:tmpl w:val="D9427484"/>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03F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2266B"/>
    <w:multiLevelType w:val="multilevel"/>
    <w:tmpl w:val="E0DC15D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4261E04"/>
    <w:multiLevelType w:val="hybridMultilevel"/>
    <w:tmpl w:val="FFFFFFFF"/>
    <w:lvl w:ilvl="0" w:tplc="E28CC554">
      <w:start w:val="1"/>
      <w:numFmt w:val="decimal"/>
      <w:lvlText w:val="%1."/>
      <w:lvlJc w:val="left"/>
      <w:pPr>
        <w:ind w:left="1080" w:hanging="360"/>
      </w:pPr>
      <w:rPr>
        <w:rFonts w:cs="Times New Roman"/>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8" w15:restartNumberingAfterBreak="0">
    <w:nsid w:val="1DB613A5"/>
    <w:multiLevelType w:val="hybridMultilevel"/>
    <w:tmpl w:val="03FC155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02432A"/>
    <w:multiLevelType w:val="hybridMultilevel"/>
    <w:tmpl w:val="E77E77DA"/>
    <w:lvl w:ilvl="0" w:tplc="4A24C35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1" w15:restartNumberingAfterBreak="0">
    <w:nsid w:val="279C5599"/>
    <w:multiLevelType w:val="hybridMultilevel"/>
    <w:tmpl w:val="BB3EEB2C"/>
    <w:lvl w:ilvl="0" w:tplc="4A24C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310ECC"/>
    <w:multiLevelType w:val="multilevel"/>
    <w:tmpl w:val="4DD0A5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4" w15:restartNumberingAfterBreak="0">
    <w:nsid w:val="39F63FBC"/>
    <w:multiLevelType w:val="multilevel"/>
    <w:tmpl w:val="264A46AA"/>
    <w:lvl w:ilvl="0">
      <w:start w:val="5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080FA0"/>
    <w:multiLevelType w:val="hybridMultilevel"/>
    <w:tmpl w:val="8BA60136"/>
    <w:lvl w:ilvl="0" w:tplc="E05844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7511E"/>
    <w:multiLevelType w:val="hybridMultilevel"/>
    <w:tmpl w:val="08D2CBF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0640AD4"/>
    <w:multiLevelType w:val="hybridMultilevel"/>
    <w:tmpl w:val="47563F0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49F04B62"/>
    <w:multiLevelType w:val="hybridMultilevel"/>
    <w:tmpl w:val="5F48E0A2"/>
    <w:lvl w:ilvl="0" w:tplc="4A24C35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07E27E4"/>
    <w:multiLevelType w:val="multilevel"/>
    <w:tmpl w:val="4D7035FA"/>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557937D7"/>
    <w:multiLevelType w:val="hybridMultilevel"/>
    <w:tmpl w:val="8BCCA104"/>
    <w:lvl w:ilvl="0" w:tplc="37CCF87A">
      <w:start w:val="58"/>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562D4EE7"/>
    <w:multiLevelType w:val="multilevel"/>
    <w:tmpl w:val="693CAF5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6FE228F"/>
    <w:multiLevelType w:val="multilevel"/>
    <w:tmpl w:val="5B4841CA"/>
    <w:lvl w:ilvl="0">
      <w:start w:val="48"/>
      <w:numFmt w:val="decimal"/>
      <w:lvlText w:val="%1."/>
      <w:lvlJc w:val="left"/>
      <w:pPr>
        <w:ind w:left="360" w:hanging="360"/>
      </w:pPr>
      <w:rPr>
        <w:rFonts w:hint="default"/>
        <w:b w:val="0"/>
        <w:bCs/>
        <w:color w:val="auto"/>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28" w15:restartNumberingAfterBreak="0">
    <w:nsid w:val="5AD86855"/>
    <w:multiLevelType w:val="hybridMultilevel"/>
    <w:tmpl w:val="E788E8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707489"/>
    <w:multiLevelType w:val="hybridMultilevel"/>
    <w:tmpl w:val="F6ACDA9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B04A04"/>
    <w:multiLevelType w:val="hybridMultilevel"/>
    <w:tmpl w:val="8EC0CCEC"/>
    <w:lvl w:ilvl="0" w:tplc="CF42B366">
      <w:start w:val="1"/>
      <w:numFmt w:val="decimal"/>
      <w:lvlText w:val="%1."/>
      <w:lvlJc w:val="center"/>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4270B5"/>
    <w:multiLevelType w:val="multilevel"/>
    <w:tmpl w:val="4DD0A59C"/>
    <w:lvl w:ilvl="0">
      <w:start w:val="1"/>
      <w:numFmt w:val="decimal"/>
      <w:lvlText w:val="%1."/>
      <w:lvlJc w:val="left"/>
      <w:pPr>
        <w:ind w:left="360" w:hanging="360"/>
      </w:pPr>
      <w:rPr>
        <w:rFonts w:hint="default"/>
      </w:rPr>
    </w:lvl>
    <w:lvl w:ilvl="1">
      <w:start w:val="1"/>
      <w:numFmt w:val="decimal"/>
      <w:lvlText w:val="%1.%2."/>
      <w:lvlJc w:val="left"/>
      <w:pPr>
        <w:ind w:left="993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5D5F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A61493"/>
    <w:multiLevelType w:val="multilevel"/>
    <w:tmpl w:val="10CA8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5D7DC4"/>
    <w:multiLevelType w:val="hybridMultilevel"/>
    <w:tmpl w:val="5CDA6E4A"/>
    <w:lvl w:ilvl="0" w:tplc="CF42B366">
      <w:start w:val="1"/>
      <w:numFmt w:val="decimal"/>
      <w:lvlText w:val="%1."/>
      <w:lvlJc w:val="center"/>
      <w:pPr>
        <w:ind w:left="723" w:hanging="360"/>
      </w:pPr>
      <w:rPr>
        <w:rFonts w:hint="default"/>
        <w:b w:val="0"/>
        <w:i w:val="0"/>
        <w:color w:val="auto"/>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37" w15:restartNumberingAfterBreak="0">
    <w:nsid w:val="776816B9"/>
    <w:multiLevelType w:val="multilevel"/>
    <w:tmpl w:val="952AD0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77D8680C"/>
    <w:multiLevelType w:val="multilevel"/>
    <w:tmpl w:val="D89C6EB6"/>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7DB6788"/>
    <w:multiLevelType w:val="multilevel"/>
    <w:tmpl w:val="B2B8E92A"/>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8716C54"/>
    <w:multiLevelType w:val="hybridMultilevel"/>
    <w:tmpl w:val="3710D4DA"/>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1" w15:restartNumberingAfterBreak="0">
    <w:nsid w:val="7B0B2124"/>
    <w:multiLevelType w:val="hybridMultilevel"/>
    <w:tmpl w:val="864EEE4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7913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5140EB"/>
    <w:multiLevelType w:val="hybridMultilevel"/>
    <w:tmpl w:val="AC689976"/>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6131F4"/>
    <w:multiLevelType w:val="hybridMultilevel"/>
    <w:tmpl w:val="18908F9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939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82183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0608183">
    <w:abstractNumId w:val="20"/>
  </w:num>
  <w:num w:numId="3" w16cid:durableId="1612929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868313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904134">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2015611">
    <w:abstractNumId w:val="22"/>
  </w:num>
  <w:num w:numId="7" w16cid:durableId="850485193">
    <w:abstractNumId w:val="34"/>
  </w:num>
  <w:num w:numId="8" w16cid:durableId="18970138">
    <w:abstractNumId w:val="17"/>
  </w:num>
  <w:num w:numId="9" w16cid:durableId="206770396">
    <w:abstractNumId w:val="22"/>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813301">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2393067">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9089846">
    <w:abstractNumId w:val="28"/>
  </w:num>
  <w:num w:numId="13" w16cid:durableId="976571441">
    <w:abstractNumId w:val="37"/>
  </w:num>
  <w:num w:numId="14" w16cid:durableId="1484081755">
    <w:abstractNumId w:val="8"/>
  </w:num>
  <w:num w:numId="15" w16cid:durableId="20493328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9475730">
    <w:abstractNumId w:val="33"/>
  </w:num>
  <w:num w:numId="17" w16cid:durableId="929851453">
    <w:abstractNumId w:val="26"/>
  </w:num>
  <w:num w:numId="18" w16cid:durableId="2088112748">
    <w:abstractNumId w:val="40"/>
  </w:num>
  <w:num w:numId="19" w16cid:durableId="121464283">
    <w:abstractNumId w:val="6"/>
  </w:num>
  <w:num w:numId="20" w16cid:durableId="1577662865">
    <w:abstractNumId w:val="10"/>
  </w:num>
  <w:num w:numId="21" w16cid:durableId="1902860411">
    <w:abstractNumId w:val="5"/>
  </w:num>
  <w:num w:numId="22" w16cid:durableId="1678120493">
    <w:abstractNumId w:val="1"/>
  </w:num>
  <w:num w:numId="23" w16cid:durableId="1978801765">
    <w:abstractNumId w:val="35"/>
  </w:num>
  <w:num w:numId="24" w16cid:durableId="1085108893">
    <w:abstractNumId w:val="24"/>
  </w:num>
  <w:num w:numId="25" w16cid:durableId="1182545119">
    <w:abstractNumId w:val="44"/>
  </w:num>
  <w:num w:numId="26" w16cid:durableId="1294403682">
    <w:abstractNumId w:val="16"/>
  </w:num>
  <w:num w:numId="27" w16cid:durableId="831335155">
    <w:abstractNumId w:val="19"/>
  </w:num>
  <w:num w:numId="28" w16cid:durableId="1999842499">
    <w:abstractNumId w:val="43"/>
  </w:num>
  <w:num w:numId="29" w16cid:durableId="2125532901">
    <w:abstractNumId w:val="2"/>
  </w:num>
  <w:num w:numId="30" w16cid:durableId="183135460">
    <w:abstractNumId w:val="41"/>
  </w:num>
  <w:num w:numId="31" w16cid:durableId="1418743554">
    <w:abstractNumId w:val="29"/>
  </w:num>
  <w:num w:numId="32" w16cid:durableId="524832481">
    <w:abstractNumId w:val="36"/>
  </w:num>
  <w:num w:numId="33" w16cid:durableId="1992176100">
    <w:abstractNumId w:val="30"/>
  </w:num>
  <w:num w:numId="34" w16cid:durableId="662470540">
    <w:abstractNumId w:val="10"/>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4002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79561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5464777">
    <w:abstractNumId w:val="11"/>
  </w:num>
  <w:num w:numId="38" w16cid:durableId="785465816">
    <w:abstractNumId w:val="21"/>
  </w:num>
  <w:num w:numId="39" w16cid:durableId="1845166190">
    <w:abstractNumId w:val="31"/>
  </w:num>
  <w:num w:numId="40" w16cid:durableId="108933076">
    <w:abstractNumId w:val="9"/>
  </w:num>
  <w:num w:numId="41" w16cid:durableId="1539704941">
    <w:abstractNumId w:val="42"/>
  </w:num>
  <w:num w:numId="42" w16cid:durableId="872503337">
    <w:abstractNumId w:val="32"/>
  </w:num>
  <w:num w:numId="43" w16cid:durableId="175924503">
    <w:abstractNumId w:val="45"/>
  </w:num>
  <w:num w:numId="44" w16cid:durableId="1661418734">
    <w:abstractNumId w:val="12"/>
  </w:num>
  <w:num w:numId="45" w16cid:durableId="651645497">
    <w:abstractNumId w:val="4"/>
  </w:num>
  <w:num w:numId="46" w16cid:durableId="1267691380">
    <w:abstractNumId w:val="27"/>
  </w:num>
  <w:num w:numId="47" w16cid:durableId="1394887562">
    <w:abstractNumId w:val="15"/>
  </w:num>
  <w:num w:numId="48" w16cid:durableId="1393771651">
    <w:abstractNumId w:val="3"/>
  </w:num>
  <w:num w:numId="49" w16cid:durableId="1606962971">
    <w:abstractNumId w:val="38"/>
  </w:num>
  <w:num w:numId="50" w16cid:durableId="149056601">
    <w:abstractNumId w:val="23"/>
  </w:num>
  <w:num w:numId="51" w16cid:durableId="39064029">
    <w:abstractNumId w:val="39"/>
  </w:num>
  <w:num w:numId="52" w16cid:durableId="777212147">
    <w:abstractNumId w:val="14"/>
  </w:num>
  <w:num w:numId="53" w16cid:durableId="1285192180">
    <w:abstractNumId w:val="25"/>
  </w:num>
  <w:num w:numId="54" w16cid:durableId="497426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1A3"/>
    <w:rsid w:val="00000C87"/>
    <w:rsid w:val="000031F9"/>
    <w:rsid w:val="00005475"/>
    <w:rsid w:val="000077D1"/>
    <w:rsid w:val="00007F45"/>
    <w:rsid w:val="0001060C"/>
    <w:rsid w:val="000144F5"/>
    <w:rsid w:val="00014FD7"/>
    <w:rsid w:val="00015A3A"/>
    <w:rsid w:val="000165A4"/>
    <w:rsid w:val="00021766"/>
    <w:rsid w:val="000218B9"/>
    <w:rsid w:val="00023C9A"/>
    <w:rsid w:val="0002477C"/>
    <w:rsid w:val="00025700"/>
    <w:rsid w:val="0002633B"/>
    <w:rsid w:val="00026A46"/>
    <w:rsid w:val="00026D6A"/>
    <w:rsid w:val="0002724B"/>
    <w:rsid w:val="00030F42"/>
    <w:rsid w:val="0003119D"/>
    <w:rsid w:val="000312D6"/>
    <w:rsid w:val="00032268"/>
    <w:rsid w:val="0003402F"/>
    <w:rsid w:val="00035E07"/>
    <w:rsid w:val="00042825"/>
    <w:rsid w:val="00044397"/>
    <w:rsid w:val="00046377"/>
    <w:rsid w:val="000476DD"/>
    <w:rsid w:val="0005429A"/>
    <w:rsid w:val="00055676"/>
    <w:rsid w:val="00055A64"/>
    <w:rsid w:val="00055FDA"/>
    <w:rsid w:val="000562BA"/>
    <w:rsid w:val="000562F4"/>
    <w:rsid w:val="0005791B"/>
    <w:rsid w:val="00057BE0"/>
    <w:rsid w:val="00063065"/>
    <w:rsid w:val="00063389"/>
    <w:rsid w:val="000638C3"/>
    <w:rsid w:val="000651D5"/>
    <w:rsid w:val="000663D6"/>
    <w:rsid w:val="00072C9A"/>
    <w:rsid w:val="00072E2B"/>
    <w:rsid w:val="00073FFB"/>
    <w:rsid w:val="00075607"/>
    <w:rsid w:val="0007560A"/>
    <w:rsid w:val="00075BFE"/>
    <w:rsid w:val="00080904"/>
    <w:rsid w:val="00080B47"/>
    <w:rsid w:val="000818D3"/>
    <w:rsid w:val="000826F2"/>
    <w:rsid w:val="00082D79"/>
    <w:rsid w:val="00084564"/>
    <w:rsid w:val="00085CA0"/>
    <w:rsid w:val="0008643B"/>
    <w:rsid w:val="0009019A"/>
    <w:rsid w:val="00090316"/>
    <w:rsid w:val="00091763"/>
    <w:rsid w:val="00092BF8"/>
    <w:rsid w:val="00093E89"/>
    <w:rsid w:val="00094AC6"/>
    <w:rsid w:val="00094EF9"/>
    <w:rsid w:val="000952F6"/>
    <w:rsid w:val="0009636E"/>
    <w:rsid w:val="00096871"/>
    <w:rsid w:val="000A0A4D"/>
    <w:rsid w:val="000A2C52"/>
    <w:rsid w:val="000A79B0"/>
    <w:rsid w:val="000B0232"/>
    <w:rsid w:val="000B22A5"/>
    <w:rsid w:val="000B342B"/>
    <w:rsid w:val="000B5569"/>
    <w:rsid w:val="000B716F"/>
    <w:rsid w:val="000C0D1D"/>
    <w:rsid w:val="000C2756"/>
    <w:rsid w:val="000C3286"/>
    <w:rsid w:val="000C3894"/>
    <w:rsid w:val="000C64E9"/>
    <w:rsid w:val="000C7CD0"/>
    <w:rsid w:val="000D1285"/>
    <w:rsid w:val="000D1D47"/>
    <w:rsid w:val="000D3B36"/>
    <w:rsid w:val="000D40CF"/>
    <w:rsid w:val="000D59C7"/>
    <w:rsid w:val="000D5D21"/>
    <w:rsid w:val="000E1A15"/>
    <w:rsid w:val="000E3641"/>
    <w:rsid w:val="000E46FA"/>
    <w:rsid w:val="000F0427"/>
    <w:rsid w:val="000F078E"/>
    <w:rsid w:val="000F5119"/>
    <w:rsid w:val="000F6C5B"/>
    <w:rsid w:val="000F7338"/>
    <w:rsid w:val="000F7A42"/>
    <w:rsid w:val="0010064E"/>
    <w:rsid w:val="00101916"/>
    <w:rsid w:val="0010741C"/>
    <w:rsid w:val="00111F4D"/>
    <w:rsid w:val="0011469A"/>
    <w:rsid w:val="00116043"/>
    <w:rsid w:val="00116093"/>
    <w:rsid w:val="00116B94"/>
    <w:rsid w:val="001208D4"/>
    <w:rsid w:val="00120AAD"/>
    <w:rsid w:val="00120EC5"/>
    <w:rsid w:val="001214C0"/>
    <w:rsid w:val="00121EEC"/>
    <w:rsid w:val="0012324F"/>
    <w:rsid w:val="00124344"/>
    <w:rsid w:val="00130718"/>
    <w:rsid w:val="00130B92"/>
    <w:rsid w:val="0013161F"/>
    <w:rsid w:val="00131DB7"/>
    <w:rsid w:val="00135463"/>
    <w:rsid w:val="00137A80"/>
    <w:rsid w:val="001404DF"/>
    <w:rsid w:val="0014224E"/>
    <w:rsid w:val="001423C5"/>
    <w:rsid w:val="00143898"/>
    <w:rsid w:val="0014390C"/>
    <w:rsid w:val="0014586F"/>
    <w:rsid w:val="00145D1E"/>
    <w:rsid w:val="00145E63"/>
    <w:rsid w:val="0014784F"/>
    <w:rsid w:val="0015060A"/>
    <w:rsid w:val="001512EA"/>
    <w:rsid w:val="00151B5C"/>
    <w:rsid w:val="00152367"/>
    <w:rsid w:val="00155850"/>
    <w:rsid w:val="0015763C"/>
    <w:rsid w:val="00162F03"/>
    <w:rsid w:val="0016376A"/>
    <w:rsid w:val="001646DC"/>
    <w:rsid w:val="00174667"/>
    <w:rsid w:val="0017636A"/>
    <w:rsid w:val="00180A63"/>
    <w:rsid w:val="00184E69"/>
    <w:rsid w:val="001852D3"/>
    <w:rsid w:val="00185B64"/>
    <w:rsid w:val="00187734"/>
    <w:rsid w:val="00187A1E"/>
    <w:rsid w:val="00192DAA"/>
    <w:rsid w:val="0019316F"/>
    <w:rsid w:val="00193D9F"/>
    <w:rsid w:val="00193FBA"/>
    <w:rsid w:val="00194934"/>
    <w:rsid w:val="001A07BD"/>
    <w:rsid w:val="001A1F1F"/>
    <w:rsid w:val="001A531E"/>
    <w:rsid w:val="001A53D4"/>
    <w:rsid w:val="001A5847"/>
    <w:rsid w:val="001A6C18"/>
    <w:rsid w:val="001B19E0"/>
    <w:rsid w:val="001B2A21"/>
    <w:rsid w:val="001B4C69"/>
    <w:rsid w:val="001B5762"/>
    <w:rsid w:val="001B5ED6"/>
    <w:rsid w:val="001C0851"/>
    <w:rsid w:val="001C0B7F"/>
    <w:rsid w:val="001C2310"/>
    <w:rsid w:val="001C6697"/>
    <w:rsid w:val="001C6C65"/>
    <w:rsid w:val="001D047A"/>
    <w:rsid w:val="001D09BE"/>
    <w:rsid w:val="001D25D6"/>
    <w:rsid w:val="001D3B22"/>
    <w:rsid w:val="001D43CB"/>
    <w:rsid w:val="001D4DCD"/>
    <w:rsid w:val="001D548B"/>
    <w:rsid w:val="001D5EB1"/>
    <w:rsid w:val="001E0EE4"/>
    <w:rsid w:val="001E1F72"/>
    <w:rsid w:val="001E3275"/>
    <w:rsid w:val="001E5B8C"/>
    <w:rsid w:val="001E6580"/>
    <w:rsid w:val="001F047A"/>
    <w:rsid w:val="001F0EDF"/>
    <w:rsid w:val="001F1906"/>
    <w:rsid w:val="001F1E83"/>
    <w:rsid w:val="001F4049"/>
    <w:rsid w:val="001F565E"/>
    <w:rsid w:val="00202F5C"/>
    <w:rsid w:val="00204614"/>
    <w:rsid w:val="00205144"/>
    <w:rsid w:val="00205AC5"/>
    <w:rsid w:val="00211C93"/>
    <w:rsid w:val="0021423E"/>
    <w:rsid w:val="00215D34"/>
    <w:rsid w:val="00216B03"/>
    <w:rsid w:val="002174D7"/>
    <w:rsid w:val="00217699"/>
    <w:rsid w:val="00217EC8"/>
    <w:rsid w:val="00220A0A"/>
    <w:rsid w:val="00222405"/>
    <w:rsid w:val="00223228"/>
    <w:rsid w:val="00226C31"/>
    <w:rsid w:val="002302DC"/>
    <w:rsid w:val="00230723"/>
    <w:rsid w:val="002325E1"/>
    <w:rsid w:val="00232962"/>
    <w:rsid w:val="0023457A"/>
    <w:rsid w:val="0023691D"/>
    <w:rsid w:val="002379C8"/>
    <w:rsid w:val="00237C04"/>
    <w:rsid w:val="0024132C"/>
    <w:rsid w:val="00246A44"/>
    <w:rsid w:val="002506BB"/>
    <w:rsid w:val="0025101D"/>
    <w:rsid w:val="002530B1"/>
    <w:rsid w:val="00254CB0"/>
    <w:rsid w:val="00255F08"/>
    <w:rsid w:val="00257C4C"/>
    <w:rsid w:val="00260C19"/>
    <w:rsid w:val="002614E4"/>
    <w:rsid w:val="00264D79"/>
    <w:rsid w:val="002657DD"/>
    <w:rsid w:val="002707DB"/>
    <w:rsid w:val="00272C2F"/>
    <w:rsid w:val="0027735D"/>
    <w:rsid w:val="00277431"/>
    <w:rsid w:val="00277B66"/>
    <w:rsid w:val="00284C97"/>
    <w:rsid w:val="002850E5"/>
    <w:rsid w:val="0028776A"/>
    <w:rsid w:val="0029134F"/>
    <w:rsid w:val="00291600"/>
    <w:rsid w:val="00291AEA"/>
    <w:rsid w:val="00295E34"/>
    <w:rsid w:val="00297496"/>
    <w:rsid w:val="002A0F12"/>
    <w:rsid w:val="002A143D"/>
    <w:rsid w:val="002A33C6"/>
    <w:rsid w:val="002A4C68"/>
    <w:rsid w:val="002A5304"/>
    <w:rsid w:val="002A67A2"/>
    <w:rsid w:val="002B33E7"/>
    <w:rsid w:val="002B44DC"/>
    <w:rsid w:val="002B46E0"/>
    <w:rsid w:val="002B4A9D"/>
    <w:rsid w:val="002B6FF9"/>
    <w:rsid w:val="002C21B9"/>
    <w:rsid w:val="002C3606"/>
    <w:rsid w:val="002C4F1B"/>
    <w:rsid w:val="002C5B4A"/>
    <w:rsid w:val="002C5EC5"/>
    <w:rsid w:val="002C6775"/>
    <w:rsid w:val="002C6B90"/>
    <w:rsid w:val="002D1A84"/>
    <w:rsid w:val="002D4150"/>
    <w:rsid w:val="002D4BF6"/>
    <w:rsid w:val="002D5C28"/>
    <w:rsid w:val="002D6299"/>
    <w:rsid w:val="002E02D3"/>
    <w:rsid w:val="002E0333"/>
    <w:rsid w:val="002E13CB"/>
    <w:rsid w:val="002E1758"/>
    <w:rsid w:val="002E3B25"/>
    <w:rsid w:val="002E4332"/>
    <w:rsid w:val="002E52AC"/>
    <w:rsid w:val="002E7482"/>
    <w:rsid w:val="002F14DE"/>
    <w:rsid w:val="002F26C8"/>
    <w:rsid w:val="002F5B65"/>
    <w:rsid w:val="002F6584"/>
    <w:rsid w:val="003007EF"/>
    <w:rsid w:val="00300B65"/>
    <w:rsid w:val="00301251"/>
    <w:rsid w:val="00301FF6"/>
    <w:rsid w:val="00303693"/>
    <w:rsid w:val="00303D3A"/>
    <w:rsid w:val="003052A7"/>
    <w:rsid w:val="00305749"/>
    <w:rsid w:val="003066F4"/>
    <w:rsid w:val="00306E99"/>
    <w:rsid w:val="00312AFA"/>
    <w:rsid w:val="00314A3F"/>
    <w:rsid w:val="00315FB5"/>
    <w:rsid w:val="003160AA"/>
    <w:rsid w:val="00317996"/>
    <w:rsid w:val="00317BA5"/>
    <w:rsid w:val="00320E90"/>
    <w:rsid w:val="003221F5"/>
    <w:rsid w:val="00323C37"/>
    <w:rsid w:val="00324167"/>
    <w:rsid w:val="0033047A"/>
    <w:rsid w:val="00331556"/>
    <w:rsid w:val="003318A5"/>
    <w:rsid w:val="00333A97"/>
    <w:rsid w:val="0033605F"/>
    <w:rsid w:val="00336E13"/>
    <w:rsid w:val="00337269"/>
    <w:rsid w:val="00342521"/>
    <w:rsid w:val="00346108"/>
    <w:rsid w:val="00346C29"/>
    <w:rsid w:val="00347576"/>
    <w:rsid w:val="003553D3"/>
    <w:rsid w:val="00362996"/>
    <w:rsid w:val="00365B21"/>
    <w:rsid w:val="0037080C"/>
    <w:rsid w:val="00371517"/>
    <w:rsid w:val="00372500"/>
    <w:rsid w:val="00372D18"/>
    <w:rsid w:val="00374208"/>
    <w:rsid w:val="00375B36"/>
    <w:rsid w:val="00380A31"/>
    <w:rsid w:val="00383AB9"/>
    <w:rsid w:val="00384830"/>
    <w:rsid w:val="00384CA7"/>
    <w:rsid w:val="0038593D"/>
    <w:rsid w:val="00385FC3"/>
    <w:rsid w:val="003864F2"/>
    <w:rsid w:val="00386CDD"/>
    <w:rsid w:val="0038786B"/>
    <w:rsid w:val="00387FB5"/>
    <w:rsid w:val="003908B9"/>
    <w:rsid w:val="003910E2"/>
    <w:rsid w:val="003A20EC"/>
    <w:rsid w:val="003A26A2"/>
    <w:rsid w:val="003A6674"/>
    <w:rsid w:val="003A6963"/>
    <w:rsid w:val="003A76A2"/>
    <w:rsid w:val="003A7958"/>
    <w:rsid w:val="003B16BE"/>
    <w:rsid w:val="003B32E2"/>
    <w:rsid w:val="003C0203"/>
    <w:rsid w:val="003C2B0D"/>
    <w:rsid w:val="003C3B61"/>
    <w:rsid w:val="003C51D5"/>
    <w:rsid w:val="003C7895"/>
    <w:rsid w:val="003C796C"/>
    <w:rsid w:val="003D0A00"/>
    <w:rsid w:val="003D17C5"/>
    <w:rsid w:val="003D5063"/>
    <w:rsid w:val="003D6ACF"/>
    <w:rsid w:val="003E077E"/>
    <w:rsid w:val="003E0998"/>
    <w:rsid w:val="003E0E93"/>
    <w:rsid w:val="003E1289"/>
    <w:rsid w:val="003E1BC3"/>
    <w:rsid w:val="003E21D9"/>
    <w:rsid w:val="003E382B"/>
    <w:rsid w:val="003E44B7"/>
    <w:rsid w:val="003E44BF"/>
    <w:rsid w:val="003E49C4"/>
    <w:rsid w:val="003E611F"/>
    <w:rsid w:val="003F1B27"/>
    <w:rsid w:val="003F2F23"/>
    <w:rsid w:val="003F3F04"/>
    <w:rsid w:val="003F56EE"/>
    <w:rsid w:val="003F5C57"/>
    <w:rsid w:val="00401433"/>
    <w:rsid w:val="00402DBB"/>
    <w:rsid w:val="004037E7"/>
    <w:rsid w:val="00404B8F"/>
    <w:rsid w:val="004104FF"/>
    <w:rsid w:val="00410721"/>
    <w:rsid w:val="00412B58"/>
    <w:rsid w:val="004140A7"/>
    <w:rsid w:val="00414FC9"/>
    <w:rsid w:val="004151C7"/>
    <w:rsid w:val="0041520B"/>
    <w:rsid w:val="004152A4"/>
    <w:rsid w:val="00415D89"/>
    <w:rsid w:val="00416A05"/>
    <w:rsid w:val="00416C0E"/>
    <w:rsid w:val="00417660"/>
    <w:rsid w:val="00417C1D"/>
    <w:rsid w:val="00417ECA"/>
    <w:rsid w:val="004212AB"/>
    <w:rsid w:val="0042236B"/>
    <w:rsid w:val="00423B32"/>
    <w:rsid w:val="00423BD9"/>
    <w:rsid w:val="00423D6C"/>
    <w:rsid w:val="00425506"/>
    <w:rsid w:val="00426712"/>
    <w:rsid w:val="00432BE2"/>
    <w:rsid w:val="0043595A"/>
    <w:rsid w:val="00436F32"/>
    <w:rsid w:val="00441BBA"/>
    <w:rsid w:val="00444D69"/>
    <w:rsid w:val="00446344"/>
    <w:rsid w:val="00447EBB"/>
    <w:rsid w:val="00450060"/>
    <w:rsid w:val="00450895"/>
    <w:rsid w:val="00451F0A"/>
    <w:rsid w:val="00452144"/>
    <w:rsid w:val="00453D94"/>
    <w:rsid w:val="00453E1E"/>
    <w:rsid w:val="00454BBD"/>
    <w:rsid w:val="00456134"/>
    <w:rsid w:val="00456919"/>
    <w:rsid w:val="004604E4"/>
    <w:rsid w:val="00460862"/>
    <w:rsid w:val="00460C77"/>
    <w:rsid w:val="00461FF8"/>
    <w:rsid w:val="00463D3F"/>
    <w:rsid w:val="00464011"/>
    <w:rsid w:val="00465415"/>
    <w:rsid w:val="00466F71"/>
    <w:rsid w:val="004671AD"/>
    <w:rsid w:val="00470F8F"/>
    <w:rsid w:val="0047311E"/>
    <w:rsid w:val="004742E6"/>
    <w:rsid w:val="00474E08"/>
    <w:rsid w:val="00476448"/>
    <w:rsid w:val="00476B6C"/>
    <w:rsid w:val="0048052F"/>
    <w:rsid w:val="00481F20"/>
    <w:rsid w:val="0048416F"/>
    <w:rsid w:val="004874A3"/>
    <w:rsid w:val="004904E0"/>
    <w:rsid w:val="00493817"/>
    <w:rsid w:val="00494241"/>
    <w:rsid w:val="00494D60"/>
    <w:rsid w:val="00496293"/>
    <w:rsid w:val="00496464"/>
    <w:rsid w:val="00496AD5"/>
    <w:rsid w:val="00497F6F"/>
    <w:rsid w:val="004A3486"/>
    <w:rsid w:val="004A39F4"/>
    <w:rsid w:val="004A43A2"/>
    <w:rsid w:val="004A5FD2"/>
    <w:rsid w:val="004A6558"/>
    <w:rsid w:val="004A678D"/>
    <w:rsid w:val="004A6A06"/>
    <w:rsid w:val="004A7E6F"/>
    <w:rsid w:val="004B119A"/>
    <w:rsid w:val="004B345F"/>
    <w:rsid w:val="004B34F5"/>
    <w:rsid w:val="004B38FE"/>
    <w:rsid w:val="004B78EA"/>
    <w:rsid w:val="004C0443"/>
    <w:rsid w:val="004C08EA"/>
    <w:rsid w:val="004C16A0"/>
    <w:rsid w:val="004C266E"/>
    <w:rsid w:val="004C4695"/>
    <w:rsid w:val="004C47D8"/>
    <w:rsid w:val="004C4857"/>
    <w:rsid w:val="004C6BE9"/>
    <w:rsid w:val="004C7FE7"/>
    <w:rsid w:val="004D286C"/>
    <w:rsid w:val="004D6341"/>
    <w:rsid w:val="004E340D"/>
    <w:rsid w:val="004E39F6"/>
    <w:rsid w:val="004E52EF"/>
    <w:rsid w:val="004F09FC"/>
    <w:rsid w:val="004F0AC1"/>
    <w:rsid w:val="004F36B2"/>
    <w:rsid w:val="004F37C7"/>
    <w:rsid w:val="004F3828"/>
    <w:rsid w:val="004F49B5"/>
    <w:rsid w:val="004F4A29"/>
    <w:rsid w:val="004F62CF"/>
    <w:rsid w:val="004F6A67"/>
    <w:rsid w:val="0050114C"/>
    <w:rsid w:val="0050233E"/>
    <w:rsid w:val="005025FE"/>
    <w:rsid w:val="0050388E"/>
    <w:rsid w:val="00503F33"/>
    <w:rsid w:val="005049F8"/>
    <w:rsid w:val="005060FC"/>
    <w:rsid w:val="005116E3"/>
    <w:rsid w:val="00511D8F"/>
    <w:rsid w:val="00512F5C"/>
    <w:rsid w:val="00513020"/>
    <w:rsid w:val="005139D1"/>
    <w:rsid w:val="00513CC3"/>
    <w:rsid w:val="00521877"/>
    <w:rsid w:val="005318D1"/>
    <w:rsid w:val="00532432"/>
    <w:rsid w:val="00532752"/>
    <w:rsid w:val="00533082"/>
    <w:rsid w:val="005336F2"/>
    <w:rsid w:val="00534CA1"/>
    <w:rsid w:val="00534DA4"/>
    <w:rsid w:val="00535C17"/>
    <w:rsid w:val="0053641E"/>
    <w:rsid w:val="005377B8"/>
    <w:rsid w:val="00537A45"/>
    <w:rsid w:val="00537E86"/>
    <w:rsid w:val="00541400"/>
    <w:rsid w:val="005416FB"/>
    <w:rsid w:val="00542486"/>
    <w:rsid w:val="005425C5"/>
    <w:rsid w:val="0054360D"/>
    <w:rsid w:val="005441D1"/>
    <w:rsid w:val="00546257"/>
    <w:rsid w:val="00547639"/>
    <w:rsid w:val="00547C00"/>
    <w:rsid w:val="0055105B"/>
    <w:rsid w:val="00551379"/>
    <w:rsid w:val="00551DAB"/>
    <w:rsid w:val="005530D8"/>
    <w:rsid w:val="00553723"/>
    <w:rsid w:val="00555199"/>
    <w:rsid w:val="00555BF2"/>
    <w:rsid w:val="005564C7"/>
    <w:rsid w:val="00556512"/>
    <w:rsid w:val="00560903"/>
    <w:rsid w:val="00562B07"/>
    <w:rsid w:val="00571378"/>
    <w:rsid w:val="0057462A"/>
    <w:rsid w:val="00577901"/>
    <w:rsid w:val="00577D48"/>
    <w:rsid w:val="005822F6"/>
    <w:rsid w:val="005839AA"/>
    <w:rsid w:val="00583E28"/>
    <w:rsid w:val="00584362"/>
    <w:rsid w:val="00587131"/>
    <w:rsid w:val="00590A59"/>
    <w:rsid w:val="00593287"/>
    <w:rsid w:val="00595714"/>
    <w:rsid w:val="00595E9E"/>
    <w:rsid w:val="005967BD"/>
    <w:rsid w:val="0059736D"/>
    <w:rsid w:val="005A1645"/>
    <w:rsid w:val="005A2F1F"/>
    <w:rsid w:val="005A2F4E"/>
    <w:rsid w:val="005A3D57"/>
    <w:rsid w:val="005A618E"/>
    <w:rsid w:val="005A697F"/>
    <w:rsid w:val="005B30FA"/>
    <w:rsid w:val="005B36B1"/>
    <w:rsid w:val="005B7BB4"/>
    <w:rsid w:val="005B7F00"/>
    <w:rsid w:val="005C093D"/>
    <w:rsid w:val="005C0EBB"/>
    <w:rsid w:val="005C0F1B"/>
    <w:rsid w:val="005C1778"/>
    <w:rsid w:val="005C1891"/>
    <w:rsid w:val="005C1C28"/>
    <w:rsid w:val="005C3CAA"/>
    <w:rsid w:val="005C3F79"/>
    <w:rsid w:val="005C460B"/>
    <w:rsid w:val="005C462F"/>
    <w:rsid w:val="005C6AA5"/>
    <w:rsid w:val="005C6E8D"/>
    <w:rsid w:val="005D2ACC"/>
    <w:rsid w:val="005D2D4C"/>
    <w:rsid w:val="005D2EB9"/>
    <w:rsid w:val="005D2EE7"/>
    <w:rsid w:val="005D4ADC"/>
    <w:rsid w:val="005D4B56"/>
    <w:rsid w:val="005D6E0E"/>
    <w:rsid w:val="005E2032"/>
    <w:rsid w:val="005F001C"/>
    <w:rsid w:val="005F1F6F"/>
    <w:rsid w:val="005F3D18"/>
    <w:rsid w:val="005F4495"/>
    <w:rsid w:val="005F4E14"/>
    <w:rsid w:val="005F6481"/>
    <w:rsid w:val="005F6913"/>
    <w:rsid w:val="005F7159"/>
    <w:rsid w:val="005F766B"/>
    <w:rsid w:val="00601370"/>
    <w:rsid w:val="006019DD"/>
    <w:rsid w:val="00603A59"/>
    <w:rsid w:val="00603EFB"/>
    <w:rsid w:val="00605ABD"/>
    <w:rsid w:val="00607D0A"/>
    <w:rsid w:val="00607F03"/>
    <w:rsid w:val="00610BF2"/>
    <w:rsid w:val="00610E05"/>
    <w:rsid w:val="006128B6"/>
    <w:rsid w:val="00614BC9"/>
    <w:rsid w:val="00614F56"/>
    <w:rsid w:val="0062498D"/>
    <w:rsid w:val="00624A2B"/>
    <w:rsid w:val="00624D8D"/>
    <w:rsid w:val="0062674F"/>
    <w:rsid w:val="00626C9F"/>
    <w:rsid w:val="006302FB"/>
    <w:rsid w:val="0063510D"/>
    <w:rsid w:val="006374CD"/>
    <w:rsid w:val="006377F0"/>
    <w:rsid w:val="00640993"/>
    <w:rsid w:val="00640D00"/>
    <w:rsid w:val="00641300"/>
    <w:rsid w:val="00643351"/>
    <w:rsid w:val="00646BAA"/>
    <w:rsid w:val="006521EA"/>
    <w:rsid w:val="00654762"/>
    <w:rsid w:val="0065521A"/>
    <w:rsid w:val="00656707"/>
    <w:rsid w:val="006567ED"/>
    <w:rsid w:val="0065708E"/>
    <w:rsid w:val="006576D7"/>
    <w:rsid w:val="00657E34"/>
    <w:rsid w:val="00660AC1"/>
    <w:rsid w:val="00660D7C"/>
    <w:rsid w:val="00662302"/>
    <w:rsid w:val="00663EB2"/>
    <w:rsid w:val="00666F56"/>
    <w:rsid w:val="00671BC2"/>
    <w:rsid w:val="00671C10"/>
    <w:rsid w:val="00673B72"/>
    <w:rsid w:val="00674F8F"/>
    <w:rsid w:val="00677124"/>
    <w:rsid w:val="00677D53"/>
    <w:rsid w:val="00680F6F"/>
    <w:rsid w:val="00681A66"/>
    <w:rsid w:val="00682E89"/>
    <w:rsid w:val="0068338E"/>
    <w:rsid w:val="006839B9"/>
    <w:rsid w:val="0069043A"/>
    <w:rsid w:val="006906FB"/>
    <w:rsid w:val="00690933"/>
    <w:rsid w:val="00691E1C"/>
    <w:rsid w:val="0069243C"/>
    <w:rsid w:val="00692633"/>
    <w:rsid w:val="006929A8"/>
    <w:rsid w:val="00693AD9"/>
    <w:rsid w:val="00695397"/>
    <w:rsid w:val="00695561"/>
    <w:rsid w:val="00695DFD"/>
    <w:rsid w:val="0069688E"/>
    <w:rsid w:val="00697FA5"/>
    <w:rsid w:val="006A2437"/>
    <w:rsid w:val="006A26A2"/>
    <w:rsid w:val="006A6FF3"/>
    <w:rsid w:val="006A7C54"/>
    <w:rsid w:val="006B0133"/>
    <w:rsid w:val="006B29CD"/>
    <w:rsid w:val="006B3501"/>
    <w:rsid w:val="006B3BC0"/>
    <w:rsid w:val="006B42AA"/>
    <w:rsid w:val="006B5FAE"/>
    <w:rsid w:val="006C0B7D"/>
    <w:rsid w:val="006C0E9D"/>
    <w:rsid w:val="006C1FB4"/>
    <w:rsid w:val="006C272A"/>
    <w:rsid w:val="006C3132"/>
    <w:rsid w:val="006C647F"/>
    <w:rsid w:val="006C7805"/>
    <w:rsid w:val="006D1929"/>
    <w:rsid w:val="006D260E"/>
    <w:rsid w:val="006D3BE2"/>
    <w:rsid w:val="006D3BF7"/>
    <w:rsid w:val="006D5BFD"/>
    <w:rsid w:val="006D5C75"/>
    <w:rsid w:val="006D6019"/>
    <w:rsid w:val="006E14FC"/>
    <w:rsid w:val="006E2B7B"/>
    <w:rsid w:val="006E570B"/>
    <w:rsid w:val="006E765A"/>
    <w:rsid w:val="006F0583"/>
    <w:rsid w:val="006F158D"/>
    <w:rsid w:val="006F416B"/>
    <w:rsid w:val="006F5090"/>
    <w:rsid w:val="006F5213"/>
    <w:rsid w:val="00700514"/>
    <w:rsid w:val="00703446"/>
    <w:rsid w:val="00703466"/>
    <w:rsid w:val="007039F6"/>
    <w:rsid w:val="00704DCB"/>
    <w:rsid w:val="0070549E"/>
    <w:rsid w:val="00705E86"/>
    <w:rsid w:val="007065BF"/>
    <w:rsid w:val="007071EF"/>
    <w:rsid w:val="00707D00"/>
    <w:rsid w:val="00710854"/>
    <w:rsid w:val="00713A32"/>
    <w:rsid w:val="00713E42"/>
    <w:rsid w:val="0071492B"/>
    <w:rsid w:val="007149AD"/>
    <w:rsid w:val="00720400"/>
    <w:rsid w:val="00721E38"/>
    <w:rsid w:val="00723971"/>
    <w:rsid w:val="00723B68"/>
    <w:rsid w:val="0073262C"/>
    <w:rsid w:val="0073329C"/>
    <w:rsid w:val="0073354E"/>
    <w:rsid w:val="0073449F"/>
    <w:rsid w:val="007356A2"/>
    <w:rsid w:val="00735A11"/>
    <w:rsid w:val="00737457"/>
    <w:rsid w:val="007421A7"/>
    <w:rsid w:val="0074297F"/>
    <w:rsid w:val="00742DB5"/>
    <w:rsid w:val="007434D9"/>
    <w:rsid w:val="00745281"/>
    <w:rsid w:val="007452B4"/>
    <w:rsid w:val="0074618F"/>
    <w:rsid w:val="007461EC"/>
    <w:rsid w:val="007519E9"/>
    <w:rsid w:val="00753DCB"/>
    <w:rsid w:val="00753DFB"/>
    <w:rsid w:val="0075732E"/>
    <w:rsid w:val="0076024A"/>
    <w:rsid w:val="0076054D"/>
    <w:rsid w:val="00760B81"/>
    <w:rsid w:val="0076178F"/>
    <w:rsid w:val="00763238"/>
    <w:rsid w:val="00765484"/>
    <w:rsid w:val="007661CB"/>
    <w:rsid w:val="00766EA0"/>
    <w:rsid w:val="00767391"/>
    <w:rsid w:val="007719D2"/>
    <w:rsid w:val="00771B4B"/>
    <w:rsid w:val="00773224"/>
    <w:rsid w:val="00781023"/>
    <w:rsid w:val="00781B88"/>
    <w:rsid w:val="00784ED2"/>
    <w:rsid w:val="007862A5"/>
    <w:rsid w:val="00787BD0"/>
    <w:rsid w:val="00794214"/>
    <w:rsid w:val="00797E00"/>
    <w:rsid w:val="007A1230"/>
    <w:rsid w:val="007A26E2"/>
    <w:rsid w:val="007A3584"/>
    <w:rsid w:val="007A4953"/>
    <w:rsid w:val="007A6E18"/>
    <w:rsid w:val="007A70A0"/>
    <w:rsid w:val="007A72CD"/>
    <w:rsid w:val="007B0CD3"/>
    <w:rsid w:val="007B3714"/>
    <w:rsid w:val="007B3A08"/>
    <w:rsid w:val="007B4443"/>
    <w:rsid w:val="007B4D71"/>
    <w:rsid w:val="007B52C8"/>
    <w:rsid w:val="007C629F"/>
    <w:rsid w:val="007D18E3"/>
    <w:rsid w:val="007D2446"/>
    <w:rsid w:val="007D35F6"/>
    <w:rsid w:val="007D6425"/>
    <w:rsid w:val="007D78B4"/>
    <w:rsid w:val="007E1709"/>
    <w:rsid w:val="007E59D9"/>
    <w:rsid w:val="007E79CF"/>
    <w:rsid w:val="007F5C11"/>
    <w:rsid w:val="007F5E6A"/>
    <w:rsid w:val="00800814"/>
    <w:rsid w:val="00800C10"/>
    <w:rsid w:val="00800C14"/>
    <w:rsid w:val="008015CF"/>
    <w:rsid w:val="00802674"/>
    <w:rsid w:val="00802E11"/>
    <w:rsid w:val="008032F9"/>
    <w:rsid w:val="00804869"/>
    <w:rsid w:val="00805976"/>
    <w:rsid w:val="00806FF7"/>
    <w:rsid w:val="008115F9"/>
    <w:rsid w:val="0081366C"/>
    <w:rsid w:val="0081368C"/>
    <w:rsid w:val="00814C1A"/>
    <w:rsid w:val="00816A26"/>
    <w:rsid w:val="008201AE"/>
    <w:rsid w:val="008205F5"/>
    <w:rsid w:val="008214F1"/>
    <w:rsid w:val="00821675"/>
    <w:rsid w:val="00822DA4"/>
    <w:rsid w:val="00824011"/>
    <w:rsid w:val="00824E61"/>
    <w:rsid w:val="008252F3"/>
    <w:rsid w:val="00825662"/>
    <w:rsid w:val="0082613A"/>
    <w:rsid w:val="008266AF"/>
    <w:rsid w:val="0082681A"/>
    <w:rsid w:val="00826A0D"/>
    <w:rsid w:val="00830BFC"/>
    <w:rsid w:val="00834CF1"/>
    <w:rsid w:val="00834D14"/>
    <w:rsid w:val="008350ED"/>
    <w:rsid w:val="00835F0B"/>
    <w:rsid w:val="008369C0"/>
    <w:rsid w:val="00836D80"/>
    <w:rsid w:val="00837175"/>
    <w:rsid w:val="00841071"/>
    <w:rsid w:val="00841A11"/>
    <w:rsid w:val="00843AFF"/>
    <w:rsid w:val="00843E8E"/>
    <w:rsid w:val="0084504D"/>
    <w:rsid w:val="00845998"/>
    <w:rsid w:val="00846234"/>
    <w:rsid w:val="00846A87"/>
    <w:rsid w:val="00847216"/>
    <w:rsid w:val="00851625"/>
    <w:rsid w:val="00852380"/>
    <w:rsid w:val="00852FCC"/>
    <w:rsid w:val="00853821"/>
    <w:rsid w:val="00854C49"/>
    <w:rsid w:val="00854F21"/>
    <w:rsid w:val="00854FDD"/>
    <w:rsid w:val="0085688F"/>
    <w:rsid w:val="00856907"/>
    <w:rsid w:val="00856DDD"/>
    <w:rsid w:val="00860CB3"/>
    <w:rsid w:val="00862098"/>
    <w:rsid w:val="00862C3E"/>
    <w:rsid w:val="00862DFE"/>
    <w:rsid w:val="00864BDF"/>
    <w:rsid w:val="00864E76"/>
    <w:rsid w:val="00865A6B"/>
    <w:rsid w:val="00866562"/>
    <w:rsid w:val="00867CDB"/>
    <w:rsid w:val="00872223"/>
    <w:rsid w:val="008732F6"/>
    <w:rsid w:val="008756EE"/>
    <w:rsid w:val="00875A14"/>
    <w:rsid w:val="008767A3"/>
    <w:rsid w:val="00877A57"/>
    <w:rsid w:val="008821EF"/>
    <w:rsid w:val="00882DCA"/>
    <w:rsid w:val="00883542"/>
    <w:rsid w:val="008837A4"/>
    <w:rsid w:val="00883B3D"/>
    <w:rsid w:val="00884AB4"/>
    <w:rsid w:val="00892DDC"/>
    <w:rsid w:val="00894F0D"/>
    <w:rsid w:val="00894F40"/>
    <w:rsid w:val="008957D2"/>
    <w:rsid w:val="00896754"/>
    <w:rsid w:val="00896C44"/>
    <w:rsid w:val="008973D2"/>
    <w:rsid w:val="008A1B84"/>
    <w:rsid w:val="008A226D"/>
    <w:rsid w:val="008A25C9"/>
    <w:rsid w:val="008A4903"/>
    <w:rsid w:val="008A57C4"/>
    <w:rsid w:val="008A6382"/>
    <w:rsid w:val="008A763C"/>
    <w:rsid w:val="008B36C0"/>
    <w:rsid w:val="008B45FF"/>
    <w:rsid w:val="008B6CDB"/>
    <w:rsid w:val="008B74CF"/>
    <w:rsid w:val="008C01A3"/>
    <w:rsid w:val="008C03BB"/>
    <w:rsid w:val="008C1096"/>
    <w:rsid w:val="008C324C"/>
    <w:rsid w:val="008C3ED8"/>
    <w:rsid w:val="008C4112"/>
    <w:rsid w:val="008C48A8"/>
    <w:rsid w:val="008C6B6F"/>
    <w:rsid w:val="008C6CCB"/>
    <w:rsid w:val="008D207C"/>
    <w:rsid w:val="008D54E3"/>
    <w:rsid w:val="008D5C5C"/>
    <w:rsid w:val="008D7909"/>
    <w:rsid w:val="008E07A1"/>
    <w:rsid w:val="008E1275"/>
    <w:rsid w:val="008E25B4"/>
    <w:rsid w:val="008E2B61"/>
    <w:rsid w:val="008E3DA1"/>
    <w:rsid w:val="008E595B"/>
    <w:rsid w:val="008E5C49"/>
    <w:rsid w:val="008E684F"/>
    <w:rsid w:val="008E7E41"/>
    <w:rsid w:val="008F00B9"/>
    <w:rsid w:val="008F0883"/>
    <w:rsid w:val="008F170E"/>
    <w:rsid w:val="008F1BF9"/>
    <w:rsid w:val="008F3D3C"/>
    <w:rsid w:val="008F3E52"/>
    <w:rsid w:val="008F541A"/>
    <w:rsid w:val="008F611C"/>
    <w:rsid w:val="008F670E"/>
    <w:rsid w:val="00900FF1"/>
    <w:rsid w:val="00901934"/>
    <w:rsid w:val="00902280"/>
    <w:rsid w:val="00902630"/>
    <w:rsid w:val="00906B4F"/>
    <w:rsid w:val="009071C9"/>
    <w:rsid w:val="00907DCB"/>
    <w:rsid w:val="00910B38"/>
    <w:rsid w:val="00911126"/>
    <w:rsid w:val="00913027"/>
    <w:rsid w:val="0091383B"/>
    <w:rsid w:val="009138E2"/>
    <w:rsid w:val="00914730"/>
    <w:rsid w:val="00914F0A"/>
    <w:rsid w:val="009222AD"/>
    <w:rsid w:val="0092662A"/>
    <w:rsid w:val="00933C24"/>
    <w:rsid w:val="00934068"/>
    <w:rsid w:val="00935671"/>
    <w:rsid w:val="00935AC2"/>
    <w:rsid w:val="009416C4"/>
    <w:rsid w:val="00944ADD"/>
    <w:rsid w:val="00945B35"/>
    <w:rsid w:val="0094727E"/>
    <w:rsid w:val="00950355"/>
    <w:rsid w:val="0095138B"/>
    <w:rsid w:val="009515A3"/>
    <w:rsid w:val="00953045"/>
    <w:rsid w:val="00955505"/>
    <w:rsid w:val="0095570D"/>
    <w:rsid w:val="009574EA"/>
    <w:rsid w:val="00960CE4"/>
    <w:rsid w:val="00966791"/>
    <w:rsid w:val="00966EC1"/>
    <w:rsid w:val="00970577"/>
    <w:rsid w:val="00971F70"/>
    <w:rsid w:val="00974C00"/>
    <w:rsid w:val="0097571E"/>
    <w:rsid w:val="009772F2"/>
    <w:rsid w:val="00982410"/>
    <w:rsid w:val="009871FA"/>
    <w:rsid w:val="00991149"/>
    <w:rsid w:val="0099138B"/>
    <w:rsid w:val="009919E8"/>
    <w:rsid w:val="00992052"/>
    <w:rsid w:val="00992A99"/>
    <w:rsid w:val="00992E64"/>
    <w:rsid w:val="009944DA"/>
    <w:rsid w:val="0099712F"/>
    <w:rsid w:val="009971D8"/>
    <w:rsid w:val="00997C46"/>
    <w:rsid w:val="009A0DD0"/>
    <w:rsid w:val="009A104F"/>
    <w:rsid w:val="009A12F2"/>
    <w:rsid w:val="009A21F8"/>
    <w:rsid w:val="009A31CA"/>
    <w:rsid w:val="009A43F7"/>
    <w:rsid w:val="009A4C9A"/>
    <w:rsid w:val="009A4D02"/>
    <w:rsid w:val="009A5076"/>
    <w:rsid w:val="009A507A"/>
    <w:rsid w:val="009A5488"/>
    <w:rsid w:val="009A61F2"/>
    <w:rsid w:val="009B0C4B"/>
    <w:rsid w:val="009B3A44"/>
    <w:rsid w:val="009B4C64"/>
    <w:rsid w:val="009B5549"/>
    <w:rsid w:val="009B7343"/>
    <w:rsid w:val="009C0851"/>
    <w:rsid w:val="009C0DE8"/>
    <w:rsid w:val="009C13A8"/>
    <w:rsid w:val="009C1D9E"/>
    <w:rsid w:val="009C51D6"/>
    <w:rsid w:val="009C595A"/>
    <w:rsid w:val="009C611F"/>
    <w:rsid w:val="009C6E57"/>
    <w:rsid w:val="009C7154"/>
    <w:rsid w:val="009D043A"/>
    <w:rsid w:val="009D0522"/>
    <w:rsid w:val="009D1FB2"/>
    <w:rsid w:val="009D48E9"/>
    <w:rsid w:val="009D617E"/>
    <w:rsid w:val="009D7B03"/>
    <w:rsid w:val="009E235F"/>
    <w:rsid w:val="009E4699"/>
    <w:rsid w:val="009E4E7A"/>
    <w:rsid w:val="009E7411"/>
    <w:rsid w:val="009F0738"/>
    <w:rsid w:val="009F1055"/>
    <w:rsid w:val="009F223D"/>
    <w:rsid w:val="009F2CA4"/>
    <w:rsid w:val="009F37FE"/>
    <w:rsid w:val="009F5D53"/>
    <w:rsid w:val="009F61F3"/>
    <w:rsid w:val="00A00D62"/>
    <w:rsid w:val="00A015C6"/>
    <w:rsid w:val="00A02EEE"/>
    <w:rsid w:val="00A03092"/>
    <w:rsid w:val="00A05669"/>
    <w:rsid w:val="00A065EF"/>
    <w:rsid w:val="00A113C9"/>
    <w:rsid w:val="00A11B55"/>
    <w:rsid w:val="00A139F3"/>
    <w:rsid w:val="00A153D5"/>
    <w:rsid w:val="00A20037"/>
    <w:rsid w:val="00A200EC"/>
    <w:rsid w:val="00A20791"/>
    <w:rsid w:val="00A21A1A"/>
    <w:rsid w:val="00A22E02"/>
    <w:rsid w:val="00A23287"/>
    <w:rsid w:val="00A25C36"/>
    <w:rsid w:val="00A25FE3"/>
    <w:rsid w:val="00A30062"/>
    <w:rsid w:val="00A33255"/>
    <w:rsid w:val="00A334FB"/>
    <w:rsid w:val="00A33CA7"/>
    <w:rsid w:val="00A37D0F"/>
    <w:rsid w:val="00A409E2"/>
    <w:rsid w:val="00A412B7"/>
    <w:rsid w:val="00A427FE"/>
    <w:rsid w:val="00A43336"/>
    <w:rsid w:val="00A44197"/>
    <w:rsid w:val="00A47688"/>
    <w:rsid w:val="00A476BE"/>
    <w:rsid w:val="00A4771D"/>
    <w:rsid w:val="00A47F24"/>
    <w:rsid w:val="00A53840"/>
    <w:rsid w:val="00A54087"/>
    <w:rsid w:val="00A54DE9"/>
    <w:rsid w:val="00A6189A"/>
    <w:rsid w:val="00A63CBE"/>
    <w:rsid w:val="00A64503"/>
    <w:rsid w:val="00A6629F"/>
    <w:rsid w:val="00A677FA"/>
    <w:rsid w:val="00A67F1B"/>
    <w:rsid w:val="00A708A8"/>
    <w:rsid w:val="00A71B16"/>
    <w:rsid w:val="00A754DF"/>
    <w:rsid w:val="00A76EA2"/>
    <w:rsid w:val="00A778D9"/>
    <w:rsid w:val="00A801E8"/>
    <w:rsid w:val="00A85EDC"/>
    <w:rsid w:val="00A86ECA"/>
    <w:rsid w:val="00A87116"/>
    <w:rsid w:val="00A872A3"/>
    <w:rsid w:val="00A9143C"/>
    <w:rsid w:val="00A92B89"/>
    <w:rsid w:val="00A934DF"/>
    <w:rsid w:val="00A942C7"/>
    <w:rsid w:val="00A958B7"/>
    <w:rsid w:val="00A96A94"/>
    <w:rsid w:val="00AA0F83"/>
    <w:rsid w:val="00AA23E8"/>
    <w:rsid w:val="00AA36D5"/>
    <w:rsid w:val="00AA3DE6"/>
    <w:rsid w:val="00AA5CAB"/>
    <w:rsid w:val="00AA7603"/>
    <w:rsid w:val="00AB3390"/>
    <w:rsid w:val="00AB36AC"/>
    <w:rsid w:val="00AB6762"/>
    <w:rsid w:val="00AB6C73"/>
    <w:rsid w:val="00AC01AB"/>
    <w:rsid w:val="00AC0769"/>
    <w:rsid w:val="00AC173F"/>
    <w:rsid w:val="00AC284F"/>
    <w:rsid w:val="00AC4629"/>
    <w:rsid w:val="00AC4B2D"/>
    <w:rsid w:val="00AC5521"/>
    <w:rsid w:val="00AC5F91"/>
    <w:rsid w:val="00AC67C0"/>
    <w:rsid w:val="00AD0DDA"/>
    <w:rsid w:val="00AD1898"/>
    <w:rsid w:val="00AD1FD8"/>
    <w:rsid w:val="00AD53E9"/>
    <w:rsid w:val="00AD5651"/>
    <w:rsid w:val="00AD647D"/>
    <w:rsid w:val="00AE5523"/>
    <w:rsid w:val="00AE66E9"/>
    <w:rsid w:val="00AF1DD9"/>
    <w:rsid w:val="00AF2D87"/>
    <w:rsid w:val="00AF38C7"/>
    <w:rsid w:val="00AF4211"/>
    <w:rsid w:val="00B01B75"/>
    <w:rsid w:val="00B0302B"/>
    <w:rsid w:val="00B03606"/>
    <w:rsid w:val="00B0487D"/>
    <w:rsid w:val="00B05842"/>
    <w:rsid w:val="00B111B7"/>
    <w:rsid w:val="00B11AE6"/>
    <w:rsid w:val="00B13EF9"/>
    <w:rsid w:val="00B146FE"/>
    <w:rsid w:val="00B17749"/>
    <w:rsid w:val="00B207EF"/>
    <w:rsid w:val="00B22672"/>
    <w:rsid w:val="00B22691"/>
    <w:rsid w:val="00B27302"/>
    <w:rsid w:val="00B30FF4"/>
    <w:rsid w:val="00B33632"/>
    <w:rsid w:val="00B338C4"/>
    <w:rsid w:val="00B348DC"/>
    <w:rsid w:val="00B34D92"/>
    <w:rsid w:val="00B372B1"/>
    <w:rsid w:val="00B37788"/>
    <w:rsid w:val="00B4525D"/>
    <w:rsid w:val="00B464AE"/>
    <w:rsid w:val="00B47A5F"/>
    <w:rsid w:val="00B51C91"/>
    <w:rsid w:val="00B52814"/>
    <w:rsid w:val="00B52D39"/>
    <w:rsid w:val="00B53B8D"/>
    <w:rsid w:val="00B54D9D"/>
    <w:rsid w:val="00B55FD2"/>
    <w:rsid w:val="00B56947"/>
    <w:rsid w:val="00B57955"/>
    <w:rsid w:val="00B60327"/>
    <w:rsid w:val="00B604C8"/>
    <w:rsid w:val="00B60C94"/>
    <w:rsid w:val="00B654BD"/>
    <w:rsid w:val="00B80980"/>
    <w:rsid w:val="00B80A52"/>
    <w:rsid w:val="00B82407"/>
    <w:rsid w:val="00B83BF1"/>
    <w:rsid w:val="00B83FF8"/>
    <w:rsid w:val="00B8499F"/>
    <w:rsid w:val="00B90433"/>
    <w:rsid w:val="00B91180"/>
    <w:rsid w:val="00B9141E"/>
    <w:rsid w:val="00B915CD"/>
    <w:rsid w:val="00B91D95"/>
    <w:rsid w:val="00B92A71"/>
    <w:rsid w:val="00B9356C"/>
    <w:rsid w:val="00B957B0"/>
    <w:rsid w:val="00B97B9D"/>
    <w:rsid w:val="00BA1CD0"/>
    <w:rsid w:val="00BA279C"/>
    <w:rsid w:val="00BA303D"/>
    <w:rsid w:val="00BA52B2"/>
    <w:rsid w:val="00BA5EBC"/>
    <w:rsid w:val="00BA6068"/>
    <w:rsid w:val="00BA62EE"/>
    <w:rsid w:val="00BA7559"/>
    <w:rsid w:val="00BA7A2A"/>
    <w:rsid w:val="00BB0643"/>
    <w:rsid w:val="00BB0A2C"/>
    <w:rsid w:val="00BB16C2"/>
    <w:rsid w:val="00BB2EBF"/>
    <w:rsid w:val="00BB35B8"/>
    <w:rsid w:val="00BB3BE9"/>
    <w:rsid w:val="00BB4430"/>
    <w:rsid w:val="00BB47E3"/>
    <w:rsid w:val="00BB61B4"/>
    <w:rsid w:val="00BC1B31"/>
    <w:rsid w:val="00BC304C"/>
    <w:rsid w:val="00BC35FC"/>
    <w:rsid w:val="00BC66B7"/>
    <w:rsid w:val="00BC7308"/>
    <w:rsid w:val="00BD02BA"/>
    <w:rsid w:val="00BD37BB"/>
    <w:rsid w:val="00BD4C67"/>
    <w:rsid w:val="00BD6BFF"/>
    <w:rsid w:val="00BD6CCF"/>
    <w:rsid w:val="00BE01F7"/>
    <w:rsid w:val="00BE2629"/>
    <w:rsid w:val="00BE736B"/>
    <w:rsid w:val="00BF002D"/>
    <w:rsid w:val="00BF1C5F"/>
    <w:rsid w:val="00BF1C6E"/>
    <w:rsid w:val="00BF217E"/>
    <w:rsid w:val="00BF3015"/>
    <w:rsid w:val="00BF3CFA"/>
    <w:rsid w:val="00BF74E0"/>
    <w:rsid w:val="00BF7CA3"/>
    <w:rsid w:val="00BF7F25"/>
    <w:rsid w:val="00BF7F2D"/>
    <w:rsid w:val="00C00F33"/>
    <w:rsid w:val="00C01F1A"/>
    <w:rsid w:val="00C04265"/>
    <w:rsid w:val="00C05680"/>
    <w:rsid w:val="00C05EE8"/>
    <w:rsid w:val="00C06E59"/>
    <w:rsid w:val="00C070BC"/>
    <w:rsid w:val="00C07168"/>
    <w:rsid w:val="00C16943"/>
    <w:rsid w:val="00C16BCA"/>
    <w:rsid w:val="00C16FFA"/>
    <w:rsid w:val="00C173C9"/>
    <w:rsid w:val="00C20CDD"/>
    <w:rsid w:val="00C2215A"/>
    <w:rsid w:val="00C233CC"/>
    <w:rsid w:val="00C23B4D"/>
    <w:rsid w:val="00C25A59"/>
    <w:rsid w:val="00C2682F"/>
    <w:rsid w:val="00C26DFA"/>
    <w:rsid w:val="00C2783D"/>
    <w:rsid w:val="00C30656"/>
    <w:rsid w:val="00C31281"/>
    <w:rsid w:val="00C318F4"/>
    <w:rsid w:val="00C3295A"/>
    <w:rsid w:val="00C37048"/>
    <w:rsid w:val="00C40239"/>
    <w:rsid w:val="00C41F50"/>
    <w:rsid w:val="00C42D3E"/>
    <w:rsid w:val="00C43ABC"/>
    <w:rsid w:val="00C44840"/>
    <w:rsid w:val="00C453FE"/>
    <w:rsid w:val="00C459D2"/>
    <w:rsid w:val="00C46DC5"/>
    <w:rsid w:val="00C47D1F"/>
    <w:rsid w:val="00C47FE3"/>
    <w:rsid w:val="00C5288A"/>
    <w:rsid w:val="00C53600"/>
    <w:rsid w:val="00C5382B"/>
    <w:rsid w:val="00C54BDB"/>
    <w:rsid w:val="00C54C8B"/>
    <w:rsid w:val="00C55D1A"/>
    <w:rsid w:val="00C55FF4"/>
    <w:rsid w:val="00C63211"/>
    <w:rsid w:val="00C65FAA"/>
    <w:rsid w:val="00C66458"/>
    <w:rsid w:val="00C66FAE"/>
    <w:rsid w:val="00C67977"/>
    <w:rsid w:val="00C72B09"/>
    <w:rsid w:val="00C73191"/>
    <w:rsid w:val="00C75725"/>
    <w:rsid w:val="00C813B4"/>
    <w:rsid w:val="00C8437A"/>
    <w:rsid w:val="00C87E5A"/>
    <w:rsid w:val="00C90FAE"/>
    <w:rsid w:val="00C92E7E"/>
    <w:rsid w:val="00C94D47"/>
    <w:rsid w:val="00C94E9F"/>
    <w:rsid w:val="00C95A64"/>
    <w:rsid w:val="00C95A99"/>
    <w:rsid w:val="00CA170F"/>
    <w:rsid w:val="00CA39BD"/>
    <w:rsid w:val="00CA3D61"/>
    <w:rsid w:val="00CA3F20"/>
    <w:rsid w:val="00CA4596"/>
    <w:rsid w:val="00CA47FC"/>
    <w:rsid w:val="00CA5876"/>
    <w:rsid w:val="00CA678F"/>
    <w:rsid w:val="00CA768D"/>
    <w:rsid w:val="00CB023B"/>
    <w:rsid w:val="00CB0F54"/>
    <w:rsid w:val="00CB3139"/>
    <w:rsid w:val="00CB4027"/>
    <w:rsid w:val="00CB43EA"/>
    <w:rsid w:val="00CB478F"/>
    <w:rsid w:val="00CB4A50"/>
    <w:rsid w:val="00CB5572"/>
    <w:rsid w:val="00CB5DB8"/>
    <w:rsid w:val="00CB60FE"/>
    <w:rsid w:val="00CB74F5"/>
    <w:rsid w:val="00CC1954"/>
    <w:rsid w:val="00CC1CF8"/>
    <w:rsid w:val="00CC3720"/>
    <w:rsid w:val="00CC415B"/>
    <w:rsid w:val="00CC7A9E"/>
    <w:rsid w:val="00CD0BF1"/>
    <w:rsid w:val="00CD1C93"/>
    <w:rsid w:val="00CD288E"/>
    <w:rsid w:val="00CD2C7D"/>
    <w:rsid w:val="00CD3811"/>
    <w:rsid w:val="00CD4748"/>
    <w:rsid w:val="00CD6AA2"/>
    <w:rsid w:val="00CD725E"/>
    <w:rsid w:val="00CE428B"/>
    <w:rsid w:val="00CE4BFD"/>
    <w:rsid w:val="00CE74E3"/>
    <w:rsid w:val="00CE7727"/>
    <w:rsid w:val="00CE7F11"/>
    <w:rsid w:val="00CE7F9D"/>
    <w:rsid w:val="00CF089A"/>
    <w:rsid w:val="00CF1572"/>
    <w:rsid w:val="00CF1C6A"/>
    <w:rsid w:val="00CF208E"/>
    <w:rsid w:val="00CF30D8"/>
    <w:rsid w:val="00CF458D"/>
    <w:rsid w:val="00CF5256"/>
    <w:rsid w:val="00CF60AF"/>
    <w:rsid w:val="00CF7C7D"/>
    <w:rsid w:val="00D01E3F"/>
    <w:rsid w:val="00D02607"/>
    <w:rsid w:val="00D0426C"/>
    <w:rsid w:val="00D04B54"/>
    <w:rsid w:val="00D06C37"/>
    <w:rsid w:val="00D07159"/>
    <w:rsid w:val="00D112BC"/>
    <w:rsid w:val="00D1230B"/>
    <w:rsid w:val="00D128CD"/>
    <w:rsid w:val="00D147F3"/>
    <w:rsid w:val="00D149CC"/>
    <w:rsid w:val="00D14EDF"/>
    <w:rsid w:val="00D15524"/>
    <w:rsid w:val="00D163F6"/>
    <w:rsid w:val="00D17C60"/>
    <w:rsid w:val="00D21498"/>
    <w:rsid w:val="00D2279D"/>
    <w:rsid w:val="00D22E2F"/>
    <w:rsid w:val="00D25B9E"/>
    <w:rsid w:val="00D27A8A"/>
    <w:rsid w:val="00D27F28"/>
    <w:rsid w:val="00D31C1E"/>
    <w:rsid w:val="00D32DA9"/>
    <w:rsid w:val="00D32E80"/>
    <w:rsid w:val="00D343D4"/>
    <w:rsid w:val="00D36632"/>
    <w:rsid w:val="00D400A3"/>
    <w:rsid w:val="00D41EA4"/>
    <w:rsid w:val="00D4204B"/>
    <w:rsid w:val="00D447DA"/>
    <w:rsid w:val="00D46945"/>
    <w:rsid w:val="00D471F9"/>
    <w:rsid w:val="00D50AAB"/>
    <w:rsid w:val="00D518BF"/>
    <w:rsid w:val="00D51F56"/>
    <w:rsid w:val="00D527DD"/>
    <w:rsid w:val="00D53DBF"/>
    <w:rsid w:val="00D542CA"/>
    <w:rsid w:val="00D55421"/>
    <w:rsid w:val="00D56EB1"/>
    <w:rsid w:val="00D5792B"/>
    <w:rsid w:val="00D61653"/>
    <w:rsid w:val="00D617D5"/>
    <w:rsid w:val="00D617F3"/>
    <w:rsid w:val="00D61A7C"/>
    <w:rsid w:val="00D61F94"/>
    <w:rsid w:val="00D62866"/>
    <w:rsid w:val="00D661A6"/>
    <w:rsid w:val="00D66AAC"/>
    <w:rsid w:val="00D67D38"/>
    <w:rsid w:val="00D70319"/>
    <w:rsid w:val="00D7193D"/>
    <w:rsid w:val="00D735F7"/>
    <w:rsid w:val="00D76303"/>
    <w:rsid w:val="00D7637A"/>
    <w:rsid w:val="00D763DC"/>
    <w:rsid w:val="00D83A87"/>
    <w:rsid w:val="00D83E5D"/>
    <w:rsid w:val="00D8620B"/>
    <w:rsid w:val="00D867FE"/>
    <w:rsid w:val="00D86DAE"/>
    <w:rsid w:val="00D90C0E"/>
    <w:rsid w:val="00D93B78"/>
    <w:rsid w:val="00D94CA5"/>
    <w:rsid w:val="00D95EB6"/>
    <w:rsid w:val="00DA0F49"/>
    <w:rsid w:val="00DA1E95"/>
    <w:rsid w:val="00DA2118"/>
    <w:rsid w:val="00DA3898"/>
    <w:rsid w:val="00DA3B15"/>
    <w:rsid w:val="00DA7EA6"/>
    <w:rsid w:val="00DB1319"/>
    <w:rsid w:val="00DB2431"/>
    <w:rsid w:val="00DB260C"/>
    <w:rsid w:val="00DB26F8"/>
    <w:rsid w:val="00DB4E48"/>
    <w:rsid w:val="00DB60E7"/>
    <w:rsid w:val="00DB63A5"/>
    <w:rsid w:val="00DC282C"/>
    <w:rsid w:val="00DC28F2"/>
    <w:rsid w:val="00DC4E67"/>
    <w:rsid w:val="00DC708E"/>
    <w:rsid w:val="00DD198B"/>
    <w:rsid w:val="00DD4A7B"/>
    <w:rsid w:val="00DD5FF9"/>
    <w:rsid w:val="00DD6908"/>
    <w:rsid w:val="00DD6BD7"/>
    <w:rsid w:val="00DE0AC6"/>
    <w:rsid w:val="00DE1F8F"/>
    <w:rsid w:val="00DE2875"/>
    <w:rsid w:val="00DE354D"/>
    <w:rsid w:val="00DE385D"/>
    <w:rsid w:val="00DE51CE"/>
    <w:rsid w:val="00DE572C"/>
    <w:rsid w:val="00DF065F"/>
    <w:rsid w:val="00DF1912"/>
    <w:rsid w:val="00DF2084"/>
    <w:rsid w:val="00DF2553"/>
    <w:rsid w:val="00DF2AC7"/>
    <w:rsid w:val="00DF4378"/>
    <w:rsid w:val="00DF546C"/>
    <w:rsid w:val="00DF5F18"/>
    <w:rsid w:val="00DF69D6"/>
    <w:rsid w:val="00DF6EE0"/>
    <w:rsid w:val="00DF76DB"/>
    <w:rsid w:val="00DF7DEE"/>
    <w:rsid w:val="00E013BB"/>
    <w:rsid w:val="00E05F79"/>
    <w:rsid w:val="00E064E2"/>
    <w:rsid w:val="00E13149"/>
    <w:rsid w:val="00E16134"/>
    <w:rsid w:val="00E164FF"/>
    <w:rsid w:val="00E205AC"/>
    <w:rsid w:val="00E21007"/>
    <w:rsid w:val="00E216A8"/>
    <w:rsid w:val="00E22BF0"/>
    <w:rsid w:val="00E22D9B"/>
    <w:rsid w:val="00E23D1C"/>
    <w:rsid w:val="00E241FD"/>
    <w:rsid w:val="00E2461D"/>
    <w:rsid w:val="00E30808"/>
    <w:rsid w:val="00E31B0E"/>
    <w:rsid w:val="00E33AA2"/>
    <w:rsid w:val="00E35943"/>
    <w:rsid w:val="00E35DBE"/>
    <w:rsid w:val="00E3678D"/>
    <w:rsid w:val="00E37C6D"/>
    <w:rsid w:val="00E37EE2"/>
    <w:rsid w:val="00E4039F"/>
    <w:rsid w:val="00E40B72"/>
    <w:rsid w:val="00E41673"/>
    <w:rsid w:val="00E41E49"/>
    <w:rsid w:val="00E4244E"/>
    <w:rsid w:val="00E50361"/>
    <w:rsid w:val="00E504B3"/>
    <w:rsid w:val="00E52943"/>
    <w:rsid w:val="00E54AEB"/>
    <w:rsid w:val="00E55A3C"/>
    <w:rsid w:val="00E601A7"/>
    <w:rsid w:val="00E6020C"/>
    <w:rsid w:val="00E607DD"/>
    <w:rsid w:val="00E60C99"/>
    <w:rsid w:val="00E61A0E"/>
    <w:rsid w:val="00E626E6"/>
    <w:rsid w:val="00E62B5E"/>
    <w:rsid w:val="00E63577"/>
    <w:rsid w:val="00E64BBF"/>
    <w:rsid w:val="00E65495"/>
    <w:rsid w:val="00E66625"/>
    <w:rsid w:val="00E6724C"/>
    <w:rsid w:val="00E7064D"/>
    <w:rsid w:val="00E71C6C"/>
    <w:rsid w:val="00E72477"/>
    <w:rsid w:val="00E73B5D"/>
    <w:rsid w:val="00E76131"/>
    <w:rsid w:val="00E7649F"/>
    <w:rsid w:val="00E76F1C"/>
    <w:rsid w:val="00E77557"/>
    <w:rsid w:val="00E82D3F"/>
    <w:rsid w:val="00E84581"/>
    <w:rsid w:val="00E8743D"/>
    <w:rsid w:val="00E87E82"/>
    <w:rsid w:val="00E913F9"/>
    <w:rsid w:val="00E914A8"/>
    <w:rsid w:val="00E9516C"/>
    <w:rsid w:val="00E97A28"/>
    <w:rsid w:val="00EA0AA2"/>
    <w:rsid w:val="00EA33FF"/>
    <w:rsid w:val="00EA51F9"/>
    <w:rsid w:val="00EA5D5C"/>
    <w:rsid w:val="00EA723C"/>
    <w:rsid w:val="00EB0ABA"/>
    <w:rsid w:val="00EB30A2"/>
    <w:rsid w:val="00EB45C8"/>
    <w:rsid w:val="00EB564E"/>
    <w:rsid w:val="00EC0444"/>
    <w:rsid w:val="00EC1FA8"/>
    <w:rsid w:val="00EC2ACE"/>
    <w:rsid w:val="00EC400C"/>
    <w:rsid w:val="00EC627B"/>
    <w:rsid w:val="00EC6FC4"/>
    <w:rsid w:val="00ED3DFF"/>
    <w:rsid w:val="00ED6938"/>
    <w:rsid w:val="00ED79C0"/>
    <w:rsid w:val="00EE5B77"/>
    <w:rsid w:val="00EE668B"/>
    <w:rsid w:val="00EF1406"/>
    <w:rsid w:val="00EF16EB"/>
    <w:rsid w:val="00EF211B"/>
    <w:rsid w:val="00EF2187"/>
    <w:rsid w:val="00EF2678"/>
    <w:rsid w:val="00EF3DBB"/>
    <w:rsid w:val="00EF7F65"/>
    <w:rsid w:val="00F00310"/>
    <w:rsid w:val="00F0093B"/>
    <w:rsid w:val="00F0180A"/>
    <w:rsid w:val="00F03030"/>
    <w:rsid w:val="00F04793"/>
    <w:rsid w:val="00F05A78"/>
    <w:rsid w:val="00F05AB3"/>
    <w:rsid w:val="00F05DE9"/>
    <w:rsid w:val="00F11C1F"/>
    <w:rsid w:val="00F13BFC"/>
    <w:rsid w:val="00F14283"/>
    <w:rsid w:val="00F15E85"/>
    <w:rsid w:val="00F16AB4"/>
    <w:rsid w:val="00F17780"/>
    <w:rsid w:val="00F22767"/>
    <w:rsid w:val="00F25F1C"/>
    <w:rsid w:val="00F26510"/>
    <w:rsid w:val="00F27C29"/>
    <w:rsid w:val="00F31760"/>
    <w:rsid w:val="00F3405A"/>
    <w:rsid w:val="00F34B09"/>
    <w:rsid w:val="00F3591B"/>
    <w:rsid w:val="00F360FF"/>
    <w:rsid w:val="00F37A38"/>
    <w:rsid w:val="00F40B95"/>
    <w:rsid w:val="00F41181"/>
    <w:rsid w:val="00F41BDD"/>
    <w:rsid w:val="00F428F4"/>
    <w:rsid w:val="00F43599"/>
    <w:rsid w:val="00F4448D"/>
    <w:rsid w:val="00F5005A"/>
    <w:rsid w:val="00F50BC8"/>
    <w:rsid w:val="00F5188A"/>
    <w:rsid w:val="00F5219B"/>
    <w:rsid w:val="00F539E3"/>
    <w:rsid w:val="00F53C78"/>
    <w:rsid w:val="00F56808"/>
    <w:rsid w:val="00F57326"/>
    <w:rsid w:val="00F578C1"/>
    <w:rsid w:val="00F57EFF"/>
    <w:rsid w:val="00F607A8"/>
    <w:rsid w:val="00F620A1"/>
    <w:rsid w:val="00F64578"/>
    <w:rsid w:val="00F66543"/>
    <w:rsid w:val="00F66E63"/>
    <w:rsid w:val="00F727B4"/>
    <w:rsid w:val="00F7363A"/>
    <w:rsid w:val="00F73FDB"/>
    <w:rsid w:val="00F75CBD"/>
    <w:rsid w:val="00F76736"/>
    <w:rsid w:val="00F80834"/>
    <w:rsid w:val="00F815A1"/>
    <w:rsid w:val="00F829F3"/>
    <w:rsid w:val="00F83725"/>
    <w:rsid w:val="00F839AA"/>
    <w:rsid w:val="00F866AC"/>
    <w:rsid w:val="00F875AA"/>
    <w:rsid w:val="00F90780"/>
    <w:rsid w:val="00F92378"/>
    <w:rsid w:val="00F928F7"/>
    <w:rsid w:val="00F92DDA"/>
    <w:rsid w:val="00F93E81"/>
    <w:rsid w:val="00F94525"/>
    <w:rsid w:val="00F94C2E"/>
    <w:rsid w:val="00F96BED"/>
    <w:rsid w:val="00F976EE"/>
    <w:rsid w:val="00FA0159"/>
    <w:rsid w:val="00FA4165"/>
    <w:rsid w:val="00FA5D36"/>
    <w:rsid w:val="00FA6DBF"/>
    <w:rsid w:val="00FA7C4D"/>
    <w:rsid w:val="00FB038F"/>
    <w:rsid w:val="00FB0C19"/>
    <w:rsid w:val="00FB16EE"/>
    <w:rsid w:val="00FB3399"/>
    <w:rsid w:val="00FB41E6"/>
    <w:rsid w:val="00FB7C05"/>
    <w:rsid w:val="00FC1551"/>
    <w:rsid w:val="00FC2BAC"/>
    <w:rsid w:val="00FC748B"/>
    <w:rsid w:val="00FD00A9"/>
    <w:rsid w:val="00FD15EB"/>
    <w:rsid w:val="00FD532D"/>
    <w:rsid w:val="00FD6016"/>
    <w:rsid w:val="00FD7482"/>
    <w:rsid w:val="00FE1A06"/>
    <w:rsid w:val="00FE252B"/>
    <w:rsid w:val="00FE32AF"/>
    <w:rsid w:val="00FE35BA"/>
    <w:rsid w:val="00FE4572"/>
    <w:rsid w:val="00FE542A"/>
    <w:rsid w:val="00FE6E09"/>
    <w:rsid w:val="00FE7F0C"/>
    <w:rsid w:val="00FF119B"/>
    <w:rsid w:val="00FF19B2"/>
    <w:rsid w:val="00FF2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9944A"/>
  <w15:docId w15:val="{1AEB4C40-34EC-4FC8-BCA2-433CEFD3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01A3"/>
    <w:rPr>
      <w:rFonts w:eastAsia="Times New Roman"/>
      <w:sz w:val="24"/>
      <w:szCs w:val="24"/>
      <w:lang w:eastAsia="en-US"/>
    </w:rPr>
  </w:style>
  <w:style w:type="paragraph" w:styleId="Antrat1">
    <w:name w:val="heading 1"/>
    <w:basedOn w:val="prastasis"/>
    <w:next w:val="prastasis"/>
    <w:link w:val="Antrat1Diagrama"/>
    <w:qFormat/>
    <w:rsid w:val="008C01A3"/>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character" w:customStyle="1" w:styleId="Antrat1Diagrama">
    <w:name w:val="Antraštė 1 Diagrama"/>
    <w:link w:val="Antrat1"/>
    <w:rsid w:val="008C01A3"/>
    <w:rPr>
      <w:rFonts w:ascii="TimesLT" w:eastAsia="Times New Roman" w:hAnsi="TimesLT"/>
      <w:sz w:val="24"/>
      <w:lang w:eastAsia="en-US"/>
    </w:rPr>
  </w:style>
  <w:style w:type="paragraph" w:styleId="Pavadinimas">
    <w:name w:val="Title"/>
    <w:basedOn w:val="prastasis"/>
    <w:link w:val="PavadinimasDiagrama"/>
    <w:qFormat/>
    <w:rsid w:val="008C01A3"/>
    <w:pPr>
      <w:jc w:val="center"/>
    </w:pPr>
    <w:rPr>
      <w:b/>
      <w:sz w:val="28"/>
      <w:szCs w:val="20"/>
      <w:lang w:val="en-GB" w:eastAsia="lt-LT"/>
    </w:rPr>
  </w:style>
  <w:style w:type="character" w:customStyle="1" w:styleId="PavadinimasDiagrama">
    <w:name w:val="Pavadinimas Diagrama"/>
    <w:link w:val="Pavadinimas"/>
    <w:rsid w:val="008C01A3"/>
    <w:rPr>
      <w:rFonts w:eastAsia="Times New Roman"/>
      <w:b/>
      <w:sz w:val="28"/>
      <w:lang w:val="en-GB"/>
    </w:rPr>
  </w:style>
  <w:style w:type="paragraph" w:styleId="Pagrindinistekstas">
    <w:name w:val="Body Text"/>
    <w:basedOn w:val="prastasis"/>
    <w:link w:val="PagrindinistekstasDiagrama"/>
    <w:unhideWhenUsed/>
    <w:rsid w:val="008C01A3"/>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8C01A3"/>
    <w:rPr>
      <w:rFonts w:eastAsia="Times New Roman"/>
      <w:bCs/>
      <w:sz w:val="24"/>
      <w:lang w:eastAsia="en-US"/>
    </w:rPr>
  </w:style>
  <w:style w:type="paragraph" w:customStyle="1" w:styleId="Style1">
    <w:name w:val="Style1"/>
    <w:basedOn w:val="prastasis"/>
    <w:rsid w:val="008C01A3"/>
    <w:rPr>
      <w:szCs w:val="20"/>
      <w:lang w:eastAsia="lt-LT"/>
    </w:rPr>
  </w:style>
  <w:style w:type="paragraph" w:customStyle="1" w:styleId="Standard">
    <w:name w:val="Standard"/>
    <w:rsid w:val="008C01A3"/>
    <w:pPr>
      <w:widowControl w:val="0"/>
      <w:suppressAutoHyphens/>
      <w:autoSpaceDN w:val="0"/>
      <w:textAlignment w:val="baseline"/>
    </w:pPr>
    <w:rPr>
      <w:rFonts w:eastAsia="SimSun" w:cs="Lucida Sans"/>
      <w:kern w:val="3"/>
      <w:sz w:val="24"/>
      <w:szCs w:val="24"/>
      <w:lang w:eastAsia="zh-CN" w:bidi="hi-IN"/>
    </w:rPr>
  </w:style>
  <w:style w:type="paragraph" w:styleId="Debesliotekstas">
    <w:name w:val="Balloon Text"/>
    <w:basedOn w:val="prastasis"/>
    <w:link w:val="DebesliotekstasDiagrama"/>
    <w:semiHidden/>
    <w:unhideWhenUsed/>
    <w:rsid w:val="008C01A3"/>
    <w:rPr>
      <w:rFonts w:ascii="Tahoma" w:hAnsi="Tahoma" w:cs="Tahoma"/>
      <w:sz w:val="16"/>
      <w:szCs w:val="16"/>
    </w:rPr>
  </w:style>
  <w:style w:type="character" w:customStyle="1" w:styleId="DebesliotekstasDiagrama">
    <w:name w:val="Debesėlio tekstas Diagrama"/>
    <w:link w:val="Debesliotekstas"/>
    <w:semiHidden/>
    <w:rsid w:val="008C01A3"/>
    <w:rPr>
      <w:rFonts w:ascii="Tahoma" w:eastAsia="Times New Roman" w:hAnsi="Tahoma" w:cs="Tahoma"/>
      <w:sz w:val="16"/>
      <w:szCs w:val="16"/>
      <w:lang w:eastAsia="en-US"/>
    </w:rPr>
  </w:style>
  <w:style w:type="paragraph" w:styleId="Pagrindiniotekstotrauka">
    <w:name w:val="Body Text Indent"/>
    <w:basedOn w:val="prastasis"/>
    <w:link w:val="PagrindiniotekstotraukaDiagrama"/>
    <w:rsid w:val="008C01A3"/>
    <w:pPr>
      <w:ind w:left="-360"/>
    </w:pPr>
    <w:rPr>
      <w:rFonts w:cs="Arial"/>
    </w:rPr>
  </w:style>
  <w:style w:type="character" w:customStyle="1" w:styleId="PagrindiniotekstotraukaDiagrama">
    <w:name w:val="Pagrindinio teksto įtrauka Diagrama"/>
    <w:link w:val="Pagrindiniotekstotrauka"/>
    <w:rsid w:val="008C01A3"/>
    <w:rPr>
      <w:rFonts w:eastAsia="Times New Roman" w:cs="Arial"/>
      <w:sz w:val="24"/>
      <w:szCs w:val="24"/>
      <w:lang w:eastAsia="en-US"/>
    </w:rPr>
  </w:style>
  <w:style w:type="paragraph" w:customStyle="1" w:styleId="Default">
    <w:name w:val="Default"/>
    <w:rsid w:val="008C01A3"/>
    <w:pPr>
      <w:widowControl w:val="0"/>
      <w:autoSpaceDE w:val="0"/>
      <w:autoSpaceDN w:val="0"/>
      <w:adjustRightInd w:val="0"/>
    </w:pPr>
    <w:rPr>
      <w:rFonts w:eastAsia="Times New Roman"/>
      <w:color w:val="000000"/>
      <w:sz w:val="24"/>
      <w:szCs w:val="24"/>
    </w:rPr>
  </w:style>
  <w:style w:type="paragraph" w:customStyle="1" w:styleId="Hyperlink1">
    <w:name w:val="Hyperlink1"/>
    <w:rsid w:val="008C01A3"/>
    <w:pPr>
      <w:autoSpaceDE w:val="0"/>
      <w:autoSpaceDN w:val="0"/>
      <w:adjustRightInd w:val="0"/>
      <w:ind w:firstLine="312"/>
      <w:jc w:val="both"/>
    </w:pPr>
    <w:rPr>
      <w:rFonts w:ascii="TimesLT" w:eastAsia="Times New Roman" w:hAnsi="TimesLT"/>
      <w:lang w:val="en-US" w:eastAsia="en-US"/>
    </w:rPr>
  </w:style>
  <w:style w:type="paragraph" w:styleId="Pagrindinistekstas3">
    <w:name w:val="Body Text 3"/>
    <w:basedOn w:val="prastasis"/>
    <w:link w:val="Pagrindinistekstas3Diagrama"/>
    <w:rsid w:val="008C01A3"/>
    <w:pPr>
      <w:spacing w:after="120"/>
    </w:pPr>
    <w:rPr>
      <w:sz w:val="16"/>
      <w:szCs w:val="16"/>
      <w:lang w:val="en-US"/>
    </w:rPr>
  </w:style>
  <w:style w:type="character" w:customStyle="1" w:styleId="Pagrindinistekstas3Diagrama">
    <w:name w:val="Pagrindinis tekstas 3 Diagrama"/>
    <w:link w:val="Pagrindinistekstas3"/>
    <w:rsid w:val="008C01A3"/>
    <w:rPr>
      <w:rFonts w:eastAsia="Times New Roman"/>
      <w:sz w:val="16"/>
      <w:szCs w:val="16"/>
      <w:lang w:val="en-US" w:eastAsia="en-US"/>
    </w:rPr>
  </w:style>
  <w:style w:type="paragraph" w:customStyle="1" w:styleId="num1Diagrama1Diagrama">
    <w:name w:val="num1 Diagrama1 Diagrama"/>
    <w:basedOn w:val="prastasis"/>
    <w:next w:val="prastasis"/>
    <w:rsid w:val="008C01A3"/>
    <w:pPr>
      <w:widowControl w:val="0"/>
      <w:autoSpaceDE w:val="0"/>
      <w:autoSpaceDN w:val="0"/>
      <w:adjustRightInd w:val="0"/>
    </w:pPr>
    <w:rPr>
      <w:lang w:eastAsia="lt-LT"/>
    </w:rPr>
  </w:style>
  <w:style w:type="paragraph" w:customStyle="1" w:styleId="Pagrindinistekstas1">
    <w:name w:val="Pagrindinis tekstas1"/>
    <w:basedOn w:val="Default"/>
    <w:next w:val="Default"/>
    <w:rsid w:val="008C01A3"/>
    <w:rPr>
      <w:color w:val="auto"/>
    </w:rPr>
  </w:style>
  <w:style w:type="table" w:styleId="Lentelstinklelis">
    <w:name w:val="Table Grid"/>
    <w:basedOn w:val="prastojilentel"/>
    <w:rsid w:val="008C01A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8C01A3"/>
    <w:pPr>
      <w:jc w:val="center"/>
    </w:pPr>
    <w:rPr>
      <w:szCs w:val="20"/>
    </w:rPr>
  </w:style>
  <w:style w:type="character" w:customStyle="1" w:styleId="PaantratDiagrama">
    <w:name w:val="Paantraštė Diagrama"/>
    <w:link w:val="Paantrat"/>
    <w:rsid w:val="008C01A3"/>
    <w:rPr>
      <w:rFonts w:eastAsia="Times New Roman"/>
      <w:sz w:val="24"/>
      <w:lang w:eastAsia="en-US"/>
    </w:rPr>
  </w:style>
  <w:style w:type="paragraph" w:styleId="Komentarotekstas">
    <w:name w:val="annotation text"/>
    <w:basedOn w:val="prastasis"/>
    <w:link w:val="KomentarotekstasDiagrama"/>
    <w:semiHidden/>
    <w:rsid w:val="008C01A3"/>
    <w:pPr>
      <w:widowControl w:val="0"/>
    </w:pPr>
    <w:rPr>
      <w:sz w:val="20"/>
      <w:szCs w:val="20"/>
      <w:lang w:val="en-AU"/>
    </w:rPr>
  </w:style>
  <w:style w:type="character" w:customStyle="1" w:styleId="KomentarotekstasDiagrama">
    <w:name w:val="Komentaro tekstas Diagrama"/>
    <w:link w:val="Komentarotekstas"/>
    <w:semiHidden/>
    <w:rsid w:val="008C01A3"/>
    <w:rPr>
      <w:rFonts w:eastAsia="Times New Roman"/>
      <w:lang w:val="en-AU" w:eastAsia="en-US"/>
    </w:rPr>
  </w:style>
  <w:style w:type="paragraph" w:styleId="prastasiniatinklio">
    <w:name w:val="Normal (Web)"/>
    <w:basedOn w:val="prastasis"/>
    <w:rsid w:val="008C01A3"/>
    <w:pPr>
      <w:spacing w:before="100" w:beforeAutospacing="1" w:after="100" w:afterAutospacing="1"/>
    </w:pPr>
    <w:rPr>
      <w:rFonts w:ascii="Arial" w:hAnsi="Arial" w:cs="Arial"/>
      <w:color w:val="7A7A7A"/>
      <w:sz w:val="18"/>
      <w:szCs w:val="18"/>
      <w:lang w:val="en-US"/>
    </w:rPr>
  </w:style>
  <w:style w:type="character" w:styleId="Grietas">
    <w:name w:val="Strong"/>
    <w:qFormat/>
    <w:rsid w:val="008C01A3"/>
    <w:rPr>
      <w:b/>
      <w:bCs/>
    </w:rPr>
  </w:style>
  <w:style w:type="paragraph" w:customStyle="1" w:styleId="DiagramaDiagramaDiagramaDiagramaDiagrama">
    <w:name w:val="Diagrama Diagrama Diagrama Diagrama Diagrama"/>
    <w:basedOn w:val="prastasis"/>
    <w:rsid w:val="008C01A3"/>
    <w:pPr>
      <w:widowControl w:val="0"/>
      <w:adjustRightInd w:val="0"/>
      <w:spacing w:after="160" w:line="240" w:lineRule="exact"/>
      <w:jc w:val="both"/>
      <w:textAlignment w:val="baseline"/>
    </w:pPr>
    <w:rPr>
      <w:rFonts w:ascii="Tahoma" w:hAnsi="Tahoma"/>
      <w:sz w:val="20"/>
      <w:szCs w:val="20"/>
      <w:lang w:val="en-US"/>
    </w:rPr>
  </w:style>
  <w:style w:type="paragraph" w:styleId="Antrats">
    <w:name w:val="header"/>
    <w:basedOn w:val="prastasis"/>
    <w:link w:val="AntratsDiagrama"/>
    <w:unhideWhenUsed/>
    <w:rsid w:val="008C01A3"/>
    <w:pPr>
      <w:tabs>
        <w:tab w:val="center" w:pos="4819"/>
        <w:tab w:val="right" w:pos="9638"/>
      </w:tabs>
    </w:pPr>
    <w:rPr>
      <w:lang w:val="en-US"/>
    </w:rPr>
  </w:style>
  <w:style w:type="character" w:customStyle="1" w:styleId="AntratsDiagrama">
    <w:name w:val="Antraštės Diagrama"/>
    <w:link w:val="Antrats"/>
    <w:rsid w:val="008C01A3"/>
    <w:rPr>
      <w:rFonts w:eastAsia="Times New Roman"/>
      <w:sz w:val="24"/>
      <w:szCs w:val="24"/>
      <w:lang w:val="en-US" w:eastAsia="en-US"/>
    </w:rPr>
  </w:style>
  <w:style w:type="paragraph" w:styleId="Porat">
    <w:name w:val="footer"/>
    <w:basedOn w:val="prastasis"/>
    <w:link w:val="PoratDiagrama"/>
    <w:unhideWhenUsed/>
    <w:rsid w:val="008C01A3"/>
    <w:pPr>
      <w:tabs>
        <w:tab w:val="center" w:pos="4819"/>
        <w:tab w:val="right" w:pos="9638"/>
      </w:tabs>
    </w:pPr>
    <w:rPr>
      <w:lang w:val="en-US"/>
    </w:rPr>
  </w:style>
  <w:style w:type="character" w:customStyle="1" w:styleId="PoratDiagrama">
    <w:name w:val="Poraštė Diagrama"/>
    <w:link w:val="Porat"/>
    <w:rsid w:val="008C01A3"/>
    <w:rPr>
      <w:rFonts w:eastAsia="Times New Roman"/>
      <w:sz w:val="24"/>
      <w:szCs w:val="24"/>
      <w:lang w:val="en-US" w:eastAsia="en-US"/>
    </w:rPr>
  </w:style>
  <w:style w:type="paragraph" w:customStyle="1" w:styleId="Style4">
    <w:name w:val="Style 4"/>
    <w:basedOn w:val="prastasis"/>
    <w:rsid w:val="008C01A3"/>
    <w:pPr>
      <w:widowControl w:val="0"/>
      <w:jc w:val="both"/>
    </w:pPr>
    <w:rPr>
      <w:noProof/>
      <w:color w:val="000000"/>
      <w:sz w:val="20"/>
      <w:szCs w:val="20"/>
      <w:lang w:eastAsia="lt-LT"/>
    </w:rPr>
  </w:style>
  <w:style w:type="paragraph" w:styleId="Sraopastraipa">
    <w:name w:val="List Paragraph"/>
    <w:basedOn w:val="prastasis"/>
    <w:uiPriority w:val="34"/>
    <w:qFormat/>
    <w:rsid w:val="006D5BFD"/>
    <w:pPr>
      <w:suppressAutoHyphens/>
      <w:ind w:left="720"/>
    </w:pPr>
    <w:rPr>
      <w:rFonts w:eastAsia="Calibri"/>
      <w:color w:val="00000A"/>
      <w:lang w:val="en-US"/>
    </w:rPr>
  </w:style>
  <w:style w:type="paragraph" w:styleId="Betarp">
    <w:name w:val="No Spacing"/>
    <w:uiPriority w:val="1"/>
    <w:qFormat/>
    <w:rsid w:val="00CA39BD"/>
    <w:rPr>
      <w:rFonts w:eastAsia="Times New Roman"/>
      <w:sz w:val="24"/>
      <w:szCs w:val="24"/>
    </w:rPr>
  </w:style>
  <w:style w:type="character" w:styleId="Komentaronuoroda">
    <w:name w:val="annotation reference"/>
    <w:basedOn w:val="Numatytasispastraiposriftas"/>
    <w:uiPriority w:val="99"/>
    <w:semiHidden/>
    <w:unhideWhenUsed/>
    <w:rsid w:val="0024132C"/>
    <w:rPr>
      <w:sz w:val="16"/>
      <w:szCs w:val="16"/>
    </w:rPr>
  </w:style>
  <w:style w:type="paragraph" w:styleId="Komentarotema">
    <w:name w:val="annotation subject"/>
    <w:basedOn w:val="Komentarotekstas"/>
    <w:next w:val="Komentarotekstas"/>
    <w:link w:val="KomentarotemaDiagrama"/>
    <w:uiPriority w:val="99"/>
    <w:semiHidden/>
    <w:unhideWhenUsed/>
    <w:rsid w:val="0024132C"/>
    <w:pPr>
      <w:widowControl/>
    </w:pPr>
    <w:rPr>
      <w:b/>
      <w:bCs/>
      <w:lang w:val="lt-LT"/>
    </w:rPr>
  </w:style>
  <w:style w:type="character" w:customStyle="1" w:styleId="KomentarotemaDiagrama">
    <w:name w:val="Komentaro tema Diagrama"/>
    <w:basedOn w:val="KomentarotekstasDiagrama"/>
    <w:link w:val="Komentarotema"/>
    <w:uiPriority w:val="99"/>
    <w:semiHidden/>
    <w:rsid w:val="0024132C"/>
    <w:rPr>
      <w:rFonts w:eastAsia="Times New Roman"/>
      <w:b/>
      <w:bCs/>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3951">
      <w:bodyDiv w:val="1"/>
      <w:marLeft w:val="0"/>
      <w:marRight w:val="0"/>
      <w:marTop w:val="0"/>
      <w:marBottom w:val="0"/>
      <w:divBdr>
        <w:top w:val="none" w:sz="0" w:space="0" w:color="auto"/>
        <w:left w:val="none" w:sz="0" w:space="0" w:color="auto"/>
        <w:bottom w:val="none" w:sz="0" w:space="0" w:color="auto"/>
        <w:right w:val="none" w:sz="0" w:space="0" w:color="auto"/>
      </w:divBdr>
    </w:div>
    <w:div w:id="253245165">
      <w:bodyDiv w:val="1"/>
      <w:marLeft w:val="0"/>
      <w:marRight w:val="0"/>
      <w:marTop w:val="0"/>
      <w:marBottom w:val="0"/>
      <w:divBdr>
        <w:top w:val="none" w:sz="0" w:space="0" w:color="auto"/>
        <w:left w:val="none" w:sz="0" w:space="0" w:color="auto"/>
        <w:bottom w:val="none" w:sz="0" w:space="0" w:color="auto"/>
        <w:right w:val="none" w:sz="0" w:space="0" w:color="auto"/>
      </w:divBdr>
    </w:div>
    <w:div w:id="1322924777">
      <w:bodyDiv w:val="1"/>
      <w:marLeft w:val="0"/>
      <w:marRight w:val="0"/>
      <w:marTop w:val="0"/>
      <w:marBottom w:val="0"/>
      <w:divBdr>
        <w:top w:val="none" w:sz="0" w:space="0" w:color="auto"/>
        <w:left w:val="none" w:sz="0" w:space="0" w:color="auto"/>
        <w:bottom w:val="none" w:sz="0" w:space="0" w:color="auto"/>
        <w:right w:val="none" w:sz="0" w:space="0" w:color="auto"/>
      </w:divBdr>
    </w:div>
    <w:div w:id="1636524437">
      <w:bodyDiv w:val="1"/>
      <w:marLeft w:val="0"/>
      <w:marRight w:val="0"/>
      <w:marTop w:val="0"/>
      <w:marBottom w:val="0"/>
      <w:divBdr>
        <w:top w:val="none" w:sz="0" w:space="0" w:color="auto"/>
        <w:left w:val="none" w:sz="0" w:space="0" w:color="auto"/>
        <w:bottom w:val="none" w:sz="0" w:space="0" w:color="auto"/>
        <w:right w:val="none" w:sz="0" w:space="0" w:color="auto"/>
      </w:divBdr>
    </w:div>
    <w:div w:id="187507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paslaugos.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a9ddbdeb3ea64f4ea57947d40450ff4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E1BC-7CAD-4D7F-BBE3-20FBAFEA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a9ddbdeb3ea64f4ea57947d40450ff48</Template>
  <TotalTime>863</TotalTime>
  <Pages>41</Pages>
  <Words>10711</Words>
  <Characters>61057</Characters>
  <Application>Microsoft Office Word</Application>
  <DocSecurity>0</DocSecurity>
  <Lines>508</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Leidybinių veiklų įgyvendinimo finansavimo tvarkos aprašo tvirtinimo</vt:lpstr>
      <vt:lpstr/>
    </vt:vector>
  </TitlesOfParts>
  <Manager>2023-10-26</Manager>
  <Company/>
  <LinksUpToDate>false</LinksUpToDate>
  <CharactersWithSpaces>71625</CharactersWithSpaces>
  <SharedDoc>false</SharedDoc>
  <HLinks>
    <vt:vector size="24" baseType="variant">
      <vt:variant>
        <vt:i4>196621</vt:i4>
      </vt:variant>
      <vt:variant>
        <vt:i4>17</vt:i4>
      </vt:variant>
      <vt:variant>
        <vt:i4>0</vt:i4>
      </vt:variant>
      <vt:variant>
        <vt:i4>5</vt:i4>
      </vt:variant>
      <vt:variant>
        <vt:lpwstr>http://www.anyksciai.lt/</vt:lpwstr>
      </vt:variant>
      <vt:variant>
        <vt:lpwstr/>
      </vt:variant>
      <vt:variant>
        <vt:i4>196621</vt:i4>
      </vt:variant>
      <vt:variant>
        <vt:i4>14</vt:i4>
      </vt:variant>
      <vt:variant>
        <vt:i4>0</vt:i4>
      </vt:variant>
      <vt:variant>
        <vt:i4>5</vt:i4>
      </vt:variant>
      <vt:variant>
        <vt:lpwstr>http://www.anyksciai.lt/</vt:lpwstr>
      </vt:variant>
      <vt:variant>
        <vt:lpwstr/>
      </vt:variant>
      <vt:variant>
        <vt:i4>196682</vt:i4>
      </vt:variant>
      <vt:variant>
        <vt:i4>11</vt:i4>
      </vt:variant>
      <vt:variant>
        <vt:i4>0</vt:i4>
      </vt:variant>
      <vt:variant>
        <vt:i4>5</vt:i4>
      </vt:variant>
      <vt:variant>
        <vt:lpwstr>http://www.epaslaugos.lt/</vt:lpwstr>
      </vt:variant>
      <vt:variant>
        <vt:lpwstr/>
      </vt:variant>
      <vt:variant>
        <vt:i4>196682</vt:i4>
      </vt:variant>
      <vt:variant>
        <vt:i4>8</vt:i4>
      </vt:variant>
      <vt:variant>
        <vt:i4>0</vt:i4>
      </vt:variant>
      <vt:variant>
        <vt:i4>5</vt:i4>
      </vt:variant>
      <vt:variant>
        <vt:lpwstr>http://www.epaslaugos.lt/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Leidybinių veiklų įgyvendinimo finansavimo tvarkos aprašo tvirtinimo</dc:title>
  <dc:subject>1-TS-296</dc:subject>
  <dc:creator>ANYKŠČIŲ RAJONO SAVIVALDYBĖS TARYBA</dc:creator>
  <cp:lastModifiedBy>MS</cp:lastModifiedBy>
  <cp:revision>263</cp:revision>
  <cp:lastPrinted>2024-04-17T13:04:00Z</cp:lastPrinted>
  <dcterms:created xsi:type="dcterms:W3CDTF">2023-10-25T14:45:00Z</dcterms:created>
  <dcterms:modified xsi:type="dcterms:W3CDTF">2024-04-18T14:37:00Z</dcterms:modified>
  <cp:category>SPRENDIMAS</cp:category>
</cp:coreProperties>
</file>